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C8366" w14:textId="36CD8B24" w:rsidR="001F7848" w:rsidRDefault="00E5624B" w:rsidP="00703274">
      <w:pPr>
        <w:pStyle w:val="Tittel"/>
      </w:pPr>
      <w:bookmarkStart w:id="0" w:name="_Hlk198213746"/>
      <w:r>
        <w:t xml:space="preserve">Application letter </w:t>
      </w:r>
    </w:p>
    <w:bookmarkEnd w:id="0"/>
    <w:p w14:paraId="1229D0AD" w14:textId="77777777" w:rsidR="001F7848" w:rsidRDefault="001F7848" w:rsidP="002F0B9F"/>
    <w:p w14:paraId="6937308C" w14:textId="52441CA5" w:rsidR="001F7848" w:rsidRDefault="001F7848" w:rsidP="002F0B9F">
      <w:r>
        <w:t>Sykehusinnkjøp HF</w:t>
      </w:r>
      <w:r>
        <w:br/>
      </w:r>
      <w:r w:rsidRPr="003D784C">
        <w:t xml:space="preserve">v/ </w:t>
      </w:r>
      <w:r w:rsidR="003D5502">
        <w:t>Tora Volden</w:t>
      </w:r>
    </w:p>
    <w:p w14:paraId="054E5171" w14:textId="20DF6FAB" w:rsidR="001F7848" w:rsidRPr="003C30CF" w:rsidRDefault="00580CEE" w:rsidP="00580CEE">
      <w:pPr>
        <w:jc w:val="right"/>
        <w:rPr>
          <w:lang w:val="en-US"/>
        </w:rPr>
      </w:pPr>
      <w:r w:rsidRPr="003C30CF">
        <w:rPr>
          <w:lang w:val="en-US"/>
        </w:rPr>
        <w:t xml:space="preserve">Date, </w:t>
      </w:r>
      <w:r w:rsidRPr="003C30CF">
        <w:rPr>
          <w:color w:val="0070C0"/>
          <w:lang w:val="en-US"/>
        </w:rPr>
        <w:t>[</w:t>
      </w:r>
      <w:proofErr w:type="spellStart"/>
      <w:proofErr w:type="gramStart"/>
      <w:r w:rsidRPr="003C30CF">
        <w:rPr>
          <w:color w:val="0070C0"/>
          <w:lang w:val="en-US"/>
        </w:rPr>
        <w:t>dd.mm.åååå</w:t>
      </w:r>
      <w:proofErr w:type="spellEnd"/>
      <w:proofErr w:type="gramEnd"/>
      <w:r w:rsidRPr="003C30CF">
        <w:rPr>
          <w:color w:val="0070C0"/>
          <w:lang w:val="en-US"/>
        </w:rPr>
        <w:t>]</w:t>
      </w:r>
    </w:p>
    <w:p w14:paraId="289702B7" w14:textId="30EC258D" w:rsidR="001F7848" w:rsidRPr="003C30CF" w:rsidRDefault="00DA4A59" w:rsidP="002F0B9F">
      <w:pPr>
        <w:pStyle w:val="Overskrift1"/>
        <w:rPr>
          <w:lang w:val="en-US"/>
        </w:rPr>
      </w:pPr>
      <w:r w:rsidRPr="00DA4A59">
        <w:rPr>
          <w:lang w:val="en-US"/>
        </w:rPr>
        <w:t>2026/</w:t>
      </w:r>
      <w:r w:rsidRPr="00DA4A59">
        <w:t>83491</w:t>
      </w:r>
      <w:r>
        <w:t xml:space="preserve"> </w:t>
      </w:r>
      <w:proofErr w:type="spellStart"/>
      <w:r w:rsidR="003C30CF" w:rsidRPr="003C30CF">
        <w:t>Observability</w:t>
      </w:r>
      <w:proofErr w:type="spellEnd"/>
      <w:r w:rsidR="003C30CF" w:rsidRPr="003C30CF">
        <w:t xml:space="preserve"> </w:t>
      </w:r>
      <w:proofErr w:type="spellStart"/>
      <w:r w:rsidR="003C30CF" w:rsidRPr="003C30CF">
        <w:t>platform</w:t>
      </w:r>
      <w:proofErr w:type="spellEnd"/>
      <w:r w:rsidR="003C30CF" w:rsidRPr="003C30CF">
        <w:t xml:space="preserve"> t</w:t>
      </w:r>
      <w:r w:rsidR="00236059">
        <w:t>o</w:t>
      </w:r>
      <w:r w:rsidR="003C30CF" w:rsidRPr="003C30CF">
        <w:t xml:space="preserve"> Sykehuspartner HF</w:t>
      </w:r>
    </w:p>
    <w:p w14:paraId="2B35CB7E" w14:textId="77777777" w:rsidR="009C3AC6" w:rsidRPr="003C30CF" w:rsidRDefault="009C3AC6" w:rsidP="009C3AC6">
      <w:pPr>
        <w:rPr>
          <w:lang w:val="en-US"/>
        </w:rPr>
      </w:pPr>
    </w:p>
    <w:tbl>
      <w:tblPr>
        <w:tblStyle w:val="SykehusinnkjpBl"/>
        <w:tblW w:w="9209" w:type="dxa"/>
        <w:tblLook w:val="0480" w:firstRow="0" w:lastRow="0" w:firstColumn="1" w:lastColumn="0" w:noHBand="0" w:noVBand="1"/>
      </w:tblPr>
      <w:tblGrid>
        <w:gridCol w:w="2547"/>
        <w:gridCol w:w="6662"/>
      </w:tblGrid>
      <w:tr w:rsidR="009C3AC6" w:rsidRPr="009C3AC6" w14:paraId="41A1FD6B" w14:textId="77777777" w:rsidTr="009C3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9F84804" w14:textId="77777777" w:rsidR="009C3AC6" w:rsidRPr="009C3AC6" w:rsidRDefault="009C3AC6" w:rsidP="009C3AC6">
            <w:pPr>
              <w:rPr>
                <w:rFonts w:ascii="Calibri" w:eastAsia="Calibri" w:hAnsi="Calibri" w:cs="Times New Roman"/>
              </w:rPr>
            </w:pPr>
            <w:r w:rsidRPr="009C3AC6">
              <w:rPr>
                <w:rFonts w:ascii="Calibri" w:eastAsia="Calibri" w:hAnsi="Calibri" w:cs="Times New Roman"/>
              </w:rPr>
              <w:t xml:space="preserve">Tenderer - </w:t>
            </w:r>
            <w:proofErr w:type="spellStart"/>
            <w:r w:rsidRPr="009C3AC6">
              <w:rPr>
                <w:rFonts w:ascii="Calibri" w:eastAsia="Calibri" w:hAnsi="Calibri" w:cs="Times New Roman"/>
              </w:rPr>
              <w:t>name</w:t>
            </w:r>
            <w:proofErr w:type="spellEnd"/>
            <w:r w:rsidRPr="009C3AC6">
              <w:rPr>
                <w:rFonts w:ascii="Calibri" w:eastAsia="Calibri" w:hAnsi="Calibri" w:cs="Times New Roman"/>
              </w:rPr>
              <w:t>:</w:t>
            </w:r>
          </w:p>
        </w:tc>
        <w:tc>
          <w:tcPr>
            <w:tcW w:w="6662" w:type="dxa"/>
          </w:tcPr>
          <w:p w14:paraId="14EF7681" w14:textId="77777777" w:rsidR="009C3AC6" w:rsidRPr="009C3AC6" w:rsidRDefault="009C3AC6" w:rsidP="009C3A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9C3AC6" w:rsidRPr="009C3AC6" w14:paraId="7FD031D3" w14:textId="77777777" w:rsidTr="009C3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E83C171" w14:textId="77777777" w:rsidR="009C3AC6" w:rsidRPr="009C3AC6" w:rsidRDefault="009C3AC6" w:rsidP="009C3AC6">
            <w:pPr>
              <w:rPr>
                <w:rFonts w:ascii="Calibri" w:eastAsia="Calibri" w:hAnsi="Calibri" w:cs="Times New Roman"/>
              </w:rPr>
            </w:pPr>
            <w:r w:rsidRPr="009C3AC6">
              <w:rPr>
                <w:rFonts w:ascii="Calibri" w:eastAsia="Calibri" w:hAnsi="Calibri" w:cs="Times New Roman"/>
              </w:rPr>
              <w:t xml:space="preserve">Business </w:t>
            </w:r>
            <w:proofErr w:type="spellStart"/>
            <w:r w:rsidRPr="009C3AC6">
              <w:rPr>
                <w:rFonts w:ascii="Calibri" w:eastAsia="Calibri" w:hAnsi="Calibri" w:cs="Times New Roman"/>
              </w:rPr>
              <w:t>reg</w:t>
            </w:r>
            <w:proofErr w:type="spellEnd"/>
            <w:r w:rsidRPr="009C3AC6">
              <w:rPr>
                <w:rFonts w:ascii="Calibri" w:eastAsia="Calibri" w:hAnsi="Calibri" w:cs="Times New Roman"/>
              </w:rPr>
              <w:t xml:space="preserve">. </w:t>
            </w:r>
            <w:proofErr w:type="spellStart"/>
            <w:r w:rsidRPr="009C3AC6">
              <w:rPr>
                <w:rFonts w:ascii="Calibri" w:eastAsia="Calibri" w:hAnsi="Calibri" w:cs="Times New Roman"/>
              </w:rPr>
              <w:t>number</w:t>
            </w:r>
            <w:proofErr w:type="spellEnd"/>
            <w:r w:rsidRPr="009C3AC6">
              <w:rPr>
                <w:rFonts w:ascii="Calibri" w:eastAsia="Calibri" w:hAnsi="Calibri" w:cs="Times New Roman"/>
              </w:rPr>
              <w:t xml:space="preserve">: </w:t>
            </w:r>
          </w:p>
        </w:tc>
        <w:tc>
          <w:tcPr>
            <w:tcW w:w="6662" w:type="dxa"/>
          </w:tcPr>
          <w:p w14:paraId="1FA10882" w14:textId="77777777" w:rsidR="009C3AC6" w:rsidRPr="009C3AC6" w:rsidRDefault="009C3AC6" w:rsidP="009C3A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9C3AC6" w:rsidRPr="009C3AC6" w14:paraId="224CAF1A" w14:textId="77777777" w:rsidTr="009C3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1145A3E" w14:textId="77777777" w:rsidR="009C3AC6" w:rsidRPr="009C3AC6" w:rsidRDefault="009C3AC6" w:rsidP="009C3AC6">
            <w:pPr>
              <w:rPr>
                <w:rFonts w:ascii="Calibri" w:eastAsia="Calibri" w:hAnsi="Calibri" w:cs="Times New Roman"/>
              </w:rPr>
            </w:pPr>
            <w:proofErr w:type="spellStart"/>
            <w:r w:rsidRPr="009C3AC6">
              <w:rPr>
                <w:rFonts w:ascii="Calibri" w:eastAsia="Calibri" w:hAnsi="Calibri" w:cs="Times New Roman"/>
              </w:rPr>
              <w:t>Contact</w:t>
            </w:r>
            <w:proofErr w:type="spellEnd"/>
            <w:r w:rsidRPr="009C3AC6">
              <w:rPr>
                <w:rFonts w:ascii="Calibri" w:eastAsia="Calibri" w:hAnsi="Calibri" w:cs="Times New Roman"/>
              </w:rPr>
              <w:t xml:space="preserve"> person – </w:t>
            </w:r>
          </w:p>
          <w:p w14:paraId="34D7009F" w14:textId="77777777" w:rsidR="009C3AC6" w:rsidRPr="009C3AC6" w:rsidRDefault="009C3AC6" w:rsidP="009C3AC6">
            <w:pPr>
              <w:rPr>
                <w:rFonts w:ascii="Calibri" w:eastAsia="Calibri" w:hAnsi="Calibri" w:cs="Times New Roman"/>
              </w:rPr>
            </w:pPr>
            <w:r w:rsidRPr="009C3AC6">
              <w:rPr>
                <w:rFonts w:ascii="Calibri" w:eastAsia="Calibri" w:hAnsi="Calibri" w:cs="Times New Roman"/>
              </w:rPr>
              <w:t xml:space="preserve">           </w:t>
            </w:r>
            <w:proofErr w:type="spellStart"/>
            <w:r w:rsidRPr="009C3AC6">
              <w:rPr>
                <w:rFonts w:ascii="Calibri" w:eastAsia="Calibri" w:hAnsi="Calibri" w:cs="Times New Roman"/>
              </w:rPr>
              <w:t>Name</w:t>
            </w:r>
            <w:proofErr w:type="spellEnd"/>
            <w:r w:rsidRPr="009C3AC6">
              <w:rPr>
                <w:rFonts w:ascii="Calibri" w:eastAsia="Calibri" w:hAnsi="Calibri" w:cs="Times New Roman"/>
              </w:rPr>
              <w:t>:</w:t>
            </w:r>
          </w:p>
        </w:tc>
        <w:tc>
          <w:tcPr>
            <w:tcW w:w="6662" w:type="dxa"/>
          </w:tcPr>
          <w:p w14:paraId="373FB698" w14:textId="77777777" w:rsidR="009C3AC6" w:rsidRPr="009C3AC6" w:rsidRDefault="009C3AC6" w:rsidP="009C3A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9C3AC6" w:rsidRPr="009C3AC6" w14:paraId="65CEF3B4" w14:textId="77777777" w:rsidTr="009C3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2E62FAA" w14:textId="77777777" w:rsidR="009C3AC6" w:rsidRPr="009C3AC6" w:rsidRDefault="009C3AC6" w:rsidP="009C3AC6">
            <w:pPr>
              <w:rPr>
                <w:rFonts w:ascii="Calibri" w:eastAsia="Calibri" w:hAnsi="Calibri" w:cs="Times New Roman"/>
              </w:rPr>
            </w:pPr>
            <w:r w:rsidRPr="009C3AC6">
              <w:rPr>
                <w:rFonts w:ascii="Calibri" w:eastAsia="Calibri" w:hAnsi="Calibri" w:cs="Times New Roman"/>
              </w:rPr>
              <w:t xml:space="preserve">           Telephone </w:t>
            </w:r>
            <w:proofErr w:type="spellStart"/>
            <w:r w:rsidRPr="009C3AC6">
              <w:rPr>
                <w:rFonts w:ascii="Calibri" w:eastAsia="Calibri" w:hAnsi="Calibri" w:cs="Times New Roman"/>
              </w:rPr>
              <w:t>number</w:t>
            </w:r>
            <w:proofErr w:type="spellEnd"/>
            <w:r w:rsidRPr="009C3AC6">
              <w:rPr>
                <w:rFonts w:ascii="Calibri" w:eastAsia="Calibri" w:hAnsi="Calibri" w:cs="Times New Roman"/>
              </w:rPr>
              <w:t>:</w:t>
            </w:r>
          </w:p>
        </w:tc>
        <w:tc>
          <w:tcPr>
            <w:tcW w:w="6662" w:type="dxa"/>
          </w:tcPr>
          <w:p w14:paraId="03BF87F2" w14:textId="77777777" w:rsidR="009C3AC6" w:rsidRPr="009C3AC6" w:rsidRDefault="009C3AC6" w:rsidP="009C3A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9C3AC6" w:rsidRPr="009C3AC6" w14:paraId="2F14FFD0" w14:textId="77777777" w:rsidTr="009C3A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F682159" w14:textId="77777777" w:rsidR="009C3AC6" w:rsidRPr="009C3AC6" w:rsidRDefault="009C3AC6" w:rsidP="009C3AC6">
            <w:pPr>
              <w:rPr>
                <w:rFonts w:ascii="Calibri" w:eastAsia="Calibri" w:hAnsi="Calibri" w:cs="Times New Roman"/>
              </w:rPr>
            </w:pPr>
            <w:r w:rsidRPr="009C3AC6">
              <w:rPr>
                <w:rFonts w:ascii="Calibri" w:eastAsia="Calibri" w:hAnsi="Calibri" w:cs="Times New Roman"/>
              </w:rPr>
              <w:t xml:space="preserve">           E-mail </w:t>
            </w:r>
            <w:proofErr w:type="spellStart"/>
            <w:r w:rsidRPr="009C3AC6">
              <w:rPr>
                <w:rFonts w:ascii="Calibri" w:eastAsia="Calibri" w:hAnsi="Calibri" w:cs="Times New Roman"/>
              </w:rPr>
              <w:t>adress</w:t>
            </w:r>
            <w:proofErr w:type="spellEnd"/>
            <w:r w:rsidRPr="009C3AC6">
              <w:rPr>
                <w:rFonts w:ascii="Calibri" w:eastAsia="Calibri" w:hAnsi="Calibri" w:cs="Times New Roman"/>
              </w:rPr>
              <w:t>:</w:t>
            </w:r>
          </w:p>
        </w:tc>
        <w:tc>
          <w:tcPr>
            <w:tcW w:w="6662" w:type="dxa"/>
          </w:tcPr>
          <w:p w14:paraId="68D42ED1" w14:textId="77777777" w:rsidR="009C3AC6" w:rsidRPr="009C3AC6" w:rsidRDefault="009C3AC6" w:rsidP="009C3A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</w:tbl>
    <w:p w14:paraId="76D23186" w14:textId="53A2A2FE" w:rsidR="001F7848" w:rsidRDefault="001F7848" w:rsidP="002F0B9F"/>
    <w:p w14:paraId="6442192B" w14:textId="77777777" w:rsidR="007C2544" w:rsidRPr="007C2544" w:rsidRDefault="007C2544" w:rsidP="007C2544">
      <w:pPr>
        <w:rPr>
          <w:lang w:val="en-GB"/>
        </w:rPr>
      </w:pPr>
      <w:r w:rsidRPr="007C2544">
        <w:rPr>
          <w:lang w:val="en-GB"/>
        </w:rPr>
        <w:t>We have received the invitation to tender material and herby apply for being qualified to participate in this competition.</w:t>
      </w:r>
    </w:p>
    <w:p w14:paraId="56CC7E6E" w14:textId="77777777" w:rsidR="007C2544" w:rsidRPr="007C2544" w:rsidRDefault="007C2544" w:rsidP="007C2544">
      <w:pPr>
        <w:rPr>
          <w:lang w:val="en-GB"/>
        </w:rPr>
      </w:pPr>
      <w:r w:rsidRPr="007C2544">
        <w:rPr>
          <w:lang w:val="en-GB"/>
        </w:rPr>
        <w:t>If we are invited to participate in the competitive dialogue, we plan to offer a solution (software and equipment) according to the Invitation to apply for participation and Description of needs.</w:t>
      </w:r>
    </w:p>
    <w:p w14:paraId="7E1B2CCE" w14:textId="77777777" w:rsidR="007C2544" w:rsidRPr="007C2544" w:rsidRDefault="007C2544" w:rsidP="007C2544">
      <w:pPr>
        <w:rPr>
          <w:lang w:val="en-GB"/>
        </w:rPr>
      </w:pPr>
    </w:p>
    <w:p w14:paraId="7392DBC9" w14:textId="77777777" w:rsidR="007C2544" w:rsidRDefault="007C2544" w:rsidP="007C2544">
      <w:pPr>
        <w:jc w:val="center"/>
        <w:rPr>
          <w:lang w:val="en-GB"/>
        </w:rPr>
      </w:pPr>
      <w:r w:rsidRPr="007C2544">
        <w:rPr>
          <w:lang w:val="en-GB"/>
        </w:rPr>
        <w:t>---------------------------------</w:t>
      </w:r>
    </w:p>
    <w:p w14:paraId="791AB99C" w14:textId="77777777" w:rsidR="0047026F" w:rsidRPr="007C2544" w:rsidRDefault="0047026F" w:rsidP="007C2544">
      <w:pPr>
        <w:jc w:val="center"/>
        <w:rPr>
          <w:lang w:val="en-GB"/>
        </w:rPr>
      </w:pPr>
    </w:p>
    <w:bookmarkStart w:id="1" w:name="Check1"/>
    <w:bookmarkEnd w:id="1"/>
    <w:p w14:paraId="64069F16" w14:textId="23C59368" w:rsidR="007C2544" w:rsidRPr="007C2544" w:rsidRDefault="007C2544" w:rsidP="007C2544">
      <w:pPr>
        <w:rPr>
          <w:lang w:val="en-GB"/>
        </w:rPr>
      </w:pPr>
      <w:r w:rsidRPr="007C2544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C2544">
        <w:rPr>
          <w:lang w:val="en-GB"/>
        </w:rPr>
        <w:instrText xml:space="preserve"> FORMCHECKBOX </w:instrText>
      </w:r>
      <w:r w:rsidRPr="007C2544">
        <w:fldChar w:fldCharType="separate"/>
      </w:r>
      <w:r w:rsidRPr="007C2544">
        <w:rPr>
          <w:lang w:val="en-GB"/>
        </w:rPr>
        <w:fldChar w:fldCharType="end"/>
      </w:r>
      <w:r w:rsidRPr="007C2544">
        <w:rPr>
          <w:lang w:val="en-GB"/>
        </w:rPr>
        <w:t xml:space="preserve"> Reservations (if any) in this application </w:t>
      </w:r>
      <w:r w:rsidR="00EC5D39">
        <w:rPr>
          <w:lang w:val="en-GB"/>
        </w:rPr>
        <w:t>are</w:t>
      </w:r>
      <w:r w:rsidRPr="007C2544">
        <w:rPr>
          <w:lang w:val="en-GB"/>
        </w:rPr>
        <w:t xml:space="preserve"> listed below</w:t>
      </w:r>
    </w:p>
    <w:p w14:paraId="6D11EC93" w14:textId="704B05F8" w:rsidR="007C2544" w:rsidRDefault="007C2544" w:rsidP="007C2544">
      <w:pPr>
        <w:rPr>
          <w:lang w:val="en-GB"/>
        </w:rPr>
      </w:pPr>
      <w:r w:rsidRPr="007C2544">
        <w:rPr>
          <w:lang w:val="en-GB"/>
        </w:rPr>
        <w:t>Be aware that any reservations or deviations might lead to rejection</w:t>
      </w:r>
      <w:r w:rsidR="00D664E8">
        <w:rPr>
          <w:lang w:val="en-GB"/>
        </w:rPr>
        <w:t>.</w:t>
      </w:r>
    </w:p>
    <w:p w14:paraId="3FD06A8B" w14:textId="77777777" w:rsidR="0047026F" w:rsidRDefault="0047026F" w:rsidP="0047026F">
      <w:pPr>
        <w:rPr>
          <w:lang w:val="en-GB"/>
        </w:rPr>
      </w:pPr>
    </w:p>
    <w:p w14:paraId="57B3B55F" w14:textId="68AC94AC" w:rsidR="0047026F" w:rsidRPr="007C2544" w:rsidRDefault="0047026F" w:rsidP="0047026F">
      <w:pPr>
        <w:rPr>
          <w:lang w:val="en-GB"/>
        </w:rPr>
      </w:pPr>
      <w:r w:rsidRPr="007C2544">
        <w:rPr>
          <w:lang w:val="en-GB"/>
        </w:rPr>
        <w:t>Reservations:</w:t>
      </w: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254"/>
        <w:gridCol w:w="3695"/>
        <w:gridCol w:w="2410"/>
      </w:tblGrid>
      <w:tr w:rsidR="0047026F" w:rsidRPr="00236059" w14:paraId="1B011E5F" w14:textId="77777777" w:rsidTr="006711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2441E271" w14:textId="77777777" w:rsidR="0047026F" w:rsidRPr="001F06DC" w:rsidRDefault="0047026F" w:rsidP="00671149">
            <w:pPr>
              <w:rPr>
                <w:lang w:val="en-GB"/>
              </w:rPr>
            </w:pPr>
            <w:bookmarkStart w:id="2" w:name="_Hlk226631091"/>
            <w:r w:rsidRPr="001F06DC">
              <w:rPr>
                <w:lang w:val="en-GB"/>
              </w:rPr>
              <w:t>Reference to the tender d</w:t>
            </w:r>
            <w:r>
              <w:rPr>
                <w:lang w:val="en-GB"/>
              </w:rPr>
              <w:t>ocuments</w:t>
            </w:r>
          </w:p>
        </w:tc>
        <w:tc>
          <w:tcPr>
            <w:tcW w:w="3695" w:type="dxa"/>
          </w:tcPr>
          <w:p w14:paraId="0E98D63B" w14:textId="77777777" w:rsidR="0047026F" w:rsidRDefault="0047026F" w:rsidP="00671149">
            <w:proofErr w:type="spellStart"/>
            <w:r>
              <w:t>Description</w:t>
            </w:r>
            <w:proofErr w:type="spellEnd"/>
            <w:r>
              <w:t xml:space="preserve"> /</w:t>
            </w:r>
            <w:proofErr w:type="spellStart"/>
            <w:r>
              <w:t>explanation</w:t>
            </w:r>
            <w:proofErr w:type="spellEnd"/>
          </w:p>
        </w:tc>
        <w:tc>
          <w:tcPr>
            <w:tcW w:w="2410" w:type="dxa"/>
          </w:tcPr>
          <w:p w14:paraId="185F4C5C" w14:textId="77777777" w:rsidR="0047026F" w:rsidRPr="001F06DC" w:rsidRDefault="0047026F" w:rsidP="00671149">
            <w:pPr>
              <w:rPr>
                <w:lang w:val="en-GB"/>
              </w:rPr>
            </w:pPr>
            <w:r w:rsidRPr="001F06DC">
              <w:rPr>
                <w:lang w:val="en-GB"/>
              </w:rPr>
              <w:t>Consequences for the Client/C</w:t>
            </w:r>
            <w:r>
              <w:rPr>
                <w:lang w:val="en-GB"/>
              </w:rPr>
              <w:t>ustomer</w:t>
            </w:r>
          </w:p>
        </w:tc>
      </w:tr>
      <w:tr w:rsidR="0047026F" w:rsidRPr="00236059" w14:paraId="20DB9669" w14:textId="77777777" w:rsidTr="00671149">
        <w:tc>
          <w:tcPr>
            <w:tcW w:w="2254" w:type="dxa"/>
          </w:tcPr>
          <w:p w14:paraId="14F6D7CA" w14:textId="77777777" w:rsidR="0047026F" w:rsidRPr="001F06DC" w:rsidRDefault="0047026F" w:rsidP="00671149">
            <w:pPr>
              <w:rPr>
                <w:lang w:val="en-GB"/>
              </w:rPr>
            </w:pPr>
          </w:p>
        </w:tc>
        <w:tc>
          <w:tcPr>
            <w:tcW w:w="3695" w:type="dxa"/>
          </w:tcPr>
          <w:p w14:paraId="5CC1197A" w14:textId="77777777" w:rsidR="0047026F" w:rsidRPr="001F06DC" w:rsidRDefault="0047026F" w:rsidP="00671149">
            <w:pPr>
              <w:rPr>
                <w:lang w:val="en-GB"/>
              </w:rPr>
            </w:pPr>
          </w:p>
        </w:tc>
        <w:tc>
          <w:tcPr>
            <w:tcW w:w="2410" w:type="dxa"/>
          </w:tcPr>
          <w:p w14:paraId="76FB46E4" w14:textId="77777777" w:rsidR="0047026F" w:rsidRPr="001F06DC" w:rsidRDefault="0047026F" w:rsidP="00671149">
            <w:pPr>
              <w:rPr>
                <w:lang w:val="en-GB"/>
              </w:rPr>
            </w:pPr>
          </w:p>
        </w:tc>
      </w:tr>
      <w:tr w:rsidR="0047026F" w:rsidRPr="00236059" w14:paraId="4B310450" w14:textId="77777777" w:rsidTr="00671149">
        <w:tc>
          <w:tcPr>
            <w:tcW w:w="2254" w:type="dxa"/>
          </w:tcPr>
          <w:p w14:paraId="2325FE1B" w14:textId="77777777" w:rsidR="0047026F" w:rsidRPr="001F06DC" w:rsidRDefault="0047026F" w:rsidP="00671149">
            <w:pPr>
              <w:rPr>
                <w:lang w:val="en-GB"/>
              </w:rPr>
            </w:pPr>
          </w:p>
        </w:tc>
        <w:tc>
          <w:tcPr>
            <w:tcW w:w="3695" w:type="dxa"/>
          </w:tcPr>
          <w:p w14:paraId="039221FC" w14:textId="77777777" w:rsidR="0047026F" w:rsidRPr="001F06DC" w:rsidRDefault="0047026F" w:rsidP="00671149">
            <w:pPr>
              <w:rPr>
                <w:lang w:val="en-GB"/>
              </w:rPr>
            </w:pPr>
          </w:p>
        </w:tc>
        <w:tc>
          <w:tcPr>
            <w:tcW w:w="2410" w:type="dxa"/>
          </w:tcPr>
          <w:p w14:paraId="182E81AA" w14:textId="77777777" w:rsidR="0047026F" w:rsidRPr="001F06DC" w:rsidRDefault="0047026F" w:rsidP="00671149">
            <w:pPr>
              <w:rPr>
                <w:lang w:val="en-GB"/>
              </w:rPr>
            </w:pPr>
          </w:p>
        </w:tc>
      </w:tr>
      <w:bookmarkEnd w:id="2"/>
    </w:tbl>
    <w:p w14:paraId="63ADBE95" w14:textId="77777777" w:rsidR="007C2544" w:rsidRDefault="007C2544" w:rsidP="007C2544">
      <w:pPr>
        <w:rPr>
          <w:lang w:val="en-GB"/>
        </w:rPr>
      </w:pPr>
    </w:p>
    <w:p w14:paraId="38CEDDB0" w14:textId="77777777" w:rsidR="0047026F" w:rsidRDefault="0047026F" w:rsidP="007C2544">
      <w:pPr>
        <w:rPr>
          <w:lang w:val="en-GB"/>
        </w:rPr>
      </w:pPr>
    </w:p>
    <w:p w14:paraId="02B6CF7C" w14:textId="77777777" w:rsidR="0047026F" w:rsidRDefault="0047026F" w:rsidP="007C2544">
      <w:pPr>
        <w:rPr>
          <w:lang w:val="en-GB"/>
        </w:rPr>
      </w:pPr>
    </w:p>
    <w:p w14:paraId="235017F1" w14:textId="77777777" w:rsidR="0047026F" w:rsidRPr="007C2544" w:rsidRDefault="0047026F" w:rsidP="007C2544">
      <w:pPr>
        <w:rPr>
          <w:lang w:val="en-GB"/>
        </w:rPr>
      </w:pPr>
    </w:p>
    <w:p w14:paraId="7DE3D9E5" w14:textId="4008980C" w:rsidR="007C2544" w:rsidRDefault="007C2544" w:rsidP="007C2544">
      <w:pPr>
        <w:rPr>
          <w:lang w:val="en-GB"/>
        </w:rPr>
      </w:pPr>
      <w:r w:rsidRPr="007C2544"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C2544">
        <w:rPr>
          <w:lang w:val="en-GB"/>
        </w:rPr>
        <w:instrText xml:space="preserve"> FORMCHECKBOX </w:instrText>
      </w:r>
      <w:r w:rsidRPr="007C2544">
        <w:fldChar w:fldCharType="separate"/>
      </w:r>
      <w:r w:rsidRPr="007C2544">
        <w:rPr>
          <w:lang w:val="en-GB"/>
        </w:rPr>
        <w:fldChar w:fldCharType="end"/>
      </w:r>
      <w:r w:rsidRPr="007C2544">
        <w:rPr>
          <w:lang w:val="en-GB"/>
        </w:rPr>
        <w:t xml:space="preserve">  The application does not contain information that is subject to a statutory duty of confidentiality</w:t>
      </w:r>
    </w:p>
    <w:p w14:paraId="4760EF2B" w14:textId="77777777" w:rsidR="0047026F" w:rsidRDefault="0047026F" w:rsidP="007C2544">
      <w:pPr>
        <w:rPr>
          <w:lang w:val="en-GB"/>
        </w:rPr>
      </w:pPr>
    </w:p>
    <w:p w14:paraId="33D96F16" w14:textId="0F7D8E06" w:rsidR="0047026F" w:rsidRDefault="0047026F" w:rsidP="0047026F">
      <w:pPr>
        <w:rPr>
          <w:lang w:val="en-GB"/>
        </w:rPr>
      </w:pPr>
      <w:r w:rsidRPr="007C2544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C2544">
        <w:rPr>
          <w:lang w:val="en-GB"/>
        </w:rPr>
        <w:instrText xml:space="preserve"> FORMCHECKBOX </w:instrText>
      </w:r>
      <w:r w:rsidRPr="007C2544">
        <w:fldChar w:fldCharType="separate"/>
      </w:r>
      <w:r w:rsidRPr="007C2544">
        <w:rPr>
          <w:lang w:val="en-GB"/>
        </w:rPr>
        <w:fldChar w:fldCharType="end"/>
      </w:r>
      <w:r w:rsidRPr="007C2544">
        <w:rPr>
          <w:lang w:val="en-GB"/>
        </w:rPr>
        <w:t xml:space="preserve">  </w:t>
      </w:r>
      <w:r w:rsidR="00C471F4">
        <w:rPr>
          <w:lang w:val="en-GB"/>
        </w:rPr>
        <w:t xml:space="preserve">Subject </w:t>
      </w:r>
      <w:r w:rsidRPr="007C2544">
        <w:rPr>
          <w:lang w:val="en-GB"/>
        </w:rPr>
        <w:t>to a statutory duty of confidentiality</w:t>
      </w:r>
      <w:r w:rsidR="00C471F4">
        <w:rPr>
          <w:lang w:val="en-GB"/>
        </w:rPr>
        <w:t xml:space="preserve"> (if any) </w:t>
      </w:r>
      <w:r w:rsidR="00EC5D39">
        <w:rPr>
          <w:lang w:val="en-GB"/>
        </w:rPr>
        <w:t>is listed below</w:t>
      </w:r>
    </w:p>
    <w:p w14:paraId="42E88976" w14:textId="77777777" w:rsidR="0047026F" w:rsidRDefault="0047026F" w:rsidP="0047026F">
      <w:pPr>
        <w:rPr>
          <w:lang w:val="en-GB"/>
        </w:rPr>
      </w:pPr>
    </w:p>
    <w:p w14:paraId="6739AC2E" w14:textId="43CD46E2" w:rsidR="0047026F" w:rsidRDefault="00660806" w:rsidP="0047026F">
      <w:pPr>
        <w:rPr>
          <w:lang w:val="en-GB"/>
        </w:rPr>
      </w:pPr>
      <w:r>
        <w:rPr>
          <w:lang w:val="en-GB"/>
        </w:rPr>
        <w:t>C</w:t>
      </w:r>
      <w:r w:rsidR="00E66C59" w:rsidRPr="007C2544">
        <w:rPr>
          <w:lang w:val="en-GB"/>
        </w:rPr>
        <w:t>onfidentia</w:t>
      </w:r>
      <w:r w:rsidR="00614C80">
        <w:rPr>
          <w:lang w:val="en-GB"/>
        </w:rPr>
        <w:t>l information:</w:t>
      </w: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254"/>
        <w:gridCol w:w="6530"/>
      </w:tblGrid>
      <w:tr w:rsidR="00D664E8" w:rsidRPr="00236059" w14:paraId="77435B42" w14:textId="77777777" w:rsidTr="00D664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2AD86BEC" w14:textId="615E8530" w:rsidR="00D664E8" w:rsidRPr="005D0BE6" w:rsidRDefault="00D664E8" w:rsidP="005D0BE6">
            <w:pPr>
              <w:spacing w:after="160" w:line="259" w:lineRule="auto"/>
              <w:rPr>
                <w:lang w:val="en-GB"/>
              </w:rPr>
            </w:pPr>
            <w:r w:rsidRPr="005D0BE6">
              <w:rPr>
                <w:lang w:val="en-GB"/>
              </w:rPr>
              <w:t xml:space="preserve">Reference to the </w:t>
            </w:r>
            <w:r>
              <w:rPr>
                <w:lang w:val="en-GB"/>
              </w:rPr>
              <w:t>application</w:t>
            </w:r>
          </w:p>
        </w:tc>
        <w:tc>
          <w:tcPr>
            <w:tcW w:w="6530" w:type="dxa"/>
          </w:tcPr>
          <w:p w14:paraId="4BB11539" w14:textId="1ABCEAD5" w:rsidR="00D664E8" w:rsidRPr="005D0BE6" w:rsidRDefault="00D664E8" w:rsidP="005D0BE6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 xml:space="preserve">Tenderers </w:t>
            </w:r>
            <w:r w:rsidRPr="00846416">
              <w:rPr>
                <w:lang w:val="en-US"/>
              </w:rPr>
              <w:t>justification for why the information should be exempted from public disclosure</w:t>
            </w:r>
          </w:p>
        </w:tc>
      </w:tr>
      <w:tr w:rsidR="00D664E8" w:rsidRPr="00236059" w14:paraId="05EEDD7A" w14:textId="77777777" w:rsidTr="00D664E8">
        <w:tc>
          <w:tcPr>
            <w:tcW w:w="2254" w:type="dxa"/>
          </w:tcPr>
          <w:p w14:paraId="6E10E0D2" w14:textId="77777777" w:rsidR="00D664E8" w:rsidRPr="005D0BE6" w:rsidRDefault="00D664E8" w:rsidP="005D0BE6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6530" w:type="dxa"/>
          </w:tcPr>
          <w:p w14:paraId="188DBD38" w14:textId="77777777" w:rsidR="00D664E8" w:rsidRPr="005D0BE6" w:rsidRDefault="00D664E8" w:rsidP="005D0BE6">
            <w:pPr>
              <w:spacing w:after="160" w:line="259" w:lineRule="auto"/>
              <w:rPr>
                <w:lang w:val="en-GB"/>
              </w:rPr>
            </w:pPr>
          </w:p>
        </w:tc>
      </w:tr>
      <w:tr w:rsidR="00D664E8" w:rsidRPr="00236059" w14:paraId="79EE974E" w14:textId="77777777" w:rsidTr="00D664E8">
        <w:tc>
          <w:tcPr>
            <w:tcW w:w="2254" w:type="dxa"/>
          </w:tcPr>
          <w:p w14:paraId="37B34625" w14:textId="77777777" w:rsidR="00D664E8" w:rsidRPr="005D0BE6" w:rsidRDefault="00D664E8" w:rsidP="005D0BE6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6530" w:type="dxa"/>
          </w:tcPr>
          <w:p w14:paraId="7396D573" w14:textId="77777777" w:rsidR="00D664E8" w:rsidRPr="005D0BE6" w:rsidRDefault="00D664E8" w:rsidP="005D0BE6">
            <w:pPr>
              <w:spacing w:after="160" w:line="259" w:lineRule="auto"/>
              <w:rPr>
                <w:lang w:val="en-GB"/>
              </w:rPr>
            </w:pPr>
          </w:p>
        </w:tc>
      </w:tr>
    </w:tbl>
    <w:p w14:paraId="11596690" w14:textId="77777777" w:rsidR="005D0BE6" w:rsidRPr="005D0BE6" w:rsidRDefault="005D0BE6" w:rsidP="0047026F">
      <w:pPr>
        <w:rPr>
          <w:lang w:val="en-US"/>
        </w:rPr>
      </w:pPr>
    </w:p>
    <w:p w14:paraId="09C70A0E" w14:textId="77777777" w:rsidR="0047026F" w:rsidRDefault="0047026F" w:rsidP="007C2544">
      <w:pPr>
        <w:rPr>
          <w:lang w:val="en-GB"/>
        </w:rPr>
      </w:pPr>
    </w:p>
    <w:p w14:paraId="02EAE11B" w14:textId="77777777" w:rsidR="007C2544" w:rsidRPr="007C2544" w:rsidRDefault="007C2544" w:rsidP="007C2544">
      <w:pPr>
        <w:rPr>
          <w:lang w:val="en-GB"/>
        </w:rPr>
      </w:pPr>
    </w:p>
    <w:p w14:paraId="292B280B" w14:textId="77777777" w:rsidR="007C2544" w:rsidRPr="007C2544" w:rsidRDefault="007C2544" w:rsidP="007C2544">
      <w:pPr>
        <w:jc w:val="center"/>
      </w:pPr>
      <w:r w:rsidRPr="007C2544">
        <w:rPr>
          <w:rFonts w:hint="eastAsia"/>
        </w:rPr>
        <w:t>-</w:t>
      </w:r>
      <w:r w:rsidRPr="007C2544">
        <w:t>------------------------------</w:t>
      </w:r>
    </w:p>
    <w:p w14:paraId="77ABFF97" w14:textId="77777777" w:rsidR="007C2544" w:rsidRPr="007C2544" w:rsidRDefault="007C2544" w:rsidP="007C2544">
      <w:pPr>
        <w:rPr>
          <w:lang w:val="en-GB"/>
        </w:rPr>
      </w:pPr>
    </w:p>
    <w:p w14:paraId="7F733E27" w14:textId="77777777" w:rsidR="007C2544" w:rsidRDefault="007C2544" w:rsidP="007C2544">
      <w:pPr>
        <w:rPr>
          <w:lang w:val="en-GB"/>
        </w:rPr>
      </w:pPr>
    </w:p>
    <w:p w14:paraId="26CEA69B" w14:textId="77777777" w:rsidR="007C2544" w:rsidRDefault="007C2544" w:rsidP="007C2544">
      <w:pPr>
        <w:rPr>
          <w:lang w:val="en-GB"/>
        </w:rPr>
      </w:pPr>
    </w:p>
    <w:p w14:paraId="328A3049" w14:textId="77777777" w:rsidR="007C2544" w:rsidRDefault="007C2544" w:rsidP="007C2544">
      <w:pPr>
        <w:rPr>
          <w:lang w:val="en-GB"/>
        </w:rPr>
      </w:pPr>
    </w:p>
    <w:p w14:paraId="687DFBD1" w14:textId="77777777" w:rsidR="007C2544" w:rsidRPr="007C2544" w:rsidRDefault="007C2544" w:rsidP="007C2544">
      <w:pPr>
        <w:rPr>
          <w:lang w:val="en-GB"/>
        </w:rPr>
      </w:pPr>
      <w:r w:rsidRPr="007C2544">
        <w:rPr>
          <w:lang w:val="en-GB"/>
        </w:rPr>
        <w:tab/>
      </w:r>
      <w:r w:rsidRPr="007C2544">
        <w:rPr>
          <w:lang w:val="en-GB"/>
        </w:rPr>
        <w:br/>
      </w:r>
    </w:p>
    <w:p w14:paraId="44326721" w14:textId="77777777" w:rsidR="007C2544" w:rsidRPr="007C2544" w:rsidRDefault="007C2544" w:rsidP="007C2544">
      <w:pPr>
        <w:rPr>
          <w:lang w:val="en-GB"/>
        </w:rPr>
      </w:pPr>
      <w:r w:rsidRPr="007C2544">
        <w:rPr>
          <w:lang w:val="en-GB"/>
        </w:rPr>
        <w:t>Best regards,</w:t>
      </w:r>
    </w:p>
    <w:p w14:paraId="5CAB2D89" w14:textId="77777777" w:rsidR="007C2544" w:rsidRPr="007C2544" w:rsidRDefault="007C2544" w:rsidP="007C2544">
      <w:pPr>
        <w:rPr>
          <w:lang w:val="en-GB"/>
        </w:rPr>
      </w:pPr>
      <w:r w:rsidRPr="007C2544">
        <w:rPr>
          <w:lang w:val="en-GB"/>
        </w:rPr>
        <w:br/>
        <w:t>___________________________________________________________</w:t>
      </w:r>
    </w:p>
    <w:p w14:paraId="2DFEC4BA" w14:textId="77777777" w:rsidR="007C2544" w:rsidRPr="007C2544" w:rsidRDefault="007C2544" w:rsidP="007C2544">
      <w:pPr>
        <w:rPr>
          <w:lang w:val="en-GB"/>
        </w:rPr>
      </w:pPr>
      <w:r w:rsidRPr="007C2544">
        <w:rPr>
          <w:lang w:val="en-GB"/>
        </w:rPr>
        <w:t>Name and title</w:t>
      </w:r>
    </w:p>
    <w:p w14:paraId="34FC7548" w14:textId="77777777" w:rsidR="00512B3B" w:rsidRPr="00512B3B" w:rsidRDefault="00512B3B" w:rsidP="00512B3B"/>
    <w:sectPr w:rsidR="00512B3B" w:rsidRPr="00512B3B" w:rsidSect="00CF7E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70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CEFE5" w14:textId="77777777" w:rsidR="003C1126" w:rsidRDefault="003C1126" w:rsidP="008A6B54">
      <w:pPr>
        <w:spacing w:after="0" w:line="240" w:lineRule="auto"/>
      </w:pPr>
      <w:r>
        <w:separator/>
      </w:r>
    </w:p>
  </w:endnote>
  <w:endnote w:type="continuationSeparator" w:id="0">
    <w:p w14:paraId="09B90621" w14:textId="77777777" w:rsidR="003C1126" w:rsidRDefault="003C112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D754E8" w:rsidRPr="00907B33" w14:paraId="325829B5" w14:textId="77777777" w:rsidTr="002B2DEB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320EBB" w14:textId="77777777" w:rsidR="00D754E8" w:rsidRPr="00907B33" w:rsidRDefault="00D754E8" w:rsidP="00D754E8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96C146C" w14:textId="77777777" w:rsidR="00D754E8" w:rsidRPr="00907B33" w:rsidRDefault="00D754E8" w:rsidP="00D754E8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D754E8" w:rsidRPr="00907B33" w14:paraId="2412B558" w14:textId="77777777" w:rsidTr="002B2DEB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B44E09D" w14:textId="139C9040" w:rsidR="00D754E8" w:rsidRPr="005649C8" w:rsidRDefault="001F7848" w:rsidP="00D754E8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1F7848">
            <w:rPr>
              <w:b w:val="0"/>
              <w:bCs/>
              <w:color w:val="003087" w:themeColor="text2"/>
              <w:sz w:val="18"/>
              <w:szCs w:val="18"/>
            </w:rPr>
            <w:t>Søknadsbrev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6F4684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F4684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1C69DB67" w14:textId="77777777" w:rsidR="00D754E8" w:rsidRPr="00907B33" w:rsidRDefault="00D754E8" w:rsidP="00D754E8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CC3A9E9" w14:textId="77777777" w:rsidR="004B54E4" w:rsidRPr="00D754E8" w:rsidRDefault="004B54E4" w:rsidP="00D754E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20" w:firstRow="1" w:lastRow="0" w:firstColumn="0" w:lastColumn="0" w:noHBand="1" w:noVBand="1"/>
    </w:tblPr>
    <w:tblGrid>
      <w:gridCol w:w="4077"/>
      <w:gridCol w:w="1640"/>
      <w:gridCol w:w="3343"/>
    </w:tblGrid>
    <w:tr w:rsidR="005E52EF" w:rsidRPr="00DB76FE" w14:paraId="1C0F0B11" w14:textId="77777777" w:rsidTr="00DB76F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2250" w:type="pct"/>
          <w:shd w:val="clear" w:color="auto" w:fill="auto"/>
        </w:tcPr>
        <w:p w14:paraId="3AA26A0B" w14:textId="77777777" w:rsidR="005E52EF" w:rsidRPr="00DB76FE" w:rsidRDefault="005E52EF" w:rsidP="005E52EF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DB76FE">
            <w:rPr>
              <w:color w:val="003087" w:themeColor="text2"/>
              <w:sz w:val="18"/>
              <w:szCs w:val="18"/>
            </w:rPr>
            <w:t>Sykehusinnkjøp HF</w:t>
          </w:r>
          <w:r w:rsidRPr="00DB76FE">
            <w:rPr>
              <w:b w:val="0"/>
              <w:bCs/>
              <w:color w:val="003087" w:themeColor="text2"/>
              <w:sz w:val="18"/>
              <w:szCs w:val="18"/>
            </w:rPr>
            <w:t xml:space="preserve"> – sykehusinnkjop.no</w:t>
          </w:r>
        </w:p>
      </w:tc>
      <w:tc>
        <w:tcPr>
          <w:tcW w:w="905" w:type="pct"/>
          <w:shd w:val="clear" w:color="auto" w:fill="auto"/>
        </w:tcPr>
        <w:p w14:paraId="03CAF613" w14:textId="77777777" w:rsidR="005E52EF" w:rsidRPr="00DB76FE" w:rsidRDefault="005E52EF" w:rsidP="005E52EF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DB76FE">
            <w:rPr>
              <w:b w:val="0"/>
              <w:bCs/>
              <w:color w:val="003087" w:themeColor="text2"/>
              <w:sz w:val="18"/>
              <w:szCs w:val="18"/>
            </w:rPr>
            <w:t>Besøksadresse:</w:t>
          </w:r>
        </w:p>
      </w:tc>
      <w:tc>
        <w:tcPr>
          <w:tcW w:w="1845" w:type="pct"/>
          <w:shd w:val="clear" w:color="auto" w:fill="auto"/>
        </w:tcPr>
        <w:p w14:paraId="1C4EF4B8" w14:textId="77777777" w:rsidR="005E52EF" w:rsidRPr="00DB76FE" w:rsidRDefault="005E52EF" w:rsidP="005E52EF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DB76FE">
            <w:rPr>
              <w:b w:val="0"/>
              <w:bCs/>
              <w:color w:val="003087" w:themeColor="text2"/>
              <w:sz w:val="18"/>
              <w:szCs w:val="18"/>
            </w:rPr>
            <w:t>Org nr.: MVA 916 879 067 NO</w:t>
          </w:r>
        </w:p>
      </w:tc>
    </w:tr>
    <w:tr w:rsidR="005E52EF" w:rsidRPr="00CF7E25" w14:paraId="7C983DE4" w14:textId="77777777" w:rsidTr="00DB76FE">
      <w:tc>
        <w:tcPr>
          <w:tcW w:w="2250" w:type="pct"/>
        </w:tcPr>
        <w:p w14:paraId="082844F3" w14:textId="77777777" w:rsidR="005E52EF" w:rsidRPr="00004EF1" w:rsidRDefault="005E52EF" w:rsidP="005E52EF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Postboks 40</w:t>
          </w:r>
        </w:p>
      </w:tc>
      <w:tc>
        <w:tcPr>
          <w:tcW w:w="905" w:type="pct"/>
        </w:tcPr>
        <w:p w14:paraId="0BE9D37B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Hermetikken</w:t>
          </w:r>
        </w:p>
      </w:tc>
      <w:tc>
        <w:tcPr>
          <w:tcW w:w="1845" w:type="pct"/>
        </w:tcPr>
        <w:p w14:paraId="2462C7D0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Telefon: 78 95 07 00</w:t>
          </w:r>
        </w:p>
      </w:tc>
    </w:tr>
    <w:tr w:rsidR="005E52EF" w:rsidRPr="00CF7E25" w14:paraId="1280E169" w14:textId="77777777" w:rsidTr="00DB76FE">
      <w:tc>
        <w:tcPr>
          <w:tcW w:w="2250" w:type="pct"/>
        </w:tcPr>
        <w:p w14:paraId="778B5108" w14:textId="77777777" w:rsidR="005E52EF" w:rsidRPr="00004EF1" w:rsidRDefault="005E52EF" w:rsidP="005E52EF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9811 Vadsø</w:t>
          </w:r>
        </w:p>
      </w:tc>
      <w:tc>
        <w:tcPr>
          <w:tcW w:w="905" w:type="pct"/>
        </w:tcPr>
        <w:p w14:paraId="36B08DD4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Tollbugata 7</w:t>
          </w:r>
        </w:p>
      </w:tc>
      <w:tc>
        <w:tcPr>
          <w:tcW w:w="1845" w:type="pct"/>
        </w:tcPr>
        <w:p w14:paraId="2E3DC37A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E-post: post@sykehusinnkjop.no</w:t>
          </w:r>
        </w:p>
      </w:tc>
    </w:tr>
    <w:tr w:rsidR="005E52EF" w:rsidRPr="00CF7E25" w14:paraId="7C548832" w14:textId="77777777" w:rsidTr="00DB76FE">
      <w:tc>
        <w:tcPr>
          <w:tcW w:w="2250" w:type="pct"/>
        </w:tcPr>
        <w:p w14:paraId="7554348F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</w:p>
      </w:tc>
      <w:tc>
        <w:tcPr>
          <w:tcW w:w="905" w:type="pct"/>
        </w:tcPr>
        <w:p w14:paraId="3A7153BA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9800 Vadsø</w:t>
          </w:r>
        </w:p>
      </w:tc>
      <w:tc>
        <w:tcPr>
          <w:tcW w:w="1845" w:type="pct"/>
        </w:tcPr>
        <w:p w14:paraId="28A5D120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</w:p>
      </w:tc>
    </w:tr>
  </w:tbl>
  <w:p w14:paraId="51F9E29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A4253" w14:textId="77777777" w:rsidR="003C1126" w:rsidRDefault="003C1126" w:rsidP="008A6B54">
      <w:pPr>
        <w:spacing w:after="0" w:line="240" w:lineRule="auto"/>
      </w:pPr>
      <w:r>
        <w:separator/>
      </w:r>
    </w:p>
  </w:footnote>
  <w:footnote w:type="continuationSeparator" w:id="0">
    <w:p w14:paraId="7DA96BA3" w14:textId="77777777" w:rsidR="003C1126" w:rsidRDefault="003C112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FC1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CE0EB30" wp14:editId="1BAB733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92" name="Bilde 9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Bilde 9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067A" w14:textId="37FF86BB" w:rsidR="004F084A" w:rsidRPr="008C337A" w:rsidRDefault="004F084A" w:rsidP="0035226D">
    <w:pPr>
      <w:pStyle w:val="Topptekst"/>
      <w:jc w:val="right"/>
      <w:rPr>
        <w:sz w:val="18"/>
        <w:szCs w:val="18"/>
      </w:rPr>
    </w:pPr>
    <w:r w:rsidRPr="008C337A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B6F0814" wp14:editId="0D95A29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93" name="Bilde 9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Bilde 9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344092" w14:textId="01923345" w:rsidR="003D784C" w:rsidRPr="008C337A" w:rsidRDefault="003D784C" w:rsidP="003D784C">
    <w:pPr>
      <w:pStyle w:val="Topptekst"/>
      <w:jc w:val="right"/>
      <w:rPr>
        <w:sz w:val="18"/>
        <w:szCs w:val="18"/>
      </w:rPr>
    </w:pPr>
  </w:p>
  <w:p w14:paraId="7C9E2176" w14:textId="0247840D" w:rsidR="00DA7791" w:rsidRPr="008C337A" w:rsidRDefault="00DA7791" w:rsidP="0035226D">
    <w:pPr>
      <w:pStyle w:val="Topptekst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E61DE1"/>
    <w:multiLevelType w:val="hybridMultilevel"/>
    <w:tmpl w:val="6B98320E"/>
    <w:lvl w:ilvl="0" w:tplc="C90A25A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412E87"/>
    <w:multiLevelType w:val="hybridMultilevel"/>
    <w:tmpl w:val="40FA1D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403432">
    <w:abstractNumId w:val="1"/>
  </w:num>
  <w:num w:numId="2" w16cid:durableId="208420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48"/>
    <w:rsid w:val="00004EF1"/>
    <w:rsid w:val="0000694E"/>
    <w:rsid w:val="000169B0"/>
    <w:rsid w:val="000234BC"/>
    <w:rsid w:val="0003302D"/>
    <w:rsid w:val="00037EEC"/>
    <w:rsid w:val="00061D42"/>
    <w:rsid w:val="000813B4"/>
    <w:rsid w:val="00126DFE"/>
    <w:rsid w:val="001563B4"/>
    <w:rsid w:val="001953D0"/>
    <w:rsid w:val="001D285C"/>
    <w:rsid w:val="001F7848"/>
    <w:rsid w:val="002233CA"/>
    <w:rsid w:val="00223C66"/>
    <w:rsid w:val="00236059"/>
    <w:rsid w:val="00293F96"/>
    <w:rsid w:val="00296809"/>
    <w:rsid w:val="002B2C8B"/>
    <w:rsid w:val="002C15AE"/>
    <w:rsid w:val="002C68A4"/>
    <w:rsid w:val="002D2E99"/>
    <w:rsid w:val="002D7831"/>
    <w:rsid w:val="002E1374"/>
    <w:rsid w:val="002E3545"/>
    <w:rsid w:val="002E56D6"/>
    <w:rsid w:val="002F484A"/>
    <w:rsid w:val="00311005"/>
    <w:rsid w:val="0032296D"/>
    <w:rsid w:val="0035226D"/>
    <w:rsid w:val="00361661"/>
    <w:rsid w:val="003818B1"/>
    <w:rsid w:val="003B0BC5"/>
    <w:rsid w:val="003B1248"/>
    <w:rsid w:val="003B1385"/>
    <w:rsid w:val="003B618D"/>
    <w:rsid w:val="003C1126"/>
    <w:rsid w:val="003C30CF"/>
    <w:rsid w:val="003C7C08"/>
    <w:rsid w:val="003D5502"/>
    <w:rsid w:val="003D784C"/>
    <w:rsid w:val="003F69CF"/>
    <w:rsid w:val="00400A8F"/>
    <w:rsid w:val="00402EAE"/>
    <w:rsid w:val="00423A6F"/>
    <w:rsid w:val="00424C13"/>
    <w:rsid w:val="00434289"/>
    <w:rsid w:val="0047026F"/>
    <w:rsid w:val="00470946"/>
    <w:rsid w:val="0047732F"/>
    <w:rsid w:val="004B54E4"/>
    <w:rsid w:val="004E09B0"/>
    <w:rsid w:val="004F084A"/>
    <w:rsid w:val="00512B3B"/>
    <w:rsid w:val="005649C8"/>
    <w:rsid w:val="005677AD"/>
    <w:rsid w:val="005703FD"/>
    <w:rsid w:val="00580CEE"/>
    <w:rsid w:val="005D0BE6"/>
    <w:rsid w:val="005E52EF"/>
    <w:rsid w:val="00614C80"/>
    <w:rsid w:val="006440C5"/>
    <w:rsid w:val="0065583A"/>
    <w:rsid w:val="00660806"/>
    <w:rsid w:val="006C0033"/>
    <w:rsid w:val="006C6DD4"/>
    <w:rsid w:val="006F1879"/>
    <w:rsid w:val="006F4684"/>
    <w:rsid w:val="00703274"/>
    <w:rsid w:val="00746D1D"/>
    <w:rsid w:val="0076237F"/>
    <w:rsid w:val="00771457"/>
    <w:rsid w:val="0078030B"/>
    <w:rsid w:val="00787553"/>
    <w:rsid w:val="007A77B5"/>
    <w:rsid w:val="007C2544"/>
    <w:rsid w:val="007C3570"/>
    <w:rsid w:val="0082344F"/>
    <w:rsid w:val="00846416"/>
    <w:rsid w:val="00863005"/>
    <w:rsid w:val="00877EFA"/>
    <w:rsid w:val="00884491"/>
    <w:rsid w:val="00886F42"/>
    <w:rsid w:val="008943A0"/>
    <w:rsid w:val="008A1521"/>
    <w:rsid w:val="008A282B"/>
    <w:rsid w:val="008A6B54"/>
    <w:rsid w:val="008C337A"/>
    <w:rsid w:val="008F5713"/>
    <w:rsid w:val="009164C8"/>
    <w:rsid w:val="00955B86"/>
    <w:rsid w:val="00960F23"/>
    <w:rsid w:val="00967635"/>
    <w:rsid w:val="00997FBC"/>
    <w:rsid w:val="009B7201"/>
    <w:rsid w:val="009C3AC6"/>
    <w:rsid w:val="009C7E5D"/>
    <w:rsid w:val="009D389E"/>
    <w:rsid w:val="009F23F5"/>
    <w:rsid w:val="009F7F53"/>
    <w:rsid w:val="00A140E5"/>
    <w:rsid w:val="00A72CF9"/>
    <w:rsid w:val="00AA1652"/>
    <w:rsid w:val="00AA4D39"/>
    <w:rsid w:val="00AE0576"/>
    <w:rsid w:val="00B05D35"/>
    <w:rsid w:val="00B254A8"/>
    <w:rsid w:val="00B44F6E"/>
    <w:rsid w:val="00C17EC4"/>
    <w:rsid w:val="00C22FA0"/>
    <w:rsid w:val="00C37AEC"/>
    <w:rsid w:val="00C40C0D"/>
    <w:rsid w:val="00C471F4"/>
    <w:rsid w:val="00C83B9B"/>
    <w:rsid w:val="00C842A1"/>
    <w:rsid w:val="00C8496C"/>
    <w:rsid w:val="00CF7E25"/>
    <w:rsid w:val="00D0738E"/>
    <w:rsid w:val="00D322D4"/>
    <w:rsid w:val="00D664E8"/>
    <w:rsid w:val="00D74935"/>
    <w:rsid w:val="00D754E8"/>
    <w:rsid w:val="00D90878"/>
    <w:rsid w:val="00DA4A59"/>
    <w:rsid w:val="00DA509D"/>
    <w:rsid w:val="00DA7791"/>
    <w:rsid w:val="00DB76FE"/>
    <w:rsid w:val="00DD114B"/>
    <w:rsid w:val="00DF2A10"/>
    <w:rsid w:val="00DF3DE4"/>
    <w:rsid w:val="00E23200"/>
    <w:rsid w:val="00E3138E"/>
    <w:rsid w:val="00E47AF2"/>
    <w:rsid w:val="00E5624B"/>
    <w:rsid w:val="00E60A73"/>
    <w:rsid w:val="00E66C59"/>
    <w:rsid w:val="00E738D2"/>
    <w:rsid w:val="00E82FE3"/>
    <w:rsid w:val="00E94993"/>
    <w:rsid w:val="00EB13E8"/>
    <w:rsid w:val="00EB5F17"/>
    <w:rsid w:val="00EC459B"/>
    <w:rsid w:val="00EC45ED"/>
    <w:rsid w:val="00EC5D39"/>
    <w:rsid w:val="00ED29B3"/>
    <w:rsid w:val="00F22DA7"/>
    <w:rsid w:val="00F26412"/>
    <w:rsid w:val="00F3344C"/>
    <w:rsid w:val="00F335AB"/>
    <w:rsid w:val="00F6667E"/>
    <w:rsid w:val="00F87147"/>
    <w:rsid w:val="00F93345"/>
    <w:rsid w:val="00FA1CD0"/>
    <w:rsid w:val="00FC3ADE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CC092"/>
  <w15:chartTrackingRefBased/>
  <w15:docId w15:val="{65CA55F6-CAC1-4BDD-B399-42184189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BE6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9164C8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1F7848"/>
    <w:pPr>
      <w:ind w:left="720"/>
      <w:contextualSpacing/>
    </w:pPr>
  </w:style>
  <w:style w:type="table" w:customStyle="1" w:styleId="SykehusinnkjpBl">
    <w:name w:val="Sykehusinnkjøp Blå"/>
    <w:basedOn w:val="Vanligtabell"/>
    <w:uiPriority w:val="99"/>
    <w:rsid w:val="009C3AC6"/>
    <w:pPr>
      <w:spacing w:after="0" w:line="240" w:lineRule="auto"/>
    </w:pPr>
    <w:tblPr>
      <w:tblStyleRowBandSize w:val="1"/>
      <w:tblBorders>
        <w:top w:val="single" w:sz="4" w:space="0" w:color="9AA2AB"/>
        <w:left w:val="single" w:sz="4" w:space="0" w:color="9AA2AB"/>
        <w:bottom w:val="single" w:sz="4" w:space="0" w:color="9AA2AB"/>
        <w:right w:val="single" w:sz="4" w:space="0" w:color="9AA2AB"/>
        <w:insideH w:val="single" w:sz="4" w:space="0" w:color="9AA2AB"/>
        <w:insideV w:val="single" w:sz="4" w:space="0" w:color="9AA2AB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lastRow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283"/>
      </w:tcPr>
    </w:tblStylePr>
    <w:tblStylePr w:type="firstCol">
      <w:rPr>
        <w:b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cBorders>
        <w:shd w:val="clear" w:color="auto" w:fill="003283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med%20adresse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FF07ACEE6A3C4782212B86EC28E797" ma:contentTypeVersion="3" ma:contentTypeDescription="Opprett et nytt dokument." ma:contentTypeScope="" ma:versionID="91ef64f97a1c9f6dce8e560bb4cc2bd9">
  <xsd:schema xmlns:xsd="http://www.w3.org/2001/XMLSchema" xmlns:xs="http://www.w3.org/2001/XMLSchema" xmlns:p="http://schemas.microsoft.com/office/2006/metadata/properties" xmlns:ns2="ac12e663-5900-4dba-885e-526a3129e2ed" targetNamespace="http://schemas.microsoft.com/office/2006/metadata/properties" ma:root="true" ma:fieldsID="8c1c1facc27c2ff5e1cac2f5e05ced8f" ns2:_="">
    <xsd:import namespace="ac12e663-5900-4dba-885e-526a3129e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2e663-5900-4dba-885e-526a3129e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0042D9-314B-49EA-AF00-39D5925DC7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A3EB9E-EBEC-4582-8A95-E481EF0E1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2e663-5900-4dba-885e-526a3129e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DCB419-7041-4A0D-9EB2-177407E51C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adresse</Template>
  <TotalTime>16</TotalTime>
  <Pages>2</Pages>
  <Words>221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Tora Karoline Karlsen Volden</cp:lastModifiedBy>
  <cp:revision>21</cp:revision>
  <dcterms:created xsi:type="dcterms:W3CDTF">2025-05-15T13:06:00Z</dcterms:created>
  <dcterms:modified xsi:type="dcterms:W3CDTF">2026-09-01T10:22:00Z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77800</vt:r8>
  </property>
  <property fmtid="{D5CDD505-2E9C-101B-9397-08002B2CF9AE}" pid="3" name="xd_ProgID">
    <vt:lpwstr/>
  </property>
  <property fmtid="{D5CDD505-2E9C-101B-9397-08002B2CF9AE}" pid="4" name="ContentTypeId">
    <vt:lpwstr>0x010100B3FF07ACEE6A3C4782212B86EC28E797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Status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