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B6A77" w14:textId="7DE0ED76" w:rsidR="00070FF0" w:rsidRPr="00070FF0" w:rsidRDefault="00070FF0" w:rsidP="00070FF0">
      <w:pPr>
        <w:pStyle w:val="Tittel"/>
        <w:rPr>
          <w:lang w:val="en-US"/>
        </w:rPr>
      </w:pPr>
      <w:r w:rsidRPr="00070FF0">
        <w:rPr>
          <w:lang w:val="en-US"/>
        </w:rPr>
        <w:t>Self-declaration on non- Russian involve</w:t>
      </w:r>
      <w:r>
        <w:rPr>
          <w:lang w:val="en-US"/>
        </w:rPr>
        <w:t>ment</w:t>
      </w:r>
    </w:p>
    <w:p w14:paraId="744045AC" w14:textId="77777777" w:rsidR="00070FF0" w:rsidRPr="00070FF0" w:rsidRDefault="00070FF0" w:rsidP="00070FF0">
      <w:pPr>
        <w:rPr>
          <w:lang w:val="en-US"/>
        </w:rPr>
      </w:pPr>
    </w:p>
    <w:p w14:paraId="66126F3A" w14:textId="6C76910F" w:rsidR="00753F73" w:rsidRPr="00753F73" w:rsidRDefault="00753F73" w:rsidP="00753F73">
      <w:pPr>
        <w:rPr>
          <w:lang w:val="en-US"/>
        </w:rPr>
      </w:pPr>
      <w:r w:rsidRPr="00753F73">
        <w:rPr>
          <w:lang w:val="en-US"/>
        </w:rPr>
        <w:t xml:space="preserve">I declare that there is no Russian involvement in either the company I represent or in the execution of the contract that exceeds the limits established in §8 of the </w:t>
      </w:r>
      <w:r w:rsidR="00436612">
        <w:fldChar w:fldCharType="begin"/>
      </w:r>
      <w:r w:rsidR="00436612" w:rsidRPr="002C43F3">
        <w:rPr>
          <w:lang w:val="en-US"/>
        </w:rPr>
        <w:instrText>HYPERLINK "https://lovdata.no/dokument/SF/forskrift/2014-08-15-1076/KAPITTEL_2" \l "KAPITTEL_2"</w:instrText>
      </w:r>
      <w:r w:rsidR="00436612">
        <w:fldChar w:fldCharType="separate"/>
      </w:r>
      <w:r w:rsidR="00436612">
        <w:rPr>
          <w:rStyle w:val="Hyperkobling"/>
          <w:lang w:val="en-US"/>
        </w:rPr>
        <w:t>Norwegian r</w:t>
      </w:r>
      <w:r w:rsidRPr="009B5651">
        <w:rPr>
          <w:rStyle w:val="Hyperkobling"/>
          <w:lang w:val="en-US"/>
        </w:rPr>
        <w:t>egulation of August 15, 2014 No. 1076 on restrictive measures regarding actions that undermine or threaten Ukraine's territorial integrity, sovereignty, independence and stability</w:t>
      </w:r>
      <w:r w:rsidR="00436612">
        <w:fldChar w:fldCharType="end"/>
      </w:r>
      <w:r w:rsidRPr="00753F73">
        <w:rPr>
          <w:lang w:val="en-US"/>
        </w:rPr>
        <w:t>.</w:t>
      </w:r>
    </w:p>
    <w:p w14:paraId="373B5630" w14:textId="77777777" w:rsidR="00753F73" w:rsidRPr="00753F73" w:rsidRDefault="00753F73" w:rsidP="00753F73">
      <w:pPr>
        <w:rPr>
          <w:lang w:val="en-US"/>
        </w:rPr>
      </w:pPr>
      <w:proofErr w:type="gramStart"/>
      <w:r w:rsidRPr="00753F73">
        <w:rPr>
          <w:lang w:val="en-US"/>
        </w:rPr>
        <w:t>In particular, I</w:t>
      </w:r>
      <w:proofErr w:type="gramEnd"/>
      <w:r w:rsidRPr="00753F73">
        <w:rPr>
          <w:lang w:val="en-US"/>
        </w:rPr>
        <w:t xml:space="preserve"> declare that:</w:t>
      </w:r>
    </w:p>
    <w:p w14:paraId="7A663318" w14:textId="65F06A6D" w:rsidR="00753F73" w:rsidRPr="00346B0A" w:rsidRDefault="00753F73" w:rsidP="00346B0A">
      <w:pPr>
        <w:pStyle w:val="Listeavsnitt"/>
        <w:numPr>
          <w:ilvl w:val="0"/>
          <w:numId w:val="4"/>
        </w:numPr>
        <w:rPr>
          <w:lang w:val="en-US"/>
        </w:rPr>
      </w:pPr>
      <w:r w:rsidRPr="00346B0A">
        <w:rPr>
          <w:lang w:val="en-US"/>
        </w:rPr>
        <w:t xml:space="preserve">Neither I, the company I represent nor the companies that are members of our supplier </w:t>
      </w:r>
      <w:r w:rsidR="005D2DFE">
        <w:rPr>
          <w:lang w:val="en-US"/>
        </w:rPr>
        <w:t>consortium</w:t>
      </w:r>
      <w:r w:rsidRPr="00346B0A">
        <w:rPr>
          <w:lang w:val="en-US"/>
        </w:rPr>
        <w:t xml:space="preserve"> are a Russian </w:t>
      </w:r>
      <w:r w:rsidR="00F36950" w:rsidRPr="00346B0A">
        <w:rPr>
          <w:lang w:val="en-US"/>
        </w:rPr>
        <w:t>citizen,</w:t>
      </w:r>
      <w:r w:rsidRPr="00346B0A">
        <w:rPr>
          <w:lang w:val="en-US"/>
        </w:rPr>
        <w:t xml:space="preserve"> or a natural or legal person, entity or body established in Russia,</w:t>
      </w:r>
    </w:p>
    <w:p w14:paraId="3DC320BF" w14:textId="36586BD5" w:rsidR="00753F73" w:rsidRPr="00346B0A" w:rsidRDefault="00753F73" w:rsidP="00346B0A">
      <w:pPr>
        <w:pStyle w:val="Listeavsnitt"/>
        <w:numPr>
          <w:ilvl w:val="0"/>
          <w:numId w:val="4"/>
        </w:numPr>
        <w:rPr>
          <w:lang w:val="en-US"/>
        </w:rPr>
      </w:pPr>
      <w:r w:rsidRPr="00346B0A">
        <w:rPr>
          <w:lang w:val="en-US"/>
        </w:rPr>
        <w:t xml:space="preserve">Neither the company I represent nor the companies that are members of our supplier </w:t>
      </w:r>
      <w:r w:rsidR="003E2D0F">
        <w:rPr>
          <w:lang w:val="en-US"/>
        </w:rPr>
        <w:t>co</w:t>
      </w:r>
      <w:r w:rsidR="005D2DFE">
        <w:rPr>
          <w:lang w:val="en-US"/>
        </w:rPr>
        <w:t>nsortium</w:t>
      </w:r>
      <w:r w:rsidRPr="00346B0A">
        <w:rPr>
          <w:lang w:val="en-US"/>
        </w:rPr>
        <w:t xml:space="preserve"> directly or indirectly own more than 50% of an entity as mentioned in point a</w:t>
      </w:r>
      <w:r w:rsidR="00346B0A" w:rsidRPr="00346B0A">
        <w:rPr>
          <w:lang w:val="en-US"/>
        </w:rPr>
        <w:t>)</w:t>
      </w:r>
      <w:r w:rsidRPr="00346B0A">
        <w:rPr>
          <w:lang w:val="en-US"/>
        </w:rPr>
        <w:t xml:space="preserve"> above,</w:t>
      </w:r>
    </w:p>
    <w:p w14:paraId="01CC1123" w14:textId="150EDBF2" w:rsidR="00753F73" w:rsidRPr="00346B0A" w:rsidRDefault="00753F73" w:rsidP="00346B0A">
      <w:pPr>
        <w:pStyle w:val="Listeavsnitt"/>
        <w:numPr>
          <w:ilvl w:val="0"/>
          <w:numId w:val="4"/>
        </w:numPr>
        <w:rPr>
          <w:lang w:val="en-US"/>
        </w:rPr>
      </w:pPr>
      <w:r w:rsidRPr="00346B0A">
        <w:rPr>
          <w:lang w:val="en-US"/>
        </w:rPr>
        <w:t>Neither I nor the company I represent act on behalf of, or on instructions from, an entity as mentioned in point a</w:t>
      </w:r>
      <w:r w:rsidR="00346B0A">
        <w:rPr>
          <w:lang w:val="en-US"/>
        </w:rPr>
        <w:t>)</w:t>
      </w:r>
      <w:r w:rsidRPr="00346B0A">
        <w:rPr>
          <w:lang w:val="en-US"/>
        </w:rPr>
        <w:t xml:space="preserve"> or b</w:t>
      </w:r>
      <w:r w:rsidR="00346B0A">
        <w:rPr>
          <w:lang w:val="en-US"/>
        </w:rPr>
        <w:t>)</w:t>
      </w:r>
      <w:r w:rsidRPr="00346B0A">
        <w:rPr>
          <w:lang w:val="en-US"/>
        </w:rPr>
        <w:t xml:space="preserve"> above, and</w:t>
      </w:r>
    </w:p>
    <w:p w14:paraId="1CF69B84" w14:textId="67EAA508" w:rsidR="00AC407E" w:rsidRPr="00346B0A" w:rsidRDefault="00753F73" w:rsidP="00346B0A">
      <w:pPr>
        <w:pStyle w:val="Listeavsnitt"/>
        <w:numPr>
          <w:ilvl w:val="0"/>
          <w:numId w:val="4"/>
        </w:numPr>
        <w:rPr>
          <w:lang w:val="en-US"/>
        </w:rPr>
      </w:pPr>
      <w:r w:rsidRPr="00346B0A">
        <w:rPr>
          <w:lang w:val="en-US"/>
        </w:rPr>
        <w:t>No subcontractors, companies etc. who contribute to the implementation of more than 10 percent of the value of this contract, are themselves covered by point a</w:t>
      </w:r>
      <w:r w:rsidR="002828AA">
        <w:rPr>
          <w:lang w:val="en-US"/>
        </w:rPr>
        <w:t>)</w:t>
      </w:r>
      <w:r w:rsidRPr="00346B0A">
        <w:rPr>
          <w:lang w:val="en-US"/>
        </w:rPr>
        <w:t xml:space="preserve"> or b</w:t>
      </w:r>
      <w:r w:rsidR="002828AA">
        <w:rPr>
          <w:lang w:val="en-US"/>
        </w:rPr>
        <w:t>)</w:t>
      </w:r>
      <w:r w:rsidRPr="00346B0A">
        <w:rPr>
          <w:lang w:val="en-US"/>
        </w:rPr>
        <w:t xml:space="preserve"> above, or act on behalf of an entity as mentioned in point a</w:t>
      </w:r>
      <w:r w:rsidR="005D2DFE">
        <w:rPr>
          <w:lang w:val="en-US"/>
        </w:rPr>
        <w:t>)</w:t>
      </w:r>
      <w:r w:rsidRPr="00346B0A">
        <w:rPr>
          <w:lang w:val="en-US"/>
        </w:rPr>
        <w:t xml:space="preserve"> or b</w:t>
      </w:r>
      <w:r w:rsidR="005D2DFE">
        <w:rPr>
          <w:lang w:val="en-US"/>
        </w:rPr>
        <w:t>)</w:t>
      </w:r>
      <w:r w:rsidRPr="00346B0A">
        <w:rPr>
          <w:lang w:val="en-US"/>
        </w:rPr>
        <w:t xml:space="preserve"> above.</w:t>
      </w:r>
    </w:p>
    <w:p w14:paraId="1300DE4C" w14:textId="77777777" w:rsidR="00753F73" w:rsidRDefault="00753F73" w:rsidP="00753F73">
      <w:pPr>
        <w:rPr>
          <w:lang w:val="en-US"/>
        </w:rPr>
      </w:pPr>
    </w:p>
    <w:p w14:paraId="0BDEC79F" w14:textId="2D660BA8" w:rsidR="00C47346" w:rsidRPr="00436612" w:rsidRDefault="00C47346" w:rsidP="00C47346">
      <w:pPr>
        <w:rPr>
          <w:lang w:val="en-US"/>
        </w:rPr>
      </w:pPr>
      <w:r w:rsidRPr="00436612">
        <w:rPr>
          <w:lang w:val="en-US"/>
        </w:rPr>
        <w:t>Date:</w:t>
      </w:r>
      <w:r w:rsidRPr="00436612">
        <w:rPr>
          <w:lang w:val="en-US"/>
        </w:rPr>
        <w:tab/>
      </w:r>
      <w:r w:rsidRPr="00436612">
        <w:rPr>
          <w:lang w:val="en-US"/>
        </w:rPr>
        <w:tab/>
      </w:r>
      <w:r w:rsidRPr="00436612">
        <w:rPr>
          <w:lang w:val="en-US"/>
        </w:rPr>
        <w:tab/>
      </w:r>
      <w:r w:rsidRPr="00436612">
        <w:rPr>
          <w:lang w:val="en-US"/>
        </w:rPr>
        <w:tab/>
      </w:r>
      <w:r w:rsidRPr="00436612">
        <w:rPr>
          <w:lang w:val="en-US"/>
        </w:rPr>
        <w:tab/>
      </w:r>
      <w:r w:rsidRPr="00436612">
        <w:rPr>
          <w:lang w:val="en-US"/>
        </w:rPr>
        <w:tab/>
      </w:r>
      <w:r w:rsidRPr="00436612">
        <w:rPr>
          <w:lang w:val="en-US"/>
        </w:rPr>
        <w:tab/>
        <w:t xml:space="preserve">Location: </w:t>
      </w:r>
    </w:p>
    <w:p w14:paraId="0C4D4863" w14:textId="77777777" w:rsidR="00C47346" w:rsidRDefault="00C47346" w:rsidP="00753F73">
      <w:pPr>
        <w:rPr>
          <w:lang w:val="en-US"/>
        </w:rPr>
      </w:pPr>
    </w:p>
    <w:p w14:paraId="581D20A0" w14:textId="77777777" w:rsidR="0091382D" w:rsidRPr="00436612" w:rsidRDefault="0091382D" w:rsidP="0091382D">
      <w:pPr>
        <w:rPr>
          <w:lang w:val="en-US"/>
        </w:rPr>
      </w:pPr>
    </w:p>
    <w:p w14:paraId="68F02CC6" w14:textId="70798100" w:rsidR="00C47346" w:rsidRPr="0091382D" w:rsidRDefault="0091382D" w:rsidP="0091382D">
      <w:pPr>
        <w:rPr>
          <w:lang w:val="en-US"/>
        </w:rPr>
      </w:pPr>
      <w:r w:rsidRPr="0091382D">
        <w:rPr>
          <w:lang w:val="en-US"/>
        </w:rPr>
        <w:t>[Name and organization no. on company]</w:t>
      </w:r>
    </w:p>
    <w:p w14:paraId="60F2A043" w14:textId="77777777" w:rsidR="00C47346" w:rsidRPr="0091382D" w:rsidRDefault="00C47346" w:rsidP="00C47346">
      <w:pPr>
        <w:rPr>
          <w:lang w:val="en-US"/>
        </w:rPr>
      </w:pPr>
    </w:p>
    <w:p w14:paraId="56FB1F9A" w14:textId="77777777" w:rsidR="00C47346" w:rsidRPr="0091382D" w:rsidRDefault="00C47346" w:rsidP="00C47346">
      <w:pPr>
        <w:rPr>
          <w:lang w:val="en-US"/>
        </w:rPr>
      </w:pPr>
    </w:p>
    <w:p w14:paraId="0B49075F" w14:textId="56DDE163" w:rsidR="00070FF0" w:rsidRPr="00436612" w:rsidRDefault="00C47346">
      <w:pPr>
        <w:rPr>
          <w:rFonts w:asciiTheme="majorHAnsi" w:eastAsiaTheme="majorEastAsia" w:hAnsiTheme="majorHAnsi" w:cstheme="majorBidi"/>
          <w:b/>
          <w:color w:val="003087" w:themeColor="text2"/>
          <w:spacing w:val="-10"/>
          <w:kern w:val="28"/>
          <w:sz w:val="56"/>
          <w:szCs w:val="56"/>
          <w:lang w:val="en-US"/>
        </w:rPr>
      </w:pPr>
      <w:r w:rsidRPr="0091382D">
        <w:rPr>
          <w:lang w:val="en-US"/>
        </w:rPr>
        <w:t>Signature</w:t>
      </w:r>
      <w:r w:rsidRPr="0091382D">
        <w:rPr>
          <w:lang w:val="en-US"/>
        </w:rPr>
        <w:tab/>
      </w:r>
      <w:r w:rsidRPr="0091382D">
        <w:rPr>
          <w:lang w:val="en-US"/>
        </w:rPr>
        <w:tab/>
      </w:r>
      <w:r w:rsidRPr="0091382D">
        <w:rPr>
          <w:lang w:val="en-US"/>
        </w:rPr>
        <w:tab/>
      </w:r>
      <w:r w:rsidRPr="0091382D">
        <w:rPr>
          <w:lang w:val="en-US"/>
        </w:rPr>
        <w:tab/>
      </w:r>
      <w:r w:rsidR="0091382D">
        <w:rPr>
          <w:lang w:val="en-US"/>
        </w:rPr>
        <w:tab/>
      </w:r>
      <w:r w:rsidR="0091382D">
        <w:rPr>
          <w:lang w:val="en-US"/>
        </w:rPr>
        <w:tab/>
      </w:r>
      <w:r w:rsidR="0091382D" w:rsidRPr="0091382D">
        <w:rPr>
          <w:lang w:val="en-US"/>
        </w:rPr>
        <w:t>Signer's name in capital letters</w:t>
      </w:r>
    </w:p>
    <w:sectPr w:rsidR="00070FF0" w:rsidRPr="00436612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2CAC" w14:textId="77777777" w:rsidR="00EF1DFC" w:rsidRDefault="00EF1DFC" w:rsidP="008A6B54">
      <w:pPr>
        <w:spacing w:after="0" w:line="240" w:lineRule="auto"/>
      </w:pPr>
      <w:r>
        <w:separator/>
      </w:r>
    </w:p>
  </w:endnote>
  <w:endnote w:type="continuationSeparator" w:id="0">
    <w:p w14:paraId="409FA95F" w14:textId="77777777" w:rsidR="00EF1DFC" w:rsidRDefault="00EF1DFC" w:rsidP="008A6B54">
      <w:pPr>
        <w:spacing w:after="0" w:line="240" w:lineRule="auto"/>
      </w:pPr>
      <w:r>
        <w:continuationSeparator/>
      </w:r>
    </w:p>
  </w:endnote>
  <w:endnote w:type="continuationNotice" w:id="1">
    <w:p w14:paraId="2C9845E7" w14:textId="77777777" w:rsidR="00EF1DFC" w:rsidRDefault="00EF1D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C7DCFD0" w:rsidR="00BA090D" w:rsidRPr="009B5651" w:rsidRDefault="009B565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  <w:lang w:val="en-US"/>
            </w:rPr>
          </w:pPr>
          <w:r w:rsidRPr="009B5651">
            <w:rPr>
              <w:b w:val="0"/>
              <w:bCs/>
              <w:color w:val="003087" w:themeColor="text2"/>
              <w:sz w:val="18"/>
              <w:szCs w:val="18"/>
              <w:lang w:val="en-US"/>
            </w:rPr>
            <w:t>Self-declaration on non- Russian involvement</w:t>
          </w:r>
        </w:p>
      </w:tc>
      <w:tc>
        <w:tcPr>
          <w:tcW w:w="1482" w:type="pct"/>
          <w:shd w:val="clear" w:color="auto" w:fill="auto"/>
        </w:tcPr>
        <w:p w14:paraId="17BB8248" w14:textId="6F0516D2" w:rsidR="00BA090D" w:rsidRPr="00907B33" w:rsidRDefault="00D54472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>
            <w:rPr>
              <w:color w:val="003087" w:themeColor="text2"/>
              <w:sz w:val="18"/>
              <w:szCs w:val="18"/>
            </w:rPr>
            <w:t>Page</w:t>
          </w:r>
          <w:r w:rsidR="00BA0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A090D"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="00BA090D" w:rsidRPr="00907B33">
            <w:rPr>
              <w:color w:val="003087" w:themeColor="text2"/>
              <w:sz w:val="18"/>
              <w:szCs w:val="18"/>
            </w:rPr>
            <w:t xml:space="preserve"> </w:t>
          </w:r>
          <w:r>
            <w:rPr>
              <w:color w:val="003087" w:themeColor="text2"/>
              <w:sz w:val="18"/>
              <w:szCs w:val="18"/>
            </w:rPr>
            <w:t>of</w:t>
          </w:r>
          <w:r w:rsidR="00BA0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A090D"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="00BA090D"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9DA6" w14:textId="77777777" w:rsidR="00EF1DFC" w:rsidRDefault="00EF1DFC" w:rsidP="008A6B54">
      <w:pPr>
        <w:spacing w:after="0" w:line="240" w:lineRule="auto"/>
      </w:pPr>
      <w:r>
        <w:separator/>
      </w:r>
    </w:p>
  </w:footnote>
  <w:footnote w:type="continuationSeparator" w:id="0">
    <w:p w14:paraId="55221738" w14:textId="77777777" w:rsidR="00EF1DFC" w:rsidRDefault="00EF1DFC" w:rsidP="008A6B54">
      <w:pPr>
        <w:spacing w:after="0" w:line="240" w:lineRule="auto"/>
      </w:pPr>
      <w:r>
        <w:continuationSeparator/>
      </w:r>
    </w:p>
  </w:footnote>
  <w:footnote w:type="continuationNotice" w:id="1">
    <w:p w14:paraId="455C8AA2" w14:textId="77777777" w:rsidR="00EF1DFC" w:rsidRDefault="00EF1D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4394175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43F3">
      <w:rPr>
        <w:sz w:val="18"/>
        <w:szCs w:val="18"/>
      </w:rPr>
      <w:t>Ref.:</w:t>
    </w:r>
    <w:r w:rsidR="002C43F3" w:rsidRPr="002C43F3">
      <w:rPr>
        <w:rFonts w:ascii="Calibri" w:hAnsi="Calibri" w:cs="Calibri"/>
        <w:color w:val="1A588E" w:themeColor="background2" w:themeShade="80"/>
        <w:sz w:val="32"/>
        <w:szCs w:val="32"/>
        <w:lang w:val="en-US"/>
      </w:rPr>
      <w:t xml:space="preserve"> </w:t>
    </w:r>
    <w:r w:rsidR="002C43F3" w:rsidRPr="002C43F3">
      <w:rPr>
        <w:sz w:val="18"/>
        <w:szCs w:val="18"/>
        <w:lang w:val="en-US"/>
      </w:rPr>
      <w:t>2026/</w:t>
    </w:r>
    <w:r w:rsidR="002C43F3" w:rsidRPr="002C43F3">
      <w:rPr>
        <w:sz w:val="18"/>
        <w:szCs w:val="18"/>
      </w:rPr>
      <w:t>83491</w:t>
    </w:r>
    <w:r w:rsidR="002C43F3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B290131"/>
    <w:multiLevelType w:val="hybridMultilevel"/>
    <w:tmpl w:val="4474661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26186"/>
    <w:multiLevelType w:val="hybridMultilevel"/>
    <w:tmpl w:val="32C4F2A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0"/>
  </w:num>
  <w:num w:numId="3" w16cid:durableId="885071382">
    <w:abstractNumId w:val="3"/>
  </w:num>
  <w:num w:numId="4" w16cid:durableId="2060857780">
    <w:abstractNumId w:val="4"/>
  </w:num>
  <w:num w:numId="5" w16cid:durableId="716200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70FF0"/>
    <w:rsid w:val="000C55D7"/>
    <w:rsid w:val="000E3D69"/>
    <w:rsid w:val="001457DD"/>
    <w:rsid w:val="00164145"/>
    <w:rsid w:val="00170014"/>
    <w:rsid w:val="00172E83"/>
    <w:rsid w:val="00174C26"/>
    <w:rsid w:val="002148C4"/>
    <w:rsid w:val="002828AA"/>
    <w:rsid w:val="002C03B4"/>
    <w:rsid w:val="002C43F3"/>
    <w:rsid w:val="002C5C80"/>
    <w:rsid w:val="002D33F1"/>
    <w:rsid w:val="002E7056"/>
    <w:rsid w:val="00311005"/>
    <w:rsid w:val="00336197"/>
    <w:rsid w:val="00346B0A"/>
    <w:rsid w:val="003C7810"/>
    <w:rsid w:val="003D3F41"/>
    <w:rsid w:val="003E2D0F"/>
    <w:rsid w:val="00400A8F"/>
    <w:rsid w:val="00402EAE"/>
    <w:rsid w:val="00435B1D"/>
    <w:rsid w:val="00436612"/>
    <w:rsid w:val="004743F2"/>
    <w:rsid w:val="0047732F"/>
    <w:rsid w:val="00482C58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D2DFE"/>
    <w:rsid w:val="005E61C2"/>
    <w:rsid w:val="005F5862"/>
    <w:rsid w:val="0064604E"/>
    <w:rsid w:val="006872E9"/>
    <w:rsid w:val="006A2D91"/>
    <w:rsid w:val="006A7E25"/>
    <w:rsid w:val="006F312A"/>
    <w:rsid w:val="00753F73"/>
    <w:rsid w:val="0076237F"/>
    <w:rsid w:val="007629D0"/>
    <w:rsid w:val="00771457"/>
    <w:rsid w:val="00772029"/>
    <w:rsid w:val="007A66DE"/>
    <w:rsid w:val="00801A0F"/>
    <w:rsid w:val="0081186E"/>
    <w:rsid w:val="008135A6"/>
    <w:rsid w:val="0082344F"/>
    <w:rsid w:val="00884491"/>
    <w:rsid w:val="008961BF"/>
    <w:rsid w:val="0089693E"/>
    <w:rsid w:val="008A1521"/>
    <w:rsid w:val="008A47DB"/>
    <w:rsid w:val="008A6B54"/>
    <w:rsid w:val="008F2627"/>
    <w:rsid w:val="00907B33"/>
    <w:rsid w:val="0091382D"/>
    <w:rsid w:val="009A3E11"/>
    <w:rsid w:val="009B5651"/>
    <w:rsid w:val="009C7E5D"/>
    <w:rsid w:val="009F7F53"/>
    <w:rsid w:val="00A13B9A"/>
    <w:rsid w:val="00A659C6"/>
    <w:rsid w:val="00A7444E"/>
    <w:rsid w:val="00AA1652"/>
    <w:rsid w:val="00AC407E"/>
    <w:rsid w:val="00B13DAF"/>
    <w:rsid w:val="00B22872"/>
    <w:rsid w:val="00B254A8"/>
    <w:rsid w:val="00B30A4F"/>
    <w:rsid w:val="00B3399F"/>
    <w:rsid w:val="00B656CC"/>
    <w:rsid w:val="00B75D7D"/>
    <w:rsid w:val="00BA090D"/>
    <w:rsid w:val="00BC7511"/>
    <w:rsid w:val="00BD6A59"/>
    <w:rsid w:val="00BE71A5"/>
    <w:rsid w:val="00C37AEC"/>
    <w:rsid w:val="00C47346"/>
    <w:rsid w:val="00C65B3F"/>
    <w:rsid w:val="00CB354A"/>
    <w:rsid w:val="00CC0CDA"/>
    <w:rsid w:val="00D0738E"/>
    <w:rsid w:val="00D54472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C459B"/>
    <w:rsid w:val="00ED29B3"/>
    <w:rsid w:val="00EF1DFC"/>
    <w:rsid w:val="00F141F6"/>
    <w:rsid w:val="00F22DA7"/>
    <w:rsid w:val="00F23F96"/>
    <w:rsid w:val="00F3117C"/>
    <w:rsid w:val="00F3344C"/>
    <w:rsid w:val="00F36950"/>
    <w:rsid w:val="00F52C83"/>
    <w:rsid w:val="00F63A67"/>
    <w:rsid w:val="00F6667E"/>
    <w:rsid w:val="00F73FA6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9B5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lsta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FF07ACEE6A3C4782212B86EC28E797" ma:contentTypeVersion="3" ma:contentTypeDescription="Opprett et nytt dokument." ma:contentTypeScope="" ma:versionID="91ef64f97a1c9f6dce8e560bb4cc2bd9">
  <xsd:schema xmlns:xsd="http://www.w3.org/2001/XMLSchema" xmlns:xs="http://www.w3.org/2001/XMLSchema" xmlns:p="http://schemas.microsoft.com/office/2006/metadata/properties" xmlns:ns2="ac12e663-5900-4dba-885e-526a3129e2ed" targetNamespace="http://schemas.microsoft.com/office/2006/metadata/properties" ma:root="true" ma:fieldsID="8c1c1facc27c2ff5e1cac2f5e05ced8f" ns2:_="">
    <xsd:import namespace="ac12e663-5900-4dba-885e-526a3129e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2e663-5900-4dba-885e-526a3129e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DCFC6-083A-42A2-9577-F78BFBCE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2e663-5900-4dba-885e-526a3129e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infopath/2007/PartnerControls"/>
    <ds:schemaRef ds:uri="ac12e663-5900-4dba-885e-526a3129e2ed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0</TotalTime>
  <Pages>1</Pages>
  <Words>220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Tora Karoline Karlsen Volden</cp:lastModifiedBy>
  <cp:revision>4</cp:revision>
  <dcterms:created xsi:type="dcterms:W3CDTF">2025-03-10T12:13:00Z</dcterms:created>
  <dcterms:modified xsi:type="dcterms:W3CDTF">2026-05-04T11:30:00Z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0x010100B3FF07ACEE6A3C4782212B86EC28E797</vt:lpwstr>
  </property>
  <property fmtid="{D5CDD505-2E9C-101B-9397-08002B2CF9AE}" pid="3" name="MediaServiceImageTags">
    <vt:lpwstr/>
  </property>
  <property fmtid="{D5CDD505-2E9C-101B-9397-08002B2CF9AE}" pid="4" name="Order">
    <vt:r8>97500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