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5D26022-E27D-4BCB-9673-7964AEA10917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</vt:lpwstr>
  </property>
</Properties>
</file>