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A85872" w:rsidP="008C6F9F" w:rsidRDefault="00A745BD" w14:paraId="58E4F371" w14:textId="04AF34E2">
      <w:pPr>
        <w:pStyle w:val="Tittel"/>
      </w:pPr>
      <w:r>
        <w:t xml:space="preserve">Bilag 10 - </w:t>
      </w:r>
      <w:r w:rsidR="00A85872">
        <w:t xml:space="preserve">Forpliktelseserklæring </w:t>
      </w:r>
    </w:p>
    <w:p w:rsidRPr="00351789" w:rsidR="00A85872" w:rsidP="008C6F9F" w:rsidRDefault="00D82261" w14:paraId="625C0CE4" w14:textId="65024C2E">
      <w:pPr>
        <w:pStyle w:val="Overskrift1"/>
        <w:rPr>
          <w:color w:val="0070C0"/>
        </w:rPr>
      </w:pPr>
      <w:r>
        <w:t xml:space="preserve">2025/54025 </w:t>
      </w:r>
      <w:r w:rsidRPr="00D82261">
        <w:t>Renhold av monorailsystem og diverse arbeidsområder for Helse Bergen HF</w:t>
      </w:r>
    </w:p>
    <w:p w:rsidR="00A85872" w:rsidP="008C6F9F" w:rsidRDefault="00A85872" w14:paraId="006774AD" w14:textId="77777777">
      <w:r>
        <w:tab/>
      </w:r>
    </w:p>
    <w:p w:rsidR="00A85872" w:rsidP="008C6F9F" w:rsidRDefault="00A85872" w14:paraId="1BF3CF44" w14:textId="77777777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6B678E11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8C6F9F" w:rsidRDefault="003B114D" w14:paraId="736322F1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8C6F9F" w:rsidRDefault="003B114D" w14:paraId="0D3C71D0" w14:textId="6DF52AB1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8C6F9F" w:rsidRDefault="003B114D" w14:paraId="3D406B77" w14:textId="79E5C9A1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470CD1C5" w14:textId="77777777">
        <w:tc>
          <w:tcPr>
            <w:tcW w:w="2830" w:type="dxa"/>
          </w:tcPr>
          <w:p w:rsidR="003B114D" w:rsidP="008C6F9F" w:rsidRDefault="003B114D" w14:paraId="7EC21A35" w14:textId="5BC6A001"/>
        </w:tc>
        <w:tc>
          <w:tcPr>
            <w:tcW w:w="3402" w:type="dxa"/>
          </w:tcPr>
          <w:p w:rsidR="003B114D" w:rsidP="008C6F9F" w:rsidRDefault="003B114D" w14:paraId="3FAAC6EB" w14:textId="77777777"/>
        </w:tc>
        <w:tc>
          <w:tcPr>
            <w:tcW w:w="2977" w:type="dxa"/>
          </w:tcPr>
          <w:p w:rsidR="003B114D" w:rsidP="008C6F9F" w:rsidRDefault="003B114D" w14:paraId="77746327" w14:textId="239C5663"/>
        </w:tc>
      </w:tr>
    </w:tbl>
    <w:p w:rsidR="00A85872" w:rsidP="008C6F9F" w:rsidRDefault="00A85872" w14:paraId="24001058" w14:textId="77777777">
      <w:r>
        <w:br/>
      </w:r>
      <w:r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:rsidTr="003B114D" w14:paraId="571898F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:rsidR="003B114D" w:rsidP="00A16BFE" w:rsidRDefault="003B114D" w14:paraId="317FC847" w14:textId="77777777">
            <w:r>
              <w:t>Organisasjonsnummer</w:t>
            </w:r>
          </w:p>
        </w:tc>
        <w:tc>
          <w:tcPr>
            <w:tcW w:w="3402" w:type="dxa"/>
          </w:tcPr>
          <w:p w:rsidRPr="008C6F9F" w:rsidR="003B114D" w:rsidP="00A16BFE" w:rsidRDefault="003B114D" w14:paraId="16AC5C2A" w14:textId="2DE4BEE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:rsidRPr="008C6F9F" w:rsidR="003B114D" w:rsidP="00A16BFE" w:rsidRDefault="003B114D" w14:paraId="0E330A23" w14:textId="23987BC2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:rsidTr="003B114D" w14:paraId="00E5758A" w14:textId="77777777">
        <w:tc>
          <w:tcPr>
            <w:tcW w:w="2830" w:type="dxa"/>
          </w:tcPr>
          <w:p w:rsidR="003B114D" w:rsidP="00A16BFE" w:rsidRDefault="003B114D" w14:paraId="65B1E532" w14:textId="0313E92B"/>
        </w:tc>
        <w:tc>
          <w:tcPr>
            <w:tcW w:w="3402" w:type="dxa"/>
          </w:tcPr>
          <w:p w:rsidR="003B114D" w:rsidP="00A16BFE" w:rsidRDefault="003B114D" w14:paraId="12010FD8" w14:textId="77777777"/>
        </w:tc>
        <w:tc>
          <w:tcPr>
            <w:tcW w:w="2977" w:type="dxa"/>
          </w:tcPr>
          <w:p w:rsidR="003B114D" w:rsidP="00A16BFE" w:rsidRDefault="003B114D" w14:paraId="74B28D59" w14:textId="516B073A"/>
        </w:tc>
      </w:tr>
    </w:tbl>
    <w:p w:rsidR="00A85872" w:rsidP="008C6F9F" w:rsidRDefault="00A85872" w14:paraId="4BD55B96" w14:textId="629D5324">
      <w:r>
        <w:br/>
      </w:r>
      <w:r w:rsidR="00A85872">
        <w:rPr/>
        <w:t>Forpliktelseserklæringen er gitt ti</w:t>
      </w:r>
      <w:r w:rsidR="506C332B">
        <w:rPr/>
        <w:t>l Helse Bergen HF</w:t>
      </w:r>
      <w:r w:rsidR="00A85872">
        <w:rPr/>
        <w:t xml:space="preserve"> i anlednin</w:t>
      </w:r>
      <w:r w:rsidR="7B31AA1B">
        <w:rPr/>
        <w:t>g renhold av monorailsystem og diverse arbeidsområder</w:t>
      </w:r>
      <w:r w:rsidR="00A85872">
        <w:rPr/>
        <w:t>.</w:t>
      </w:r>
    </w:p>
    <w:p w:rsidRPr="000929EC" w:rsidR="000929EC" w:rsidP="000929EC" w:rsidRDefault="00A85872" w14:paraId="31275993" w14:textId="6C9780AE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:rsidRPr="0037175C" w:rsidR="000929EC" w:rsidP="000929EC" w:rsidRDefault="00957066" w14:paraId="4DA431AC" w14:textId="2F77E81A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44D75">
            <w:rPr>
              <w:rFonts w:hint="eastAsia" w:ascii="MS Gothic" w:hAnsi="MS Gothic" w:eastAsia="MS Gothic"/>
              <w:color w:val="003087" w:themeColor="text2"/>
              <w:szCs w:val="20"/>
            </w:rPr>
            <w:t>☐</w:t>
          </w:r>
        </w:sdtContent>
      </w:sdt>
      <w:r w:rsidRPr="00B42FE5" w:rsidR="000929EC">
        <w:rPr>
          <w:rFonts w:ascii="Calibri" w:hAnsi="Calibri"/>
          <w:color w:val="003087" w:themeColor="text2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leverandørens finansielle og økonomiske kapasitet, jf.</w:t>
      </w:r>
      <w:r w:rsidR="0010781F">
        <w:rPr>
          <w:rFonts w:ascii="Calibri" w:hAnsi="Calibri"/>
          <w:szCs w:val="20"/>
        </w:rPr>
        <w:t xml:space="preserve">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Pr="0037175C" w:rsidR="000929EC">
        <w:rPr>
          <w:rFonts w:ascii="Calibri" w:hAnsi="Calibri"/>
          <w:szCs w:val="20"/>
        </w:rPr>
        <w:t xml:space="preserve"> § 16-3</w:t>
      </w:r>
    </w:p>
    <w:p w:rsidRPr="0037175C" w:rsidR="000929EC" w:rsidP="000929EC" w:rsidRDefault="000929EC" w14:paraId="6F49AE38" w14:textId="473F9C95">
      <w:pPr>
        <w:ind w:left="708"/>
        <w:rPr>
          <w:rFonts w:ascii="Calibri" w:hAnsi="Calibri"/>
          <w:szCs w:val="20"/>
        </w:rPr>
      </w:pPr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>
        <w:rPr>
          <w:rFonts w:ascii="Calibri" w:hAnsi="Calibri"/>
          <w:szCs w:val="20"/>
        </w:rPr>
        <w:t xml:space="preserve">§ 16-10 (4). </w:t>
      </w:r>
    </w:p>
    <w:p w:rsidRPr="0037175C" w:rsidR="000929EC" w:rsidP="000929EC" w:rsidRDefault="000929EC" w14:paraId="54895B6C" w14:textId="77777777">
      <w:pPr>
        <w:ind w:left="708"/>
        <w:rPr>
          <w:rFonts w:ascii="Calibri" w:hAnsi="Calibri"/>
          <w:szCs w:val="20"/>
        </w:rPr>
      </w:pPr>
    </w:p>
    <w:p w:rsidRPr="0037175C" w:rsidR="000929EC" w:rsidP="000929EC" w:rsidRDefault="00957066" w14:paraId="78AD9E70" w14:textId="3E5637A6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37175C" w:rsidR="000929E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Pr="0037175C" w:rsidR="000929EC">
        <w:rPr>
          <w:rFonts w:ascii="Calibri" w:hAnsi="Calibri"/>
          <w:szCs w:val="20"/>
        </w:rPr>
        <w:t xml:space="preserve"> leverandørens tekniske og faglige kvalifikasjoner, jf. </w:t>
      </w:r>
      <w:r w:rsidRPr="0010781F" w:rsidR="0010781F">
        <w:rPr>
          <w:rFonts w:ascii="Calibri" w:hAnsi="Calibri"/>
          <w:szCs w:val="20"/>
        </w:rPr>
        <w:t>forskrift om offentlige anskaffelser</w:t>
      </w:r>
      <w:r w:rsidR="0010781F">
        <w:rPr>
          <w:rFonts w:ascii="Calibri" w:hAnsi="Calibri"/>
          <w:szCs w:val="20"/>
        </w:rPr>
        <w:t xml:space="preserve"> </w:t>
      </w:r>
      <w:r w:rsidRPr="0037175C" w:rsidR="000929EC">
        <w:rPr>
          <w:rFonts w:ascii="Calibri" w:hAnsi="Calibri"/>
          <w:szCs w:val="20"/>
        </w:rPr>
        <w:t>§ 16-5, der</w:t>
      </w:r>
    </w:p>
    <w:tbl>
      <w:tblPr>
        <w:tblW w:w="8363" w:type="dxa"/>
        <w:tblInd w:w="70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Pr="0037175C" w:rsidR="00B42FE5" w:rsidTr="000046AC" w14:paraId="5D7C34A3" w14:textId="77777777">
        <w:tc>
          <w:tcPr>
            <w:tcW w:w="1989" w:type="dxa"/>
            <w:vAlign w:val="center"/>
          </w:tcPr>
          <w:p w:rsidRPr="0037175C" w:rsidR="000929EC" w:rsidP="000046AC" w:rsidRDefault="000929EC" w14:paraId="37A437E2" w14:textId="77777777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EndPr/>
          <w:sdtContent>
            <w:tc>
              <w:tcPr>
                <w:tcW w:w="6374" w:type="dxa"/>
                <w:vAlign w:val="center"/>
              </w:tcPr>
              <w:p w:rsidRPr="0037175C" w:rsidR="000929EC" w:rsidP="000046AC" w:rsidRDefault="000929EC" w14:paraId="3200A30F" w14:textId="77777777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693B1B">
                  <w:rPr>
                    <w:rFonts w:asciiTheme="minorHAnsi" w:hAnsiTheme="minorHAnsi" w:eastAsiaTheme="minorHAnsi" w:cstheme="minorBidi"/>
                    <w:color w:val="003087" w:themeColor="text2"/>
                    <w:szCs w:val="22"/>
                    <w:lang w:eastAsia="en-US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:rsidR="00A85872" w:rsidP="00A85872" w:rsidRDefault="00A85872" w14:paraId="07E0DB28" w14:textId="77777777"/>
    <w:p w:rsidRPr="00347148" w:rsidR="00347148" w:rsidP="00347148" w:rsidRDefault="00347148" w14:paraId="33095D6C" w14:textId="77777777">
      <w:r w:rsidRPr="00347148">
        <w:t xml:space="preserve">Det bekreftes med dette at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vil ha rådighet over de nødvendige ressursene hos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 xml:space="preserve">for å sikre oppfyllelse av kontraktsforpliktelsene i hele avtaleperioden eller så lenge det er nødvendig for </w:t>
      </w:r>
      <w:r w:rsidRPr="00347148">
        <w:rPr>
          <w:color w:val="003087" w:themeColor="text2"/>
        </w:rPr>
        <w:t xml:space="preserve">&lt;hovedleverandør (A)&gt; </w:t>
      </w:r>
      <w:r w:rsidRPr="00347148">
        <w:t xml:space="preserve">å benytte </w:t>
      </w:r>
      <w:r w:rsidRPr="00347148">
        <w:rPr>
          <w:color w:val="003087" w:themeColor="text2"/>
        </w:rPr>
        <w:t xml:space="preserve">&lt;underleverandør/samarbeidspartner (B)&gt; </w:t>
      </w:r>
      <w:r w:rsidRPr="00347148">
        <w:t>til å sikre oppfyllelse av kontraktsforpliktelsene.</w:t>
      </w:r>
    </w:p>
    <w:p w:rsidRPr="0037175C" w:rsidR="00347148" w:rsidP="00A85872" w:rsidRDefault="00347148" w14:paraId="47638708" w14:textId="77777777"/>
    <w:p w:rsidR="00A85872" w:rsidP="00A85872" w:rsidRDefault="00A85872" w14:paraId="501F5D23" w14:textId="3F6195A1">
      <w:r>
        <w:t>___________</w:t>
      </w:r>
      <w:r>
        <w:tab/>
      </w:r>
      <w:r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:rsidR="00A85872" w:rsidP="00351789" w:rsidRDefault="00A85872" w14:paraId="6CD067DE" w14:textId="77777777">
      <w:pPr>
        <w:ind w:left="4950" w:hanging="4950"/>
      </w:pPr>
    </w:p>
    <w:p w:rsidR="00A85872" w:rsidP="00351789" w:rsidRDefault="00A85872" w14:paraId="79F50034" w14:textId="1DB611AA">
      <w:pPr>
        <w:ind w:left="4950" w:hanging="4950"/>
      </w:pPr>
      <w:r>
        <w:t>Signert av bemyndiget representant for underleverandør/samarbeidspartner (B)</w:t>
      </w:r>
    </w:p>
    <w:p w:rsidR="00A85872" w:rsidP="008C6F9F" w:rsidRDefault="00A85872" w14:paraId="4715B9DC" w14:textId="6E28E6F1"/>
    <w:p w:rsidR="00A85872" w:rsidP="008C6F9F" w:rsidRDefault="00A85872" w14:paraId="06953AFE" w14:textId="6CD3F5EC">
      <w:r w:rsidRPr="00A85872">
        <w:t>___________</w:t>
      </w:r>
      <w:r w:rsidRPr="00A85872">
        <w:tab/>
      </w:r>
      <w:r w:rsidRPr="00A85872">
        <w:t>_____________________________________________________________________ Dato</w:t>
      </w:r>
      <w:r w:rsidRPr="00A85872">
        <w:tab/>
      </w:r>
      <w:r w:rsidRPr="00A85872">
        <w:tab/>
      </w:r>
      <w:r w:rsidRPr="00A85872">
        <w:t>Navn og tittel</w:t>
      </w:r>
    </w:p>
    <w:p w:rsidR="00A85872" w:rsidP="008C6F9F" w:rsidRDefault="00A85872" w14:paraId="4FE21022" w14:textId="77777777"/>
    <w:p w:rsidRPr="00512B3B" w:rsidR="00512B3B" w:rsidP="008F2B11" w:rsidRDefault="00A85872" w14:paraId="20CA4621" w14:textId="2DD4284A">
      <w:r>
        <w:t>Signert av bemyndiget representant for hovedleverandør (A)</w:t>
      </w:r>
    </w:p>
    <w:sectPr w:rsidRPr="00512B3B" w:rsidR="00512B3B" w:rsidSect="00172E83">
      <w:headerReference w:type="default" r:id="rId10"/>
      <w:footerReference w:type="default" r:id="rId11"/>
      <w:headerReference w:type="first" r:id="rId12"/>
      <w:footerReference w:type="first" r:id="rId13"/>
      <w:pgSz w:w="11906" w:h="16838" w:orient="portrait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57066" w:rsidP="008A6B54" w:rsidRDefault="00957066" w14:paraId="330D28D6" w14:textId="77777777">
      <w:pPr>
        <w:spacing w:after="0" w:line="240" w:lineRule="auto"/>
      </w:pPr>
      <w:r>
        <w:separator/>
      </w:r>
    </w:p>
  </w:endnote>
  <w:endnote w:type="continuationSeparator" w:id="0">
    <w:p w:rsidR="00957066" w:rsidP="008A6B54" w:rsidRDefault="00957066" w14:paraId="46E8872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Pr="00907B33" w:rsidR="0001190D" w:rsidTr="432CBCE8" w14:paraId="74BA5154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01190D" w:rsidP="0001190D" w:rsidRDefault="0001190D" w14:paraId="0E5110B7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01190D" w:rsidP="0001190D" w:rsidRDefault="0001190D" w14:paraId="56FAF5F3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01190D" w:rsidTr="432CBCE8" w14:paraId="1D23F61C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01190D" w:rsidP="432CBCE8" w:rsidRDefault="432CBCE8" w14:paraId="2ACEEC7E" w14:textId="33C1BCDA">
          <w:pPr>
            <w:pStyle w:val="Bunntekst"/>
            <w:rPr>
              <w:b w:val="0"/>
              <w:color w:val="003087" w:themeColor="text2"/>
              <w:sz w:val="18"/>
              <w:szCs w:val="18"/>
            </w:rPr>
          </w:pPr>
          <w:r w:rsidRPr="432CBCE8">
            <w:rPr>
              <w:b w:val="0"/>
              <w:color w:val="003087" w:themeColor="text2"/>
              <w:sz w:val="18"/>
              <w:szCs w:val="18"/>
            </w:rPr>
            <w:t>Forpliktelseserklæring underleverandør_hovedleverandør, versjon 05-2026</w:t>
          </w:r>
        </w:p>
      </w:tc>
      <w:tc>
        <w:tcPr>
          <w:tcW w:w="1639" w:type="pct"/>
        </w:tcPr>
        <w:p w:rsidRPr="00907B33" w:rsidR="0001190D" w:rsidP="0001190D" w:rsidRDefault="0001190D" w14:paraId="5F5363AE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Pr="0001190D" w:rsidR="004B54E4" w:rsidP="0001190D" w:rsidRDefault="004B54E4" w14:paraId="07A5593B" w14:textId="7777777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Pr="00907B33" w:rsidR="004F084A" w:rsidTr="00A85872" w14:paraId="19D00025" w14:textId="77777777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907B33" w:rsidR="004F084A" w:rsidP="004F084A" w:rsidRDefault="004F084A" w14:paraId="292D7D5D" w14:textId="77777777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:rsidRPr="00907B33" w:rsidR="004F084A" w:rsidP="004F084A" w:rsidRDefault="004F084A" w14:paraId="512F2CA1" w14:textId="77777777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Pr="00907B33" w:rsidR="004F084A" w:rsidTr="00A85872" w14:paraId="76F7B5CD" w14:textId="77777777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:rsidRPr="00BD5AA6" w:rsidR="004F084A" w:rsidP="004F084A" w:rsidRDefault="00A85872" w14:paraId="5BA2553F" w14:textId="09EBABEC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10781F">
            <w:rPr>
              <w:b w:val="0"/>
              <w:bCs/>
              <w:color w:val="003087" w:themeColor="text2"/>
              <w:sz w:val="18"/>
              <w:szCs w:val="18"/>
            </w:rPr>
            <w:t>6</w:t>
          </w:r>
        </w:p>
      </w:tc>
      <w:tc>
        <w:tcPr>
          <w:tcW w:w="1639" w:type="pct"/>
        </w:tcPr>
        <w:p w:rsidRPr="00907B33" w:rsidR="004F084A" w:rsidP="004F084A" w:rsidRDefault="004F084A" w14:paraId="7DAD2880" w14:textId="77777777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:rsidR="004F084A" w:rsidRDefault="004F084A" w14:paraId="18066AB1" w14:textId="7777777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57066" w:rsidP="008A6B54" w:rsidRDefault="00957066" w14:paraId="36463430" w14:textId="77777777">
      <w:pPr>
        <w:spacing w:after="0" w:line="240" w:lineRule="auto"/>
      </w:pPr>
      <w:r>
        <w:separator/>
      </w:r>
    </w:p>
  </w:footnote>
  <w:footnote w:type="continuationSeparator" w:id="0">
    <w:p w:rsidR="00957066" w:rsidP="008A6B54" w:rsidRDefault="00957066" w14:paraId="25766BA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="008A6B54" w:rsidRDefault="004F084A" w14:paraId="1D8273B0" w14:textId="77777777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mc:Ignorable="w14 w15 w16se w16cid w16 w16cex w16sdtdh w16sdtfl w16du wp14">
  <w:p w:rsidRPr="005E3FC0" w:rsidR="004F084A" w:rsidP="005E3FC0" w:rsidRDefault="004F084A" w14:paraId="1F9958B9" w14:textId="0817398C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E3FC0" w:rsidR="001457DD">
      <w:rPr>
        <w:sz w:val="18"/>
        <w:szCs w:val="18"/>
      </w:rPr>
      <w:t>Ref.:</w:t>
    </w:r>
    <w:r w:rsidR="00693B1B">
      <w:rPr>
        <w:sz w:val="18"/>
        <w:szCs w:val="18"/>
      </w:rPr>
      <w:t xml:space="preserve"> 2025/</w:t>
    </w:r>
    <w:r w:rsidR="00A745BD">
      <w:rPr>
        <w:sz w:val="18"/>
        <w:szCs w:val="18"/>
      </w:rPr>
      <w:t>54025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attachedTemplate r:id="rId1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E3D69"/>
    <w:rsid w:val="000F11A5"/>
    <w:rsid w:val="0010781F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47148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552DC"/>
    <w:rsid w:val="006837C3"/>
    <w:rsid w:val="00693B1B"/>
    <w:rsid w:val="006C12C5"/>
    <w:rsid w:val="006F312A"/>
    <w:rsid w:val="0076237F"/>
    <w:rsid w:val="00765529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57066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745BD"/>
    <w:rsid w:val="00A85872"/>
    <w:rsid w:val="00AA1652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CF118B"/>
    <w:rsid w:val="00D0738E"/>
    <w:rsid w:val="00D25402"/>
    <w:rsid w:val="00D549FA"/>
    <w:rsid w:val="00D758FB"/>
    <w:rsid w:val="00D82261"/>
    <w:rsid w:val="00D850B0"/>
    <w:rsid w:val="00D869B4"/>
    <w:rsid w:val="00DC5C03"/>
    <w:rsid w:val="00E3138E"/>
    <w:rsid w:val="00E76DC4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  <w:rsid w:val="432CBCE8"/>
    <w:rsid w:val="506C332B"/>
    <w:rsid w:val="6384DA48"/>
    <w:rsid w:val="7B31A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hAnsiTheme="majorHAnsi" w:eastAsiaTheme="majorEastAsia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i/>
      <w:iCs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basedOn w:val="Standardskriftforavsnitt"/>
    <w:link w:val="Overskrift2"/>
    <w:uiPriority w:val="9"/>
    <w:rsid w:val="0082344F"/>
    <w:rPr>
      <w:rFonts w:asciiTheme="majorHAnsi" w:hAnsiTheme="majorHAnsi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rsid w:val="0082344F"/>
    <w:rPr>
      <w:rFonts w:asciiTheme="majorHAnsi" w:hAnsiTheme="majorHAnsi" w:eastAsiaTheme="majorEastAsia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TittelTegn" w:customStyle="1">
    <w:name w:val="Tittel Tegn"/>
    <w:basedOn w:val="Standardskriftforavsnitt"/>
    <w:link w:val="Tittel"/>
    <w:uiPriority w:val="1"/>
    <w:rsid w:val="0082344F"/>
    <w:rPr>
      <w:rFonts w:asciiTheme="majorHAnsi" w:hAnsiTheme="majorHAnsi" w:eastAsiaTheme="majorEastAsia" w:cstheme="majorBidi"/>
      <w:b/>
      <w:color w:val="003087" w:themeColor="text2"/>
      <w:spacing w:val="-10"/>
      <w:kern w:val="28"/>
      <w:sz w:val="56"/>
      <w:szCs w:val="56"/>
    </w:rPr>
  </w:style>
  <w:style w:type="character" w:styleId="Overskrift4Tegn" w:customStyle="1">
    <w:name w:val="Overskrift 4 Tegn"/>
    <w:basedOn w:val="Standardskriftforavsnitt"/>
    <w:link w:val="Overskrift4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5Tegn" w:customStyle="1">
    <w:name w:val="Overskrift 5 Tegn"/>
    <w:basedOn w:val="Standardskriftforavsnitt"/>
    <w:link w:val="Overskrift5"/>
    <w:uiPriority w:val="9"/>
    <w:rsid w:val="0082344F"/>
    <w:rPr>
      <w:rFonts w:asciiTheme="majorHAnsi" w:hAnsiTheme="majorHAnsi" w:eastAsiaTheme="majorEastAsia" w:cstheme="majorBidi"/>
    </w:rPr>
  </w:style>
  <w:style w:type="character" w:styleId="Overskrift6Tegn" w:customStyle="1">
    <w:name w:val="Overskrift 6 Tegn"/>
    <w:basedOn w:val="Standardskriftforavsnitt"/>
    <w:link w:val="Overskrift6"/>
    <w:uiPriority w:val="9"/>
    <w:rsid w:val="0082344F"/>
    <w:rPr>
      <w:rFonts w:asciiTheme="majorHAnsi" w:hAnsiTheme="majorHAnsi" w:eastAsiaTheme="majorEastAsia" w:cstheme="majorBidi"/>
    </w:rPr>
  </w:style>
  <w:style w:type="character" w:styleId="Overskrift7Tegn" w:customStyle="1">
    <w:name w:val="Overskrift 7 Tegn"/>
    <w:basedOn w:val="Standardskriftforavsnitt"/>
    <w:link w:val="Overskrift7"/>
    <w:uiPriority w:val="9"/>
    <w:rsid w:val="0082344F"/>
    <w:rPr>
      <w:rFonts w:asciiTheme="majorHAnsi" w:hAnsiTheme="majorHAnsi" w:eastAsiaTheme="majorEastAsia" w:cstheme="majorBidi"/>
      <w:i/>
      <w:iCs/>
    </w:rPr>
  </w:style>
  <w:style w:type="character" w:styleId="Overskrift8Tegn" w:customStyle="1">
    <w:name w:val="Overskrift 8 Tegn"/>
    <w:basedOn w:val="Standardskriftforavsnitt"/>
    <w:link w:val="Overskrift8"/>
    <w:uiPriority w:val="9"/>
    <w:rsid w:val="0082344F"/>
    <w:rPr>
      <w:rFonts w:asciiTheme="majorHAnsi" w:hAnsiTheme="majorHAnsi" w:eastAsiaTheme="majorEastAsia" w:cstheme="majorBidi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rsid w:val="0082344F"/>
    <w:rPr>
      <w:rFonts w:asciiTheme="majorHAnsi" w:hAnsiTheme="majorHAnsi" w:eastAsiaTheme="majorEastAsia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styleId="Overskrift1Tegn" w:customStyle="1">
    <w:name w:val="Overskrift 1 Tegn"/>
    <w:basedOn w:val="Standardskriftforavsnitt"/>
    <w:link w:val="Overskrift1"/>
    <w:uiPriority w:val="2"/>
    <w:rsid w:val="0082344F"/>
    <w:rPr>
      <w:rFonts w:asciiTheme="majorHAnsi" w:hAnsiTheme="majorHAnsi" w:eastAsiaTheme="majorEastAsia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color="808080" w:themeColor="background1" w:themeShade="80" w:sz="4" w:space="0"/>
        <w:left w:val="single" w:color="808080" w:themeColor="background1" w:themeShade="80" w:sz="4" w:space="0"/>
        <w:bottom w:val="single" w:color="808080" w:themeColor="background1" w:themeShade="80" w:sz="4" w:space="0"/>
        <w:right w:val="single" w:color="808080" w:themeColor="background1" w:themeShade="80" w:sz="4" w:space="0"/>
        <w:insideH w:val="single" w:color="808080" w:themeColor="background1" w:themeShade="80" w:sz="4" w:space="0"/>
        <w:insideV w:val="single" w:color="808080" w:themeColor="background1" w:themeShade="80" w:sz="4" w:space="0"/>
      </w:tblBorders>
    </w:tblPr>
    <w:tblStylePr w:type="firstRow">
      <w:rPr>
        <w:b/>
        <w:color w:val="auto"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single" w:color="FFFFFF" w:themeColor="background1" w:sz="4" w:space="0"/>
          <w:insideV w:val="single" w:color="FFFFFF" w:themeColor="background1" w:sz="4" w:space="0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Contractstyle" w:customStyle="1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hAnsi="Times New Roman" w:eastAsia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styleId="KommentaremneTegn" w:customStyle="1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8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glossaryDocument" Target="glossary/document.xml" Id="rId15" /><Relationship Type="http://schemas.openxmlformats.org/officeDocument/2006/relationships/header" Target="header1.xml" Id="rId10" /><Relationship Type="http://schemas.openxmlformats.org/officeDocument/2006/relationships/customXml" Target="../customXml/item4.xml" Id="rId4" /><Relationship Type="http://schemas.openxmlformats.org/officeDocument/2006/relationships/endnotes" Target="end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xmlns:wp14="http://schemas.microsoft.com/office/word/2010/wordml" w:rsidR="00765529" w:rsidP="00853629" w:rsidRDefault="00765529" w14:paraId="672A6659" wp14:textId="77777777">
          <w:pPr>
            <w:pStyle w:val="Contractstyle"/>
            <w:ind w:left="0"/>
            <w:rPr>
              <w:rFonts w:ascii="Calibri" w:hAnsi="Calibri"/>
            </w:rPr>
          </w:pPr>
        </w:p>
        <w:p xmlns:wp14="http://schemas.microsoft.com/office/word/2010/wordml" w:rsidR="00594A76" w:rsidP="00765529" w:rsidRDefault="00765529" w14:paraId="49030642" wp14:textId="77777777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3773A0"/>
    <w:rsid w:val="003F613D"/>
    <w:rsid w:val="00594A76"/>
    <w:rsid w:val="005D0AAA"/>
    <w:rsid w:val="006552DC"/>
    <w:rsid w:val="00765529"/>
    <w:rsid w:val="008E76D7"/>
    <w:rsid w:val="00CF118B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A662A5CDCABCB4A9A948CC06A4BF268" ma:contentTypeVersion="3" ma:contentTypeDescription="Opprett et nytt dokument." ma:contentTypeScope="" ma:versionID="f6b14b4a3dd8941b7d575ac8ef7ba3c9">
  <xsd:schema xmlns:xsd="http://www.w3.org/2001/XMLSchema" xmlns:xs="http://www.w3.org/2001/XMLSchema" xmlns:p="http://schemas.microsoft.com/office/2006/metadata/properties" xmlns:ns2="7306acc8-418f-4925-9981-66b19a5bdc39" targetNamespace="http://schemas.microsoft.com/office/2006/metadata/properties" ma:root="true" ma:fieldsID="1e36ea22966d879106096d95d1022480" ns2:_="">
    <xsd:import namespace="7306acc8-418f-4925-9981-66b19a5bdc3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06acc8-418f-4925-9981-66b19a5bdc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E7ACD7-C5E8-47D3-BF42-F5C262A51B2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Sykehusinnkjøp - mal uten overskrift nummer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Line Humlebrekke Skage</cp:lastModifiedBy>
  <cp:revision>8</cp:revision>
  <dcterms:created xsi:type="dcterms:W3CDTF">2025-05-21T06:52:00Z</dcterms:created>
  <dcterms:modified xsi:type="dcterms:W3CDTF">2026-09-02T06:23:58Z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0x0101008A662A5CDCABCB4A9A948CC06A4BF268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b0d347ee0664214bffb1328b3228b3b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  <property fmtid="{D5CDD505-2E9C-101B-9397-08002B2CF9AE}" pid="21" name="lda629c15bae4e91aa6c7e8cbbdfc8b6">
    <vt:lpwstr/>
  </property>
</Properties>
</file>