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4DC42DCB" w:rsidR="00BD026A" w:rsidRDefault="002C7AD7" w:rsidP="00137312">
      <w:pPr>
        <w:pStyle w:val="Tittel"/>
      </w:pPr>
      <w:r>
        <w:t xml:space="preserve">Bilag 11 - </w:t>
      </w:r>
      <w:r w:rsidR="00BD026A">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w:t>
      </w:r>
      <w:proofErr w:type="gramStart"/>
      <w:r>
        <w:t>bevirke</w:t>
      </w:r>
      <w:proofErr w:type="gramEnd"/>
      <w:r>
        <w:t xml:space="preserv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1C229" w14:textId="77777777" w:rsidR="0099147B" w:rsidRDefault="0099147B" w:rsidP="008A6B54">
      <w:pPr>
        <w:spacing w:after="0" w:line="240" w:lineRule="auto"/>
      </w:pPr>
      <w:r>
        <w:separator/>
      </w:r>
    </w:p>
  </w:endnote>
  <w:endnote w:type="continuationSeparator" w:id="0">
    <w:p w14:paraId="173A97FC" w14:textId="77777777" w:rsidR="0099147B" w:rsidRDefault="0099147B"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5EE37" w14:textId="77777777" w:rsidR="0099147B" w:rsidRDefault="0099147B" w:rsidP="008A6B54">
      <w:pPr>
        <w:spacing w:after="0" w:line="240" w:lineRule="auto"/>
      </w:pPr>
      <w:r>
        <w:separator/>
      </w:r>
    </w:p>
  </w:footnote>
  <w:footnote w:type="continuationSeparator" w:id="0">
    <w:p w14:paraId="4DB7CD9F" w14:textId="77777777" w:rsidR="0099147B" w:rsidRDefault="0099147B"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C7AD7"/>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552DC"/>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9147B"/>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662A5CDCABCB4A9A948CC06A4BF268" ma:contentTypeVersion="3" ma:contentTypeDescription="Create a new document." ma:contentTypeScope="" ma:versionID="a2f897a78205152bb619f6e115093b74">
  <xsd:schema xmlns:xsd="http://www.w3.org/2001/XMLSchema" xmlns:xs="http://www.w3.org/2001/XMLSchema" xmlns:p="http://schemas.microsoft.com/office/2006/metadata/properties" xmlns:ns2="7306acc8-418f-4925-9981-66b19a5bdc39" targetNamespace="http://schemas.microsoft.com/office/2006/metadata/properties" ma:root="true" ma:fieldsID="72baea068646f84bf8fe7637289fce2b" ns2:_="">
    <xsd:import namespace="7306acc8-418f-4925-9981-66b19a5bdc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06acc8-418f-4925-9981-66b19a5bdc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F97AB-1EC8-4523-9BC1-E43FD1CEACAD}"/>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8</TotalTime>
  <Pages>1</Pages>
  <Words>252</Words>
  <Characters>1339</Characters>
  <Application>Microsoft Office Word</Application>
  <DocSecurity>0</DocSecurity>
  <Lines>11</Lines>
  <Paragraphs>3</Paragraphs>
  <ScaleCrop>false</ScaleCrop>
  <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Line Humlebrekke Skage</cp:lastModifiedBy>
  <cp:revision>4</cp:revision>
  <dcterms:created xsi:type="dcterms:W3CDTF">2023-07-07T12:48:00Z</dcterms:created>
  <dcterms:modified xsi:type="dcterms:W3CDTF">2026-08-14T06:28:00Z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0x0101008A662A5CDCABCB4A9A948CC06A4BF268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