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18D0473D" w:rsidR="009D1B29" w:rsidRDefault="0010499D" w:rsidP="00A23A13">
      <w:pPr>
        <w:pStyle w:val="Tittel"/>
      </w:pPr>
      <w:r>
        <w:t xml:space="preserve">Bilag 5 - </w:t>
      </w:r>
      <w:r w:rsidR="00BA0A9D">
        <w:t>Endringsprotokoll</w:t>
      </w:r>
    </w:p>
    <w:p w14:paraId="4B0B5445" w14:textId="7104CD23" w:rsidR="00BA0A9D" w:rsidRPr="009D1B29" w:rsidRDefault="00BA0A9D" w:rsidP="009D1B29">
      <w:pPr>
        <w:pStyle w:val="Overskrift1"/>
      </w:pPr>
      <w:r w:rsidRPr="009D1B29">
        <w:t xml:space="preserve">[Avtalenr] </w:t>
      </w:r>
      <w:r w:rsidR="0010499D" w:rsidRPr="0010499D">
        <w:t>Renhold av monorailsystem og diverse arbeidsområder for Helse Bergen HF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9E351" w14:textId="77777777" w:rsidR="00A402A8" w:rsidRDefault="00A402A8" w:rsidP="008A6B54">
      <w:pPr>
        <w:spacing w:after="0" w:line="240" w:lineRule="auto"/>
      </w:pPr>
      <w:r>
        <w:separator/>
      </w:r>
    </w:p>
  </w:endnote>
  <w:endnote w:type="continuationSeparator" w:id="0">
    <w:p w14:paraId="2BE83E3B" w14:textId="77777777" w:rsidR="00A402A8" w:rsidRDefault="00A402A8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31CFC" w14:textId="77777777" w:rsidR="00A402A8" w:rsidRDefault="00A402A8" w:rsidP="008A6B54">
      <w:pPr>
        <w:spacing w:after="0" w:line="240" w:lineRule="auto"/>
      </w:pPr>
      <w:r>
        <w:separator/>
      </w:r>
    </w:p>
  </w:footnote>
  <w:footnote w:type="continuationSeparator" w:id="0">
    <w:p w14:paraId="29467E19" w14:textId="77777777" w:rsidR="00A402A8" w:rsidRDefault="00A402A8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63648180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10499D">
      <w:rPr>
        <w:sz w:val="18"/>
        <w:szCs w:val="18"/>
      </w:rPr>
      <w:t xml:space="preserve"> 2025/54025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0499D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552DC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402A8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662A5CDCABCB4A9A948CC06A4BF268" ma:contentTypeVersion="3" ma:contentTypeDescription="Create a new document." ma:contentTypeScope="" ma:versionID="a2f897a78205152bb619f6e115093b74">
  <xsd:schema xmlns:xsd="http://www.w3.org/2001/XMLSchema" xmlns:xs="http://www.w3.org/2001/XMLSchema" xmlns:p="http://schemas.microsoft.com/office/2006/metadata/properties" xmlns:ns2="7306acc8-418f-4925-9981-66b19a5bdc39" targetNamespace="http://schemas.microsoft.com/office/2006/metadata/properties" ma:root="true" ma:fieldsID="72baea068646f84bf8fe7637289fce2b" ns2:_="">
    <xsd:import namespace="7306acc8-418f-4925-9981-66b19a5bd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acc8-418f-4925-9981-66b19a5bdc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4BE0FB-092C-44F2-B6B5-24BD7E16B2EF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64</Words>
  <Characters>345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Line Humlebrekke Skage</cp:lastModifiedBy>
  <cp:revision>5</cp:revision>
  <dcterms:created xsi:type="dcterms:W3CDTF">2023-06-30T10:59:00Z</dcterms:created>
  <dcterms:modified xsi:type="dcterms:W3CDTF">2026-08-13T12:18:00Z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0x0101008A662A5CDCABCB4A9A948CC06A4BF268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