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B6628" w:rsidR="00BB6628" w:rsidP="00BB6628" w:rsidRDefault="00985FDC" w14:paraId="7E2D8F2F" w14:textId="64596CC6">
      <w:pPr>
        <w:pStyle w:val="Tittel"/>
      </w:pPr>
      <w:r w:rsidR="4FA9DBE0">
        <w:rPr/>
        <w:t xml:space="preserve">Bilag </w:t>
      </w:r>
      <w:r w:rsidR="4E85B3C0">
        <w:rPr/>
        <w:t xml:space="preserve">7 - </w:t>
      </w:r>
      <w:r w:rsidR="78B72656">
        <w:rPr/>
        <w:t>Egenrapportering</w:t>
      </w:r>
      <w:r w:rsidR="683D530C">
        <w:rPr/>
        <w:t xml:space="preserve"> </w:t>
      </w:r>
      <w:r w:rsidR="683D530C">
        <w:rPr/>
        <w:t>akrim</w:t>
      </w:r>
    </w:p>
    <w:p w:rsidRPr="00BB6628" w:rsidR="00BB6628" w:rsidP="00BB6628" w:rsidRDefault="00EB71C5" w14:paraId="34DAF4E9" w14:textId="00888788">
      <w:pPr>
        <w:pStyle w:val="Overskrift1"/>
      </w:pPr>
      <w:r>
        <w:t>Generelt</w:t>
      </w:r>
    </w:p>
    <w:p w:rsidR="00BB6628" w:rsidP="00FF52D8" w:rsidRDefault="00BB6628" w14:paraId="4EF26BC8" w14:textId="5FE8D1EA">
      <w:r w:rsidRPr="005E6951">
        <w:t xml:space="preserve">Krav til lønns- og arbeidsvilkår er omtalt i punkt </w:t>
      </w:r>
      <w:r w:rsidR="008550A7">
        <w:t>3.2.6.2</w:t>
      </w:r>
      <w:r w:rsidRPr="005E6951">
        <w:t xml:space="preserve"> i </w:t>
      </w:r>
      <w:r w:rsidR="00912FCF">
        <w:t>rammeavtalen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Pr="00DD23DB" w:rsidR="005A08F2">
        <w:rPr>
          <w:u w:val="single"/>
        </w:rPr>
        <w:t xml:space="preserve">(eget) </w:t>
      </w:r>
      <w:r w:rsidRPr="00DD23DB" w:rsidR="00704F8D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Pr="00DD23DB" w:rsidR="00704F8D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:rsidTr="00215AB8" w14:paraId="2B98CD2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215AB8" w:rsidP="00FF52D8" w:rsidRDefault="00215AB8" w14:paraId="10477BB3" w14:textId="7B4A650F">
            <w:r>
              <w:t>Informasjon</w:t>
            </w:r>
          </w:p>
        </w:tc>
        <w:tc>
          <w:tcPr>
            <w:tcW w:w="5619" w:type="dxa"/>
          </w:tcPr>
          <w:p w:rsidR="00215AB8" w:rsidP="00FF52D8" w:rsidRDefault="00215AB8" w14:paraId="216144CA" w14:textId="7013DC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:rsidTr="00215AB8" w14:paraId="41DBEEF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451DA907" w14:textId="77777777">
            <w:r>
              <w:t>Leverandør:</w:t>
            </w:r>
          </w:p>
        </w:tc>
        <w:tc>
          <w:tcPr>
            <w:tcW w:w="5619" w:type="dxa"/>
          </w:tcPr>
          <w:p w:rsidR="00BB6628" w:rsidP="00FF52D8" w:rsidRDefault="00BB6628" w14:paraId="1DEA55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1661032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2D6A842B" w14:textId="77777777">
            <w:r>
              <w:t>Organisasjonsnummer leverandør:</w:t>
            </w:r>
          </w:p>
        </w:tc>
        <w:tc>
          <w:tcPr>
            <w:tcW w:w="5619" w:type="dxa"/>
          </w:tcPr>
          <w:p w:rsidR="00BB6628" w:rsidP="00FF52D8" w:rsidRDefault="00BB6628" w14:paraId="6A5D3F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48A01E2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22C2BC32" w14:textId="77777777">
            <w:r>
              <w:t>Land foretaket er registrert i:</w:t>
            </w:r>
          </w:p>
        </w:tc>
        <w:tc>
          <w:tcPr>
            <w:tcW w:w="5619" w:type="dxa"/>
          </w:tcPr>
          <w:p w:rsidR="00BB6628" w:rsidP="00FF52D8" w:rsidRDefault="00BB6628" w14:paraId="23BA998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5C5AD2D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41B125F7" w14:textId="77777777">
            <w:r>
              <w:t>Kontrakts-/avtalenummer:</w:t>
            </w:r>
          </w:p>
        </w:tc>
        <w:tc>
          <w:tcPr>
            <w:tcW w:w="5619" w:type="dxa"/>
          </w:tcPr>
          <w:p w:rsidR="00BB6628" w:rsidP="00FF52D8" w:rsidRDefault="00BB6628" w14:paraId="440A5B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7DC95F4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Pr="005E6951" w:rsidR="00BB6628" w:rsidP="00FF52D8" w:rsidRDefault="00BB6628" w14:paraId="2357EF08" w14:textId="77777777">
            <w:pPr>
              <w:rPr>
                <w:b w:val="0"/>
              </w:rPr>
            </w:pPr>
            <w:proofErr w:type="spellStart"/>
            <w:r>
              <w:t>Kontraktsnavn</w:t>
            </w:r>
            <w:proofErr w:type="spellEnd"/>
            <w:r>
              <w:t>:</w:t>
            </w:r>
          </w:p>
        </w:tc>
        <w:tc>
          <w:tcPr>
            <w:tcW w:w="5619" w:type="dxa"/>
          </w:tcPr>
          <w:p w:rsidR="00BB6628" w:rsidP="00FF52D8" w:rsidRDefault="00BB6628" w14:paraId="7F79C6B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5563B54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3158155C" w14:textId="77777777">
            <w:r>
              <w:t>Varighet kontrakt:</w:t>
            </w:r>
          </w:p>
        </w:tc>
        <w:tc>
          <w:tcPr>
            <w:tcW w:w="5619" w:type="dxa"/>
          </w:tcPr>
          <w:p w:rsidR="00BB6628" w:rsidP="00FF52D8" w:rsidRDefault="00BB6628" w14:paraId="1B382E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:rsidTr="00215AB8" w14:paraId="79A8B42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:rsidR="00BB6628" w:rsidP="00FF52D8" w:rsidRDefault="00BB6628" w14:paraId="6D2D7BF7" w14:textId="77777777">
            <w:r>
              <w:t>Svarfrist:</w:t>
            </w:r>
          </w:p>
        </w:tc>
        <w:tc>
          <w:tcPr>
            <w:tcW w:w="5619" w:type="dxa"/>
          </w:tcPr>
          <w:p w:rsidR="00BB6628" w:rsidP="00FF52D8" w:rsidRDefault="00BB6628" w14:paraId="04F9AE8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BB6628" w:rsidP="00FF52D8" w:rsidRDefault="00BB6628" w14:paraId="581315FA" w14:textId="77777777"/>
    <w:p w:rsidR="00BB6628" w:rsidP="00FF52D8" w:rsidRDefault="00BB6628" w14:paraId="6F3EF674" w14:textId="77777777"/>
    <w:p w:rsidR="00BB6628" w:rsidP="00FF52D8" w:rsidRDefault="00BB6628" w14:paraId="5D81A9CA" w14:textId="77777777"/>
    <w:p w:rsidR="00BB6628" w:rsidP="00FF52D8" w:rsidRDefault="00BB6628" w14:paraId="525B88B7" w14:textId="77777777"/>
    <w:p w:rsidR="00BB6628" w:rsidP="00FF52D8" w:rsidRDefault="00BB6628" w14:paraId="1C98C89F" w14:textId="77777777"/>
    <w:p w:rsidR="00BB6628" w:rsidP="00FF52D8" w:rsidRDefault="00BB6628" w14:paraId="2C554412" w14:textId="77777777">
      <w:r>
        <w:t>…………………………………………..</w:t>
      </w:r>
      <w:r>
        <w:tab/>
      </w:r>
      <w:r>
        <w:tab/>
      </w:r>
      <w:r>
        <w:t>……………………………………………………………………………………………..</w:t>
      </w:r>
    </w:p>
    <w:p w:rsidR="00BB6628" w:rsidP="00FF52D8" w:rsidRDefault="00BB6628" w14:paraId="5E2124E1" w14:textId="77777777">
      <w:r>
        <w:t>Sted, dato</w:t>
      </w:r>
      <w:r>
        <w:tab/>
      </w:r>
      <w:r>
        <w:tab/>
      </w:r>
      <w:r>
        <w:tab/>
      </w:r>
      <w:r>
        <w:tab/>
      </w:r>
      <w:r>
        <w:t>Navn, daglig leder</w:t>
      </w:r>
    </w:p>
    <w:p w:rsidR="00BB6628" w:rsidP="00FF52D8" w:rsidRDefault="00BB6628" w14:paraId="6646377A" w14:textId="2ECB3C42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00BB6628" w14:paraId="45D8F0E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:rsidRPr="005E6951" w:rsidR="00BB6628" w:rsidP="00BB6628" w:rsidRDefault="00BB6628" w14:paraId="665E2C5E" w14:textId="77777777">
            <w:pPr>
              <w:pStyle w:val="Listeavsnitt"/>
              <w:numPr>
                <w:ilvl w:val="0"/>
                <w:numId w:val="1"/>
              </w:numPr>
            </w:pPr>
            <w:r w:rsidRPr="005E6951">
              <w:t>Selskapsinformasjon</w:t>
            </w:r>
          </w:p>
        </w:tc>
      </w:tr>
      <w:tr w:rsidR="00BB6628" w:rsidTr="00B256DE" w14:paraId="58F7499A" w14:textId="77777777">
        <w:tc>
          <w:tcPr>
            <w:tcW w:w="4390" w:type="dxa"/>
          </w:tcPr>
          <w:p w:rsidRPr="005E6951" w:rsidR="00BB6628" w:rsidP="00FF52D8" w:rsidRDefault="00BB6628" w14:paraId="2E9FD20C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:rsidRPr="005E6951" w:rsidR="00BB6628" w:rsidP="00FF52D8" w:rsidRDefault="00BB6628" w14:paraId="4449EC4D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:rsidRPr="005E6951" w:rsidR="00BB6628" w:rsidP="00FF52D8" w:rsidRDefault="00BB6628" w14:paraId="62FB2CEC" w14:textId="421DAACF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00B256DE" w14:paraId="4A717E96" w14:textId="77777777">
        <w:tc>
          <w:tcPr>
            <w:tcW w:w="4390" w:type="dxa"/>
          </w:tcPr>
          <w:p w:rsidR="00BB6628" w:rsidP="005E6951" w:rsidRDefault="00BB6628" w14:paraId="2F8A2E26" w14:textId="23720E17">
            <w:pPr>
              <w:pStyle w:val="Listeavsnitt"/>
              <w:numPr>
                <w:ilvl w:val="0"/>
                <w:numId w:val="2"/>
              </w:numPr>
            </w:pPr>
            <w:r>
              <w:t>Har virksomheten endret selskapsnavn eller organisasjonsnummer de siste to</w:t>
            </w:r>
            <w:r w:rsidR="00427A47">
              <w:t>-</w:t>
            </w:r>
            <w:r>
              <w:t xml:space="preserve">tre årene? Legg i så fall ved dokumentasjon samt en beskrivelse av forholdet. </w:t>
            </w:r>
          </w:p>
        </w:tc>
        <w:tc>
          <w:tcPr>
            <w:tcW w:w="2409" w:type="dxa"/>
          </w:tcPr>
          <w:p w:rsidR="00BB6628" w:rsidP="00FF52D8" w:rsidRDefault="00BB6628" w14:paraId="63193115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FF52D8" w:rsidRDefault="00BB6628" w14:paraId="587CE531" w14:textId="77777777"/>
        </w:tc>
      </w:tr>
      <w:tr w:rsidR="00BB6628" w:rsidTr="00B256DE" w14:paraId="15CBE697" w14:textId="77777777">
        <w:tc>
          <w:tcPr>
            <w:tcW w:w="4390" w:type="dxa"/>
          </w:tcPr>
          <w:p w:rsidR="00BB6628" w:rsidP="00FF52D8" w:rsidRDefault="00BB6628" w14:paraId="77A25CDB" w14:textId="0EBE3BC6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:rsidR="00BB6628" w:rsidP="00FF52D8" w:rsidRDefault="00BB6628" w14:paraId="2AD12496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FF52D8" w:rsidRDefault="00BB6628" w14:paraId="34755F0B" w14:textId="77777777"/>
        </w:tc>
      </w:tr>
      <w:tr w:rsidR="00BB6628" w:rsidTr="00B256DE" w14:paraId="022E1545" w14:textId="77777777">
        <w:tc>
          <w:tcPr>
            <w:tcW w:w="4390" w:type="dxa"/>
          </w:tcPr>
          <w:p w:rsidR="00BB6628" w:rsidP="00FF52D8" w:rsidRDefault="00BB6628" w14:paraId="7712D41D" w14:textId="57EBD9FB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:rsidR="00BB6628" w:rsidP="00FF52D8" w:rsidRDefault="00BB6628" w14:paraId="28605D57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FF52D8" w:rsidRDefault="00BB6628" w14:paraId="13E98F60" w14:textId="77777777"/>
        </w:tc>
      </w:tr>
      <w:tr w:rsidR="00BB6628" w:rsidTr="00B256DE" w14:paraId="57456324" w14:textId="77777777">
        <w:tc>
          <w:tcPr>
            <w:tcW w:w="4390" w:type="dxa"/>
          </w:tcPr>
          <w:p w:rsidR="00BB6628" w:rsidP="00BB6628" w:rsidRDefault="00BB6628" w14:paraId="3CF29ECE" w14:textId="77777777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:rsidR="00BB6628" w:rsidP="00FF52D8" w:rsidRDefault="00BB6628" w14:paraId="42C31B28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FF52D8" w:rsidRDefault="00BB6628" w14:paraId="51F5A19A" w14:textId="77777777"/>
        </w:tc>
      </w:tr>
    </w:tbl>
    <w:p w:rsidR="00BB6628" w:rsidP="00FF52D8" w:rsidRDefault="00BB6628" w14:paraId="1BF93FE3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00BB6628" w14:paraId="653864D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:rsidRPr="005E6951" w:rsidR="00BB6628" w:rsidP="00BB6628" w:rsidRDefault="00BB6628" w14:paraId="441498D8" w14:textId="77777777">
            <w:pPr>
              <w:pStyle w:val="Listeavsnitt"/>
              <w:numPr>
                <w:ilvl w:val="0"/>
                <w:numId w:val="1"/>
              </w:numPr>
            </w:pPr>
            <w:r>
              <w:t>Informasjon om kontraktsarbeidet</w:t>
            </w:r>
          </w:p>
        </w:tc>
      </w:tr>
      <w:tr w:rsidR="00BB6628" w:rsidTr="00B256DE" w14:paraId="1BD710BD" w14:textId="77777777">
        <w:tc>
          <w:tcPr>
            <w:tcW w:w="4390" w:type="dxa"/>
          </w:tcPr>
          <w:p w:rsidRPr="005E6951" w:rsidR="00BB6628" w:rsidP="00907C9D" w:rsidRDefault="00BB6628" w14:paraId="3F818C29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:rsidRPr="005E6951" w:rsidR="00BB6628" w:rsidP="00907C9D" w:rsidRDefault="00BB6628" w14:paraId="67EAC4A1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:rsidRPr="005E6951" w:rsidR="00BB6628" w:rsidP="00907C9D" w:rsidRDefault="00BB6628" w14:paraId="3486361F" w14:textId="3D7EF386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00B256DE" w14:paraId="423DB70A" w14:textId="77777777">
        <w:tc>
          <w:tcPr>
            <w:tcW w:w="4390" w:type="dxa"/>
          </w:tcPr>
          <w:p w:rsidRPr="00F57F04" w:rsidR="00BB6628" w:rsidP="00BB6628" w:rsidRDefault="00BB6628" w14:paraId="24A9F575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:rsidR="00BB6628" w:rsidP="00D343AB" w:rsidRDefault="00BB6628" w14:paraId="273A5855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045B6BA8" w14:textId="77777777"/>
        </w:tc>
      </w:tr>
      <w:tr w:rsidR="00BB6628" w:rsidTr="00B256DE" w14:paraId="010BE523" w14:textId="77777777">
        <w:tc>
          <w:tcPr>
            <w:tcW w:w="4390" w:type="dxa"/>
          </w:tcPr>
          <w:p w:rsidRPr="00F57F04" w:rsidR="00BB6628" w:rsidP="00BB6628" w:rsidRDefault="00BB6628" w14:paraId="54A3DE83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:rsidR="00BB6628" w:rsidP="00D343AB" w:rsidRDefault="00BB6628" w14:paraId="2D9C264D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5A76223A" w14:textId="77777777"/>
        </w:tc>
      </w:tr>
      <w:tr w:rsidR="00BB6628" w:rsidTr="00B256DE" w14:paraId="435E423E" w14:textId="77777777">
        <w:tc>
          <w:tcPr>
            <w:tcW w:w="4390" w:type="dxa"/>
          </w:tcPr>
          <w:p w:rsidRPr="00F57F04" w:rsidR="00BB6628" w:rsidP="00BB6628" w:rsidRDefault="00BB6628" w14:paraId="40622FEE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:rsidR="00BB6628" w:rsidP="00D343AB" w:rsidRDefault="00BB6628" w14:paraId="11D58A7E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482EB839" w14:textId="77777777"/>
        </w:tc>
      </w:tr>
      <w:tr w:rsidR="00BB6628" w:rsidTr="00B256DE" w14:paraId="79E00109" w14:textId="77777777">
        <w:tc>
          <w:tcPr>
            <w:tcW w:w="4390" w:type="dxa"/>
          </w:tcPr>
          <w:p w:rsidRPr="00F57F04" w:rsidR="00BB6628" w:rsidP="00BB6628" w:rsidRDefault="00BB6628" w14:paraId="12200EB5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:rsidR="00BB6628" w:rsidP="00D343AB" w:rsidRDefault="00BB6628" w14:paraId="72E0E27C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385D99BF" w14:textId="77777777"/>
        </w:tc>
      </w:tr>
      <w:tr w:rsidR="00BB6628" w:rsidTr="00B256DE" w14:paraId="683204E3" w14:textId="77777777">
        <w:tc>
          <w:tcPr>
            <w:tcW w:w="4390" w:type="dxa"/>
          </w:tcPr>
          <w:p w:rsidRPr="00F57F04" w:rsidR="00BB6628" w:rsidP="00BB6628" w:rsidRDefault="00BB6628" w14:paraId="2194AF81" w14:textId="3CE80AEA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Hvilke </w:t>
            </w:r>
            <w:proofErr w:type="spellStart"/>
            <w:r w:rsidRPr="00F57F04">
              <w:rPr>
                <w:rFonts w:cstheme="minorHAnsi"/>
              </w:rPr>
              <w:t>allmenngjorte</w:t>
            </w:r>
            <w:proofErr w:type="spellEnd"/>
            <w:r w:rsidR="002060EC"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:rsidR="00BB6628" w:rsidP="00D343AB" w:rsidRDefault="00BB6628" w14:paraId="601DBDCE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70076EC9" w14:textId="77777777"/>
        </w:tc>
      </w:tr>
      <w:tr w:rsidR="00BB6628" w:rsidTr="00B256DE" w14:paraId="51B67AFE" w14:textId="77777777">
        <w:tc>
          <w:tcPr>
            <w:tcW w:w="4390" w:type="dxa"/>
          </w:tcPr>
          <w:p w:rsidRPr="00F57F04" w:rsidR="00BB6628" w:rsidP="00BB6628" w:rsidRDefault="00BB6628" w14:paraId="61F259A5" w14:textId="699790F1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</w:t>
            </w:r>
            <w:r w:rsidRPr="00F57F04">
              <w:rPr>
                <w:rFonts w:cstheme="minorHAnsi"/>
              </w:rPr>
              <w:t xml:space="preserve">tariffavtaler? Legg i så fall ved lenke til eller kopi av avtale.  </w:t>
            </w:r>
          </w:p>
        </w:tc>
        <w:tc>
          <w:tcPr>
            <w:tcW w:w="2409" w:type="dxa"/>
          </w:tcPr>
          <w:p w:rsidR="00BB6628" w:rsidP="00D343AB" w:rsidRDefault="00BB6628" w14:paraId="2965FF56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49014B67" w14:textId="77777777"/>
        </w:tc>
      </w:tr>
      <w:tr w:rsidR="00BB6628" w:rsidTr="00B256DE" w14:paraId="0B373259" w14:textId="77777777">
        <w:tc>
          <w:tcPr>
            <w:tcW w:w="4390" w:type="dxa"/>
          </w:tcPr>
          <w:p w:rsidRPr="00F57F04" w:rsidR="00BB6628" w:rsidP="00BB6628" w:rsidRDefault="00BB6628" w14:paraId="6099548A" w14:textId="77777777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:rsidR="00BB6628" w:rsidP="00D343AB" w:rsidRDefault="00BB6628" w14:paraId="754D0C0B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27D40100" w14:textId="77777777"/>
        </w:tc>
      </w:tr>
      <w:tr w:rsidR="00BB6628" w:rsidTr="00B256DE" w14:paraId="60261B15" w14:textId="77777777">
        <w:tc>
          <w:tcPr>
            <w:tcW w:w="4390" w:type="dxa"/>
          </w:tcPr>
          <w:p w:rsidRPr="00F57F04" w:rsidR="00BB6628" w:rsidP="00BB6628" w:rsidRDefault="00BB6628" w14:paraId="5F932F89" w14:textId="7EB3750D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:rsidR="00BB6628" w:rsidP="00D343AB" w:rsidRDefault="00BB6628" w14:paraId="2C93853F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326B79A2" w14:textId="77777777"/>
        </w:tc>
      </w:tr>
      <w:tr w:rsidR="00BB6628" w:rsidTr="00B256DE" w14:paraId="7602CDC4" w14:textId="77777777">
        <w:tc>
          <w:tcPr>
            <w:tcW w:w="4390" w:type="dxa"/>
          </w:tcPr>
          <w:p w:rsidRPr="00F57F04" w:rsidR="00BB6628" w:rsidP="00BB6628" w:rsidRDefault="00BB6628" w14:paraId="30E9EFAA" w14:textId="459E8289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:rsidR="00BB6628" w:rsidP="00D343AB" w:rsidRDefault="00BB6628" w14:paraId="199C09FA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12377EA9" w14:textId="77777777"/>
        </w:tc>
      </w:tr>
    </w:tbl>
    <w:p w:rsidR="00BB6628" w:rsidP="00FF52D8" w:rsidRDefault="00BB6628" w14:paraId="649CD721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00BB6628" w14:paraId="4BAFF62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:rsidRPr="005E6951" w:rsidR="00BB6628" w:rsidP="00BB6628" w:rsidRDefault="00BB6628" w14:paraId="6FF601CD" w14:textId="77777777">
            <w:pPr>
              <w:pStyle w:val="Listeavsnitt"/>
              <w:numPr>
                <w:ilvl w:val="0"/>
                <w:numId w:val="1"/>
              </w:numPr>
            </w:pPr>
            <w:r>
              <w:t>Lønns- og arbeidsvilkår</w:t>
            </w:r>
          </w:p>
        </w:tc>
      </w:tr>
      <w:tr w:rsidR="00BB6628" w:rsidTr="00B256DE" w14:paraId="28050E12" w14:textId="77777777">
        <w:tc>
          <w:tcPr>
            <w:tcW w:w="4390" w:type="dxa"/>
          </w:tcPr>
          <w:p w:rsidRPr="005E6951" w:rsidR="00BB6628" w:rsidP="00907C9D" w:rsidRDefault="00BB6628" w14:paraId="3882361E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:rsidRPr="005E6951" w:rsidR="00BB6628" w:rsidP="00907C9D" w:rsidRDefault="00BB6628" w14:paraId="7662E67A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:rsidRPr="005E6951" w:rsidR="00BB6628" w:rsidP="00907C9D" w:rsidRDefault="00BB6628" w14:paraId="4B30BE65" w14:textId="5E56BBDF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00B256DE" w14:paraId="2231A68E" w14:textId="77777777">
        <w:tc>
          <w:tcPr>
            <w:tcW w:w="4390" w:type="dxa"/>
          </w:tcPr>
          <w:p w:rsidRPr="00F57F04" w:rsidR="00BB6628" w:rsidP="00BB6628" w:rsidRDefault="00BB6628" w14:paraId="64F99929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:rsidR="00BB6628" w:rsidP="00D343AB" w:rsidRDefault="00BB6628" w14:paraId="5675A4D1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7A40C77B" w14:textId="77777777"/>
        </w:tc>
      </w:tr>
      <w:tr w:rsidR="00BB6628" w:rsidTr="00B256DE" w14:paraId="57CAA906" w14:textId="77777777">
        <w:tc>
          <w:tcPr>
            <w:tcW w:w="4390" w:type="dxa"/>
          </w:tcPr>
          <w:p w:rsidRPr="00F57F04" w:rsidR="00BB6628" w:rsidP="00BB6628" w:rsidRDefault="00BB6628" w14:paraId="65CF6C93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:rsidR="00BB6628" w:rsidP="00D343AB" w:rsidRDefault="00BB6628" w14:paraId="61853F2F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4FD5CA9C" w14:textId="77777777"/>
        </w:tc>
      </w:tr>
      <w:tr w:rsidR="00BB6628" w:rsidTr="00B256DE" w14:paraId="3E834945" w14:textId="77777777">
        <w:tc>
          <w:tcPr>
            <w:tcW w:w="4390" w:type="dxa"/>
          </w:tcPr>
          <w:p w:rsidRPr="00F57F04" w:rsidR="00BB6628" w:rsidP="00BB6628" w:rsidRDefault="00BB6628" w14:paraId="14C329AB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:rsidR="00BB6628" w:rsidP="00D343AB" w:rsidRDefault="00BB6628" w14:paraId="1E223A79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2229F406" w14:textId="77777777"/>
        </w:tc>
      </w:tr>
      <w:tr w:rsidR="00BB6628" w:rsidTr="00B256DE" w14:paraId="43AAA30C" w14:textId="77777777">
        <w:tc>
          <w:tcPr>
            <w:tcW w:w="4390" w:type="dxa"/>
          </w:tcPr>
          <w:p w:rsidRPr="00F57F04" w:rsidR="00BB6628" w:rsidP="00BB6628" w:rsidRDefault="00BB6628" w14:paraId="4D9EB3A8" w14:textId="77777777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:rsidR="00BB6628" w:rsidP="00D343AB" w:rsidRDefault="00BB6628" w14:paraId="5C5F1AD5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47953F4F" w14:textId="77777777"/>
        </w:tc>
      </w:tr>
      <w:tr w:rsidR="00BB6628" w:rsidTr="00B256DE" w14:paraId="02416DC0" w14:textId="77777777">
        <w:tc>
          <w:tcPr>
            <w:tcW w:w="4390" w:type="dxa"/>
          </w:tcPr>
          <w:p w:rsidR="00BB6628" w:rsidP="00BB6628" w:rsidRDefault="00BB6628" w14:paraId="043DEC0A" w14:textId="77777777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hAnsi="Calibri" w:eastAsia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:rsidR="00BB6628" w:rsidP="78BC3570" w:rsidRDefault="00BB6628" w14:paraId="5694E597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78BC3570" w:rsidRDefault="00BB6628" w14:paraId="2938C745" w14:textId="77777777"/>
        </w:tc>
      </w:tr>
    </w:tbl>
    <w:p w:rsidR="00BB6628" w:rsidP="00FF52D8" w:rsidRDefault="00BB6628" w14:paraId="231BFD66" w14:textId="6D02A3B3"/>
    <w:p w:rsidR="00D72690" w:rsidP="00FF52D8" w:rsidRDefault="00D72690" w14:paraId="194EF361" w14:textId="77777777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BB6628" w:rsidTr="00BB6628" w14:paraId="1B22C7D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:rsidRPr="005E6951" w:rsidR="00BB6628" w:rsidP="00BB6628" w:rsidRDefault="00BB6628" w14:paraId="03D4F0B3" w14:textId="77777777">
            <w:pPr>
              <w:pStyle w:val="Listeavsnitt"/>
              <w:numPr>
                <w:ilvl w:val="0"/>
                <w:numId w:val="1"/>
              </w:numPr>
            </w:pPr>
            <w:r>
              <w:t>Tilsyn/pålegg fra Arbeidstilsynet og andre kontrolletater</w:t>
            </w:r>
          </w:p>
        </w:tc>
      </w:tr>
      <w:tr w:rsidR="00BB6628" w:rsidTr="00B256DE" w14:paraId="62DB8B53" w14:textId="77777777">
        <w:tc>
          <w:tcPr>
            <w:tcW w:w="4390" w:type="dxa"/>
          </w:tcPr>
          <w:p w:rsidRPr="005E6951" w:rsidR="00BB6628" w:rsidP="00907C9D" w:rsidRDefault="00BB6628" w14:paraId="205846AA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:rsidRPr="005E6951" w:rsidR="00BB6628" w:rsidP="00907C9D" w:rsidRDefault="00BB6628" w14:paraId="759BA1E6" w14:textId="77777777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:rsidRPr="005E6951" w:rsidR="00BB6628" w:rsidP="00907C9D" w:rsidRDefault="00BB6628" w14:paraId="6E9EF2F5" w14:textId="675D5AF2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005D062B">
              <w:rPr>
                <w:b/>
                <w:bCs/>
              </w:rPr>
              <w:t>Kunde</w:t>
            </w:r>
          </w:p>
        </w:tc>
      </w:tr>
      <w:tr w:rsidR="00BB6628" w:rsidTr="00B256DE" w14:paraId="6075E66C" w14:textId="77777777">
        <w:tc>
          <w:tcPr>
            <w:tcW w:w="4390" w:type="dxa"/>
          </w:tcPr>
          <w:p w:rsidRPr="00F57F04" w:rsidR="00BB6628" w:rsidP="00BB6628" w:rsidRDefault="00BB6628" w14:paraId="1B7CE5C4" w14:textId="77777777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:rsidR="00BB6628" w:rsidP="00D343AB" w:rsidRDefault="00BB6628" w14:paraId="21875849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6052B851" w14:textId="77777777"/>
        </w:tc>
      </w:tr>
      <w:tr w:rsidR="00BB6628" w:rsidTr="00B256DE" w14:paraId="61B66EB6" w14:textId="77777777">
        <w:tc>
          <w:tcPr>
            <w:tcW w:w="4390" w:type="dxa"/>
          </w:tcPr>
          <w:p w:rsidRPr="00F57F04" w:rsidR="00BB6628" w:rsidP="00BB6628" w:rsidRDefault="00BB6628" w14:paraId="2615A5C3" w14:textId="77777777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:rsidR="00BB6628" w:rsidP="00D343AB" w:rsidRDefault="00BB6628" w14:paraId="2784EC3A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3167445D" w14:textId="77777777"/>
        </w:tc>
      </w:tr>
      <w:tr w:rsidR="00BB6628" w:rsidTr="00B256DE" w14:paraId="12D1BFC0" w14:textId="77777777">
        <w:tc>
          <w:tcPr>
            <w:tcW w:w="4390" w:type="dxa"/>
          </w:tcPr>
          <w:p w:rsidRPr="00F57F04" w:rsidR="00BB6628" w:rsidP="00D72690" w:rsidRDefault="00BB6628" w14:paraId="6A7FFF41" w14:textId="7697BB49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:rsidR="00BB6628" w:rsidP="00D343AB" w:rsidRDefault="00BB6628" w14:paraId="4B705760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BB6628" w:rsidP="00D343AB" w:rsidRDefault="00BB6628" w14:paraId="2FD4D3E5" w14:textId="77777777"/>
        </w:tc>
      </w:tr>
      <w:tr w:rsidR="00D72690" w:rsidTr="00B256DE" w14:paraId="77D3CD0F" w14:textId="77777777">
        <w:tc>
          <w:tcPr>
            <w:tcW w:w="4390" w:type="dxa"/>
          </w:tcPr>
          <w:p w:rsidRPr="00D41423" w:rsidR="00D72690" w:rsidP="00D72690" w:rsidRDefault="00D72690" w14:paraId="4FBCB50F" w14:textId="77777777">
            <w:pPr>
              <w:pStyle w:val="Listeavsnitt"/>
            </w:pPr>
            <w:r w:rsidRPr="00D41423">
              <w:t>For svar på alle spørsmål gjelder dette:</w:t>
            </w:r>
          </w:p>
          <w:p w:rsidR="00D72690" w:rsidP="00D72690" w:rsidRDefault="00D72690" w14:paraId="157AD5F2" w14:textId="77777777">
            <w:pPr>
              <w:pStyle w:val="Listeavsnitt"/>
            </w:pPr>
          </w:p>
          <w:p w:rsidRPr="00F57F04" w:rsidR="00D72690" w:rsidP="00D72690" w:rsidRDefault="00D72690" w14:paraId="0CDBF89B" w14:textId="246E620F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:rsidR="00D72690" w:rsidP="00D343AB" w:rsidRDefault="00D72690" w14:paraId="6DDD0435" w14:textId="77777777"/>
        </w:tc>
        <w:tc>
          <w:tcPr>
            <w:tcW w:w="2217" w:type="dxa"/>
            <w:shd w:val="clear" w:color="auto" w:fill="D9D9D9" w:themeFill="background1" w:themeFillShade="D9"/>
          </w:tcPr>
          <w:p w:rsidR="00D72690" w:rsidP="00D343AB" w:rsidRDefault="00D72690" w14:paraId="52F76468" w14:textId="77777777"/>
        </w:tc>
      </w:tr>
    </w:tbl>
    <w:p w:rsidR="00BB6628" w:rsidP="00FF52D8" w:rsidRDefault="00BB6628" w14:paraId="13B5EE23" w14:textId="77777777"/>
    <w:p w:rsidRPr="00200A6B" w:rsidR="00BB6628" w:rsidP="00FF52D8" w:rsidRDefault="00BB6628" w14:paraId="457D6FD5" w14:textId="77777777">
      <w:r>
        <w:t>***</w:t>
      </w:r>
    </w:p>
    <w:p w:rsidRPr="00512B3B" w:rsidR="00512B3B" w:rsidP="008F2B11" w:rsidRDefault="00512B3B" w14:paraId="45650D1F" w14:textId="77777777"/>
    <w:sectPr w:rsidRPr="00512B3B" w:rsid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1BF4" w:rsidP="008A6B54" w:rsidRDefault="00251BF4" w14:paraId="061B841D" w14:textId="77777777">
      <w:pPr>
        <w:spacing w:after="0" w:line="240" w:lineRule="auto"/>
      </w:pPr>
      <w:r>
        <w:separator/>
      </w:r>
    </w:p>
  </w:endnote>
  <w:endnote w:type="continuationSeparator" w:id="0">
    <w:p w:rsidR="00251BF4" w:rsidP="008A6B54" w:rsidRDefault="00251BF4" w14:paraId="1151768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Pr="00907B33" w:rsidR="0001190D" w:rsidTr="00BB6628" w14:paraId="31532EDB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:rsidRPr="00907B33" w:rsidR="0001190D" w:rsidP="0001190D" w:rsidRDefault="0001190D" w14:paraId="3BF39E45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:rsidRPr="00907B33" w:rsidR="0001190D" w:rsidP="0001190D" w:rsidRDefault="0001190D" w14:paraId="0C0B875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BB6628" w14:paraId="4DD2DD5A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:rsidRPr="00BD5AA6" w:rsidR="0001190D" w:rsidP="0001190D" w:rsidRDefault="00BB6628" w14:paraId="5F3947C5" w14:textId="2613F60B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Generelt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</w:tcPr>
        <w:p w:rsidRPr="00907B33" w:rsidR="0001190D" w:rsidP="0001190D" w:rsidRDefault="0001190D" w14:paraId="338343F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2D82AD3F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Pr="00907B33" w:rsidR="004F084A" w:rsidTr="00BB6628" w14:paraId="493648E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:rsidRPr="00907B33" w:rsidR="004F084A" w:rsidP="004F084A" w:rsidRDefault="004F084A" w14:paraId="20C2A113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:rsidRPr="00907B33" w:rsidR="004F084A" w:rsidP="004F084A" w:rsidRDefault="004F084A" w14:paraId="65AA16B7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BB6628" w14:paraId="1A61BD93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:rsidRPr="00BD5AA6" w:rsidR="004F084A" w:rsidP="004F084A" w:rsidRDefault="00BB6628" w14:paraId="42972792" w14:textId="32525882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Generelt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</w:tcPr>
        <w:p w:rsidRPr="00907B33" w:rsidR="004F084A" w:rsidP="004F084A" w:rsidRDefault="004F084A" w14:paraId="3BD5F696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32B26527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1BF4" w:rsidP="008A6B54" w:rsidRDefault="00251BF4" w14:paraId="1457DB61" w14:textId="77777777">
      <w:pPr>
        <w:spacing w:after="0" w:line="240" w:lineRule="auto"/>
      </w:pPr>
      <w:r>
        <w:separator/>
      </w:r>
    </w:p>
  </w:footnote>
  <w:footnote w:type="continuationSeparator" w:id="0">
    <w:p w:rsidR="00251BF4" w:rsidP="008A6B54" w:rsidRDefault="00251BF4" w14:paraId="3C9B9AC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235E0B43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09B8A66F" w14:textId="6A2255F8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7CC066E2">
      <w:rPr>
        <w:sz w:val="18"/>
        <w:szCs w:val="18"/>
      </w:rPr>
      <w:t>Ref.:</w:t>
    </w:r>
    <w:r w:rsidR="5E27FE1A">
      <w:rPr>
        <w:sz w:val="18"/>
        <w:szCs w:val="18"/>
      </w:rPr>
      <w:t xml:space="preserve"> 2025/540</w:t>
    </w:r>
    <w:r w:rsidRPr="4FFB9174" w:rsidR="4FFB9174">
      <w:rPr>
        <w:sz w:val="18"/>
        <w:szCs w:val="18"/>
      </w:rPr>
      <w:t>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1190D"/>
    <w:rsid w:val="000169B0"/>
    <w:rsid w:val="000411A4"/>
    <w:rsid w:val="00061D42"/>
    <w:rsid w:val="00066FAD"/>
    <w:rsid w:val="000C0A91"/>
    <w:rsid w:val="000C732C"/>
    <w:rsid w:val="000E3D69"/>
    <w:rsid w:val="000F11A5"/>
    <w:rsid w:val="0013729E"/>
    <w:rsid w:val="001457DD"/>
    <w:rsid w:val="00172E83"/>
    <w:rsid w:val="00174C26"/>
    <w:rsid w:val="00183E85"/>
    <w:rsid w:val="00186BAD"/>
    <w:rsid w:val="002060EC"/>
    <w:rsid w:val="00215AB8"/>
    <w:rsid w:val="00234B11"/>
    <w:rsid w:val="00251BF4"/>
    <w:rsid w:val="002C03B4"/>
    <w:rsid w:val="002C5C80"/>
    <w:rsid w:val="002D33F1"/>
    <w:rsid w:val="002F21B1"/>
    <w:rsid w:val="00301A68"/>
    <w:rsid w:val="00311005"/>
    <w:rsid w:val="00372110"/>
    <w:rsid w:val="003820AE"/>
    <w:rsid w:val="003858BC"/>
    <w:rsid w:val="003C7810"/>
    <w:rsid w:val="003D3F41"/>
    <w:rsid w:val="00400A8F"/>
    <w:rsid w:val="00402EAE"/>
    <w:rsid w:val="00421342"/>
    <w:rsid w:val="00427A47"/>
    <w:rsid w:val="0047732F"/>
    <w:rsid w:val="00486A77"/>
    <w:rsid w:val="004B54E4"/>
    <w:rsid w:val="004C0346"/>
    <w:rsid w:val="004F084A"/>
    <w:rsid w:val="00512B3B"/>
    <w:rsid w:val="00522354"/>
    <w:rsid w:val="005703FD"/>
    <w:rsid w:val="005A08F2"/>
    <w:rsid w:val="005D062B"/>
    <w:rsid w:val="005E3FC0"/>
    <w:rsid w:val="005E61C2"/>
    <w:rsid w:val="005F5862"/>
    <w:rsid w:val="006552DC"/>
    <w:rsid w:val="006837C3"/>
    <w:rsid w:val="006B18CA"/>
    <w:rsid w:val="006D21D2"/>
    <w:rsid w:val="006F312A"/>
    <w:rsid w:val="00704F8D"/>
    <w:rsid w:val="00731FFB"/>
    <w:rsid w:val="0076237F"/>
    <w:rsid w:val="007626D3"/>
    <w:rsid w:val="00771457"/>
    <w:rsid w:val="007D00AD"/>
    <w:rsid w:val="007E6FEB"/>
    <w:rsid w:val="007F13FF"/>
    <w:rsid w:val="0081186E"/>
    <w:rsid w:val="0082344F"/>
    <w:rsid w:val="008550A7"/>
    <w:rsid w:val="00873EF6"/>
    <w:rsid w:val="00884491"/>
    <w:rsid w:val="008919F8"/>
    <w:rsid w:val="008961BF"/>
    <w:rsid w:val="008A1521"/>
    <w:rsid w:val="008A6B54"/>
    <w:rsid w:val="008F2B11"/>
    <w:rsid w:val="00907B33"/>
    <w:rsid w:val="00912FCF"/>
    <w:rsid w:val="009215CB"/>
    <w:rsid w:val="00951019"/>
    <w:rsid w:val="00985FDC"/>
    <w:rsid w:val="009A3E11"/>
    <w:rsid w:val="009B4D02"/>
    <w:rsid w:val="009C7E5D"/>
    <w:rsid w:val="009F7F53"/>
    <w:rsid w:val="00A13B9A"/>
    <w:rsid w:val="00A43459"/>
    <w:rsid w:val="00A659C6"/>
    <w:rsid w:val="00A76080"/>
    <w:rsid w:val="00AA1652"/>
    <w:rsid w:val="00AE3BC9"/>
    <w:rsid w:val="00B12AF1"/>
    <w:rsid w:val="00B22A04"/>
    <w:rsid w:val="00B23A80"/>
    <w:rsid w:val="00B254A8"/>
    <w:rsid w:val="00B256DE"/>
    <w:rsid w:val="00B30A4F"/>
    <w:rsid w:val="00B656CC"/>
    <w:rsid w:val="00B8238E"/>
    <w:rsid w:val="00BB6628"/>
    <w:rsid w:val="00BC7511"/>
    <w:rsid w:val="00BD5AA6"/>
    <w:rsid w:val="00C37AEC"/>
    <w:rsid w:val="00C80220"/>
    <w:rsid w:val="00CB354A"/>
    <w:rsid w:val="00CC0CDA"/>
    <w:rsid w:val="00CF0518"/>
    <w:rsid w:val="00D0738E"/>
    <w:rsid w:val="00D25402"/>
    <w:rsid w:val="00D549FA"/>
    <w:rsid w:val="00D56069"/>
    <w:rsid w:val="00D72690"/>
    <w:rsid w:val="00D758FB"/>
    <w:rsid w:val="00D849F0"/>
    <w:rsid w:val="00D869B4"/>
    <w:rsid w:val="00DD23DB"/>
    <w:rsid w:val="00E3138E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6D5A"/>
    <w:rsid w:val="00FA1CD0"/>
    <w:rsid w:val="00FD6AD8"/>
    <w:rsid w:val="00FF0480"/>
    <w:rsid w:val="4E85B3C0"/>
    <w:rsid w:val="4FA9DBE0"/>
    <w:rsid w:val="4FFB9174"/>
    <w:rsid w:val="5E27FE1A"/>
    <w:rsid w:val="683D530C"/>
    <w:rsid w:val="78B72656"/>
    <w:rsid w:val="7CC0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ihaa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662A5CDCABCB4A9A948CC06A4BF268" ma:contentTypeVersion="3" ma:contentTypeDescription="Opprett et nytt dokument." ma:contentTypeScope="" ma:versionID="f6b14b4a3dd8941b7d575ac8ef7ba3c9">
  <xsd:schema xmlns:xsd="http://www.w3.org/2001/XMLSchema" xmlns:xs="http://www.w3.org/2001/XMLSchema" xmlns:p="http://schemas.microsoft.com/office/2006/metadata/properties" xmlns:ns2="7306acc8-418f-4925-9981-66b19a5bdc39" targetNamespace="http://schemas.microsoft.com/office/2006/metadata/properties" ma:root="true" ma:fieldsID="1e36ea22966d879106096d95d1022480" ns2:_="">
    <xsd:import namespace="7306acc8-418f-4925-9981-66b19a5bd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acc8-418f-4925-9981-66b19a5bdc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30D91B-24AD-450F-A0FC-2BBACCA0099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Line Humlebrekke Skage</cp:lastModifiedBy>
  <cp:revision>28</cp:revision>
  <dcterms:created xsi:type="dcterms:W3CDTF">2024-01-15T14:29:00Z</dcterms:created>
  <dcterms:modified xsi:type="dcterms:W3CDTF">2026-09-02T06:23:14Z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0x0101008A662A5CDCABCB4A9A948CC06A4BF268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SHIBusinessUnit">
    <vt:lpwstr/>
  </property>
  <property fmtid="{D5CDD505-2E9C-101B-9397-08002B2CF9AE}" pid="12" name="eddf1c2c1da842e2bc8d48adb607c365">
    <vt:lpwstr/>
  </property>
  <property fmtid="{D5CDD505-2E9C-101B-9397-08002B2CF9AE}" pid="13" name="mb0d347ee0664214bffb1328b3228b3b">
    <vt:lpwstr/>
  </property>
  <property fmtid="{D5CDD505-2E9C-101B-9397-08002B2CF9AE}" pid="14" name="SHIArchiveKey">
    <vt:lpwstr/>
  </property>
  <property fmtid="{D5CDD505-2E9C-101B-9397-08002B2CF9AE}" pid="15" name="f692c5fbbf584dd1b4cdb2fc07ec6741">
    <vt:lpwstr/>
  </property>
  <property fmtid="{D5CDD505-2E9C-101B-9397-08002B2CF9AE}" pid="16" name="SHIBusinessFunction">
    <vt:lpwstr/>
  </property>
  <property fmtid="{D5CDD505-2E9C-101B-9397-08002B2CF9AE}" pid="17" name="SHIJournalType">
    <vt:lpwstr/>
  </property>
  <property fmtid="{D5CDD505-2E9C-101B-9397-08002B2CF9AE}" pid="18" name="cd34d7d8f9d8445ca63dd03b5376680a">
    <vt:lpwstr/>
  </property>
  <property fmtid="{D5CDD505-2E9C-101B-9397-08002B2CF9AE}" pid="19" name="SHIStatus">
    <vt:lpwstr>1;#Kladd|b4b6a614-00e1-4169-90bb-f9dbedae6a98</vt:lpwstr>
  </property>
  <property fmtid="{D5CDD505-2E9C-101B-9397-08002B2CF9AE}" pid="20" name="lda629c15bae4e91aa6c7e8cbbdfc8b6">
    <vt:lpwstr/>
  </property>
</Properties>
</file>