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1104DD1C" w:rsidR="005D05D9" w:rsidRDefault="00B03446" w:rsidP="007E6A34">
      <w:pPr>
        <w:pStyle w:val="Tittel"/>
      </w:pPr>
      <w:r>
        <w:t xml:space="preserve">Bilag 8 -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B7F9C" w14:textId="77777777" w:rsidR="008F5ED8" w:rsidRDefault="008F5ED8" w:rsidP="008A6B54">
      <w:pPr>
        <w:spacing w:after="0" w:line="240" w:lineRule="auto"/>
      </w:pPr>
      <w:r>
        <w:separator/>
      </w:r>
    </w:p>
  </w:endnote>
  <w:endnote w:type="continuationSeparator" w:id="0">
    <w:p w14:paraId="2FA77EC7" w14:textId="77777777" w:rsidR="008F5ED8" w:rsidRDefault="008F5ED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 – Personvernerklæring, versjon 07-2023</w:t>
          </w:r>
        </w:p>
      </w:tc>
      <w:tc>
        <w:tcPr>
          <w:tcW w:w="2500" w:type="pct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BFAD" w14:textId="77777777" w:rsidR="008F5ED8" w:rsidRDefault="008F5ED8" w:rsidP="008A6B54">
      <w:pPr>
        <w:spacing w:after="0" w:line="240" w:lineRule="auto"/>
      </w:pPr>
      <w:r>
        <w:separator/>
      </w:r>
    </w:p>
  </w:footnote>
  <w:footnote w:type="continuationSeparator" w:id="0">
    <w:p w14:paraId="2D109E5F" w14:textId="77777777" w:rsidR="008F5ED8" w:rsidRDefault="008F5ED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6CF137E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B03446">
      <w:rPr>
        <w:sz w:val="18"/>
        <w:szCs w:val="18"/>
      </w:rPr>
      <w:t xml:space="preserve"> 2025/54025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552DC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8F5ED8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03446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62A5CDCABCB4A9A948CC06A4BF268" ma:contentTypeVersion="3" ma:contentTypeDescription="Create a new document." ma:contentTypeScope="" ma:versionID="a2f897a78205152bb619f6e115093b74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72baea068646f84bf8fe7637289fce2b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E0645D-1D5A-4F2F-A883-0E91594922E5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360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4</cp:revision>
  <dcterms:created xsi:type="dcterms:W3CDTF">2023-06-30T11:03:00Z</dcterms:created>
  <dcterms:modified xsi:type="dcterms:W3CDTF">2026-08-14T06:21:00Z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0x0101008A662A5CDCABCB4A9A948CC06A4BF268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