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F1042" w14:textId="44CF1EFA" w:rsidR="00FE4972" w:rsidRPr="00FE4972" w:rsidRDefault="0090236E" w:rsidP="00FE4972">
      <w:pPr>
        <w:pStyle w:val="Tittel"/>
        <w:rPr>
          <w:rStyle w:val="eop"/>
        </w:rPr>
      </w:pPr>
      <w:r>
        <w:rPr>
          <w:rStyle w:val="normaltextrun"/>
        </w:rPr>
        <w:t xml:space="preserve"> </w:t>
      </w:r>
      <w:r w:rsidR="00FE4972" w:rsidRPr="00FE4972">
        <w:rPr>
          <w:rStyle w:val="normaltextrun"/>
        </w:rPr>
        <w:t>Invitasjon til markedsdialog</w:t>
      </w:r>
    </w:p>
    <w:p w14:paraId="253F0E73" w14:textId="78868D9B" w:rsidR="00D822BF" w:rsidRPr="00D822BF" w:rsidRDefault="00FE4972" w:rsidP="00D822BF">
      <w:pPr>
        <w:pStyle w:val="Overskrift1"/>
      </w:pPr>
      <w:r w:rsidRPr="00985733">
        <w:rPr>
          <w:rStyle w:val="eop"/>
        </w:rPr>
        <w:t xml:space="preserve">Anskaffelse av </w:t>
      </w:r>
      <w:r w:rsidR="00BD1190">
        <w:rPr>
          <w:rStyle w:val="eop"/>
        </w:rPr>
        <w:t>Arbeidsbord</w:t>
      </w:r>
      <w:r w:rsidR="00A321E4">
        <w:rPr>
          <w:rStyle w:val="eop"/>
        </w:rPr>
        <w:t xml:space="preserve"> til</w:t>
      </w:r>
      <w:r w:rsidR="00B63F81" w:rsidRPr="00B63F81">
        <w:rPr>
          <w:rStyle w:val="eop"/>
        </w:rPr>
        <w:t xml:space="preserve"> Steril forsyning</w:t>
      </w:r>
      <w:r w:rsidR="00417B87">
        <w:rPr>
          <w:rStyle w:val="eop"/>
        </w:rPr>
        <w:t>,</w:t>
      </w:r>
      <w:r w:rsidR="00D822BF">
        <w:rPr>
          <w:rStyle w:val="eop"/>
        </w:rPr>
        <w:t xml:space="preserve"> St</w:t>
      </w:r>
      <w:r w:rsidR="003A0B52">
        <w:rPr>
          <w:rStyle w:val="eop"/>
        </w:rPr>
        <w:t>.</w:t>
      </w:r>
      <w:r w:rsidR="00D822BF">
        <w:rPr>
          <w:rStyle w:val="eop"/>
        </w:rPr>
        <w:t xml:space="preserve"> Olavs Hospital</w:t>
      </w:r>
      <w:r w:rsidR="002C5FFC">
        <w:rPr>
          <w:rStyle w:val="eop"/>
        </w:rPr>
        <w:t xml:space="preserve"> HF</w:t>
      </w:r>
    </w:p>
    <w:p w14:paraId="556DE212" w14:textId="77777777" w:rsidR="00050787" w:rsidRDefault="00050787" w:rsidP="00634149">
      <w:pPr>
        <w:rPr>
          <w:lang w:val="da-DK"/>
        </w:rPr>
      </w:pPr>
    </w:p>
    <w:p w14:paraId="7CA032EA" w14:textId="318E19F0" w:rsidR="00FE4972" w:rsidRPr="004D5500" w:rsidRDefault="00FE4972" w:rsidP="00634149">
      <w:pPr>
        <w:rPr>
          <w:lang w:val="da-DK"/>
        </w:rPr>
      </w:pPr>
      <w:r w:rsidRPr="004D5500">
        <w:rPr>
          <w:lang w:val="da-DK"/>
        </w:rPr>
        <w:t xml:space="preserve">Dato: </w:t>
      </w:r>
      <w:r w:rsidR="008F3A3A" w:rsidRPr="008F3A3A">
        <w:rPr>
          <w:lang w:val="da-DK"/>
        </w:rPr>
        <w:t>0</w:t>
      </w:r>
      <w:r w:rsidR="00EF1936">
        <w:rPr>
          <w:lang w:val="da-DK"/>
        </w:rPr>
        <w:t>8</w:t>
      </w:r>
      <w:r w:rsidRPr="008F3A3A">
        <w:rPr>
          <w:lang w:val="da-DK"/>
        </w:rPr>
        <w:t>.</w:t>
      </w:r>
      <w:r w:rsidR="005C1B8D" w:rsidRPr="008F3A3A">
        <w:rPr>
          <w:lang w:val="da-DK"/>
        </w:rPr>
        <w:t>0</w:t>
      </w:r>
      <w:r w:rsidR="007176B2" w:rsidRPr="008F3A3A">
        <w:rPr>
          <w:lang w:val="da-DK"/>
        </w:rPr>
        <w:t>9</w:t>
      </w:r>
      <w:r w:rsidRPr="008F3A3A">
        <w:rPr>
          <w:lang w:val="da-DK"/>
        </w:rPr>
        <w:t>.</w:t>
      </w:r>
      <w:r w:rsidR="00E12CAE" w:rsidRPr="008F3A3A">
        <w:rPr>
          <w:lang w:val="da-DK"/>
        </w:rPr>
        <w:t>202</w:t>
      </w:r>
      <w:r w:rsidR="005C1B8D" w:rsidRPr="008F3A3A">
        <w:rPr>
          <w:lang w:val="da-DK"/>
        </w:rPr>
        <w:t>6</w:t>
      </w:r>
    </w:p>
    <w:p w14:paraId="435084AC" w14:textId="77777777" w:rsidR="00FE4972" w:rsidRPr="00634149" w:rsidRDefault="00FE4972" w:rsidP="00634149">
      <w:r w:rsidRPr="00634149">
        <w:t xml:space="preserve">Til: Interessenter </w:t>
      </w:r>
    </w:p>
    <w:p w14:paraId="02FE8DBC" w14:textId="77777777" w:rsidR="00FE4972" w:rsidRPr="00634149" w:rsidRDefault="00FE4972" w:rsidP="00634149"/>
    <w:p w14:paraId="7A901134" w14:textId="77777777" w:rsidR="00FE4972" w:rsidRPr="00985733" w:rsidRDefault="00FE4972" w:rsidP="00985733">
      <w:pPr>
        <w:pStyle w:val="Overskrift1"/>
      </w:pPr>
      <w:r w:rsidRPr="00985733">
        <w:t xml:space="preserve">Bakgrunn </w:t>
      </w:r>
    </w:p>
    <w:p w14:paraId="03F0E2AB" w14:textId="5F41E4C5" w:rsidR="00FE4972" w:rsidRDefault="00FE4972" w:rsidP="00634149">
      <w:r w:rsidRPr="00634149">
        <w:t xml:space="preserve">Det inviteres herved til </w:t>
      </w:r>
      <w:r w:rsidRPr="005C2A5B">
        <w:t xml:space="preserve">markedsdialog </w:t>
      </w:r>
      <w:r w:rsidRPr="00273273">
        <w:t xml:space="preserve">i forbindelse med anskaffelse av </w:t>
      </w:r>
      <w:r w:rsidR="000940FC">
        <w:t>Arbeidsbord</w:t>
      </w:r>
      <w:r w:rsidR="00A321E4">
        <w:t xml:space="preserve"> til</w:t>
      </w:r>
      <w:r w:rsidR="00504EEB">
        <w:t xml:space="preserve"> Steril forsyning</w:t>
      </w:r>
      <w:r w:rsidR="0057692E">
        <w:t>,</w:t>
      </w:r>
      <w:r w:rsidR="00504EEB">
        <w:t xml:space="preserve"> St Olavs </w:t>
      </w:r>
      <w:r w:rsidR="03C1141B">
        <w:t>h</w:t>
      </w:r>
      <w:r w:rsidR="00504EEB">
        <w:t>ospital</w:t>
      </w:r>
      <w:r w:rsidR="0057692E">
        <w:t xml:space="preserve"> HF.</w:t>
      </w:r>
    </w:p>
    <w:p w14:paraId="1AB016FA" w14:textId="06257445" w:rsidR="009C0642" w:rsidRDefault="009C0642" w:rsidP="00634149">
      <w:r>
        <w:t>Markedsdialogen er en del av</w:t>
      </w:r>
      <w:r w:rsidR="00432528">
        <w:t xml:space="preserve"> forarbeidet </w:t>
      </w:r>
      <w:r w:rsidR="00E024A9">
        <w:t>for anskaffelse</w:t>
      </w:r>
      <w:r w:rsidR="008E33A3">
        <w:t>n</w:t>
      </w:r>
      <w:r w:rsidR="00E024A9">
        <w:t xml:space="preserve"> og gjennomføres fordi </w:t>
      </w:r>
      <w:r w:rsidR="00477BCC">
        <w:t xml:space="preserve">Oppdragsgiver ønsker å få innspill til anskaffelsen fra </w:t>
      </w:r>
      <w:proofErr w:type="gramStart"/>
      <w:r w:rsidR="00477BCC">
        <w:t>p</w:t>
      </w:r>
      <w:r w:rsidR="00BB5F83">
        <w:t>ot</w:t>
      </w:r>
      <w:r w:rsidR="00477BCC">
        <w:t>ensielle</w:t>
      </w:r>
      <w:proofErr w:type="gramEnd"/>
      <w:r w:rsidR="00477BCC">
        <w:t xml:space="preserve"> leverandører. </w:t>
      </w:r>
      <w:r w:rsidR="00E37273">
        <w:t xml:space="preserve">Som ett ledd i denne prosessen inviteres leverandører av </w:t>
      </w:r>
      <w:r w:rsidR="00CF4CDE">
        <w:t>arbeidsbord</w:t>
      </w:r>
      <w:r w:rsidR="00E37273">
        <w:t xml:space="preserve"> til å gi innspill til anskaffelsen.</w:t>
      </w:r>
    </w:p>
    <w:p w14:paraId="4A33815E" w14:textId="6F3E5461" w:rsidR="00007B73" w:rsidRDefault="00007B73" w:rsidP="00634149">
      <w:r w:rsidRPr="00F5516B">
        <w:t xml:space="preserve">Målet er </w:t>
      </w:r>
      <w:r w:rsidR="00663F62">
        <w:t>at Oppdragsgiver skal kunne være</w:t>
      </w:r>
      <w:r w:rsidR="00BE5AEB">
        <w:t xml:space="preserve"> bedre faglig rustet til å utforme en konkurranse som stiller rimelige krav til markedet. Samtidig</w:t>
      </w:r>
      <w:r w:rsidR="009F3DC5">
        <w:t xml:space="preserve"> som man får riktig og tilstrekkelig behovsdekning.</w:t>
      </w:r>
    </w:p>
    <w:p w14:paraId="78639C7F" w14:textId="26715582" w:rsidR="00E12CAE" w:rsidRPr="00634149" w:rsidRDefault="002B05CB" w:rsidP="00634149">
      <w:r>
        <w:t>Estimert verdi for anskaffelsen er</w:t>
      </w:r>
      <w:r w:rsidR="00DE7B8B">
        <w:t xml:space="preserve"> NOK 1 560 000 fordelt over totalt 3 år.</w:t>
      </w:r>
    </w:p>
    <w:p w14:paraId="56AC3683" w14:textId="77777777" w:rsidR="00FE4972" w:rsidRPr="00985733" w:rsidRDefault="00FE4972" w:rsidP="00985733">
      <w:pPr>
        <w:pStyle w:val="Overskrift1"/>
      </w:pPr>
      <w:r w:rsidRPr="00985733">
        <w:t xml:space="preserve">Oppdragsgiver </w:t>
      </w:r>
    </w:p>
    <w:p w14:paraId="27B41503" w14:textId="77777777" w:rsidR="00FE4972" w:rsidRPr="00634149" w:rsidRDefault="00FE4972" w:rsidP="00634149">
      <w:r w:rsidRPr="00634149">
        <w:t xml:space="preserve">Sykehusinnkjøp HF ble stiftet 17. desember 2015 og har strategisk og operativt ansvar for innkjøp i spesialisthelsetjenesten. Foretaket har fire eiere: Helse Sør-Øst RHF, Helse Nord RHF, Helse Midt-Norge RHF og Helse Vest RHF, hvorav eierandelene er på 25 prosent hver. </w:t>
      </w:r>
    </w:p>
    <w:p w14:paraId="4296CA43" w14:textId="77777777" w:rsidR="00FE4972" w:rsidRPr="00634149" w:rsidRDefault="00FE4972" w:rsidP="00634149">
      <w:r w:rsidRPr="00634149">
        <w:t xml:space="preserve">Foretaket skal kun tilby tjenester til sine eiere, deres heleide virksomheter, ideelle virksomheter med driftsavtale med de regionale helseforetakene og virksomheter underlagt eller heleid av Helse- og omsorgsdepartementet som medvirker til å levere spesialisthelsetjenester. </w:t>
      </w:r>
    </w:p>
    <w:p w14:paraId="2DDA52B1" w14:textId="026D9E97" w:rsidR="00FE4972" w:rsidRPr="00634149" w:rsidRDefault="00FE4972" w:rsidP="00634149">
      <w:r w:rsidRPr="00634149">
        <w:t xml:space="preserve">I denne anskaffelsen opptrer Sykehusinnkjøp HF på vegne av følgende foretak: </w:t>
      </w:r>
    </w:p>
    <w:p w14:paraId="18D6E0B8" w14:textId="77777777" w:rsidR="00BE2C83" w:rsidRDefault="00BE2C83" w:rsidP="00BE2C83">
      <w:pPr>
        <w:pStyle w:val="Listeavsnitt"/>
        <w:numPr>
          <w:ilvl w:val="0"/>
          <w:numId w:val="1"/>
        </w:numPr>
        <w:rPr>
          <w:lang w:val="en-GB"/>
        </w:rPr>
      </w:pPr>
      <w:r w:rsidRPr="008F3710">
        <w:rPr>
          <w:lang w:val="en-GB"/>
        </w:rPr>
        <w:t>St.</w:t>
      </w:r>
      <w:r>
        <w:rPr>
          <w:lang w:val="en-GB"/>
        </w:rPr>
        <w:t xml:space="preserve"> Olavs hospital</w:t>
      </w:r>
      <w:r w:rsidRPr="008F3710">
        <w:rPr>
          <w:color w:val="1A588E" w:themeColor="background2" w:themeShade="80"/>
          <w:lang w:val="en-GB"/>
        </w:rPr>
        <w:t xml:space="preserve"> </w:t>
      </w:r>
      <w:r w:rsidRPr="008F3710">
        <w:rPr>
          <w:lang w:val="en-GB"/>
        </w:rPr>
        <w:t xml:space="preserve">HF  </w:t>
      </w:r>
    </w:p>
    <w:p w14:paraId="6FE9F1BC" w14:textId="77777777" w:rsidR="00A92B7A" w:rsidRDefault="00A92B7A" w:rsidP="00A92B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32"/>
          <w:szCs w:val="32"/>
        </w:rPr>
      </w:pPr>
    </w:p>
    <w:p w14:paraId="7EAD655F" w14:textId="2C5E63BC" w:rsidR="00A92B7A" w:rsidRDefault="00A92B7A" w:rsidP="00A92B7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32"/>
          <w:szCs w:val="32"/>
        </w:rPr>
        <w:t>Kommunikasjon </w:t>
      </w:r>
    </w:p>
    <w:p w14:paraId="5D16E638" w14:textId="3C24E037" w:rsidR="00A92B7A" w:rsidRPr="008564C7" w:rsidRDefault="00A92B7A" w:rsidP="00A92B7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8564C7">
        <w:rPr>
          <w:rStyle w:val="normaltextrun"/>
          <w:rFonts w:ascii="Calibri" w:hAnsi="Calibri" w:cs="Calibri"/>
          <w:sz w:val="22"/>
          <w:szCs w:val="22"/>
        </w:rPr>
        <w:t>All kommunikasjon i prosessen skal foregå via oppdragsgivers konkurransegjennomføringsverktøy (KGV). Henvendelser som skjer på annen måte kan ikke </w:t>
      </w:r>
      <w:proofErr w:type="gramStart"/>
      <w:r w:rsidRPr="008564C7">
        <w:rPr>
          <w:rStyle w:val="normaltextrun"/>
          <w:rFonts w:ascii="Calibri" w:hAnsi="Calibri" w:cs="Calibri"/>
          <w:sz w:val="22"/>
          <w:szCs w:val="22"/>
        </w:rPr>
        <w:t>påregnes</w:t>
      </w:r>
      <w:proofErr w:type="gramEnd"/>
      <w:r w:rsidRPr="008564C7">
        <w:rPr>
          <w:rStyle w:val="normaltextrun"/>
          <w:rFonts w:ascii="Calibri" w:hAnsi="Calibri" w:cs="Calibri"/>
          <w:sz w:val="22"/>
          <w:szCs w:val="22"/>
        </w:rPr>
        <w:t> besvart. Dette for at all kommunikasjon skal loggføres. Ved spørsmål som angår alle interessenter, vil Oppdragsgiver besvare dette anonymisert i KGV. </w:t>
      </w:r>
    </w:p>
    <w:p w14:paraId="72769D69" w14:textId="77777777" w:rsidR="00FE4972" w:rsidRPr="00634149" w:rsidRDefault="00FE4972" w:rsidP="00634149"/>
    <w:p w14:paraId="4B81C127" w14:textId="77777777" w:rsidR="00FE4972" w:rsidRPr="00985733" w:rsidRDefault="00FE4972" w:rsidP="00985733">
      <w:pPr>
        <w:pStyle w:val="Overskrift1"/>
      </w:pPr>
      <w:r w:rsidRPr="00985733">
        <w:t xml:space="preserve">Taushetsplikt </w:t>
      </w:r>
    </w:p>
    <w:p w14:paraId="4BDBC052" w14:textId="77777777" w:rsidR="00FE4972" w:rsidRPr="00634149" w:rsidRDefault="00FE4972" w:rsidP="00634149">
      <w:r w:rsidRPr="00634149">
        <w:t xml:space="preserve">Oppdragsgiver og dennes ansatte plikter å hindre at andre får adgang eller kjennskap til opplysninger om tekniske innretninger og fremgangsmåter eller drifts- og forretningsforhold det vil være av </w:t>
      </w:r>
      <w:r w:rsidRPr="00634149">
        <w:lastRenderedPageBreak/>
        <w:t xml:space="preserve">konkurransemessig betydning å hemmeligholde, </w:t>
      </w:r>
      <w:r>
        <w:t>jf</w:t>
      </w:r>
      <w:r w:rsidRPr="00634149">
        <w:t xml:space="preserve">. anskaffelsesforskriften § 7-4, </w:t>
      </w:r>
      <w:r>
        <w:t>jf</w:t>
      </w:r>
      <w:r w:rsidRPr="00634149">
        <w:t xml:space="preserve">. forvaltningsloven § 13. </w:t>
      </w:r>
    </w:p>
    <w:p w14:paraId="486DEABF" w14:textId="77777777" w:rsidR="00FE4972" w:rsidRPr="00634149" w:rsidRDefault="00FE4972" w:rsidP="00634149"/>
    <w:p w14:paraId="3BD37CE0" w14:textId="6E686ADA" w:rsidR="00FE4972" w:rsidRDefault="00FE4972" w:rsidP="00985733">
      <w:pPr>
        <w:pStyle w:val="Overskrift1"/>
      </w:pPr>
      <w:r>
        <w:t xml:space="preserve">Beskrivelse av </w:t>
      </w:r>
      <w:r w:rsidR="006B30D6">
        <w:t>anskaffelsen</w:t>
      </w:r>
    </w:p>
    <w:p w14:paraId="53644F46" w14:textId="2B11BD32" w:rsidR="00A84C11" w:rsidRDefault="005265AA" w:rsidP="00A84C11">
      <w:r>
        <w:t xml:space="preserve">Anskaffelsen har til formål </w:t>
      </w:r>
      <w:r w:rsidR="00766093">
        <w:t xml:space="preserve">å kjøpe inn 12 </w:t>
      </w:r>
      <w:proofErr w:type="spellStart"/>
      <w:r w:rsidR="00766093">
        <w:t>stk</w:t>
      </w:r>
      <w:proofErr w:type="spellEnd"/>
      <w:r w:rsidR="00766093">
        <w:t xml:space="preserve"> nye arbeidsbord til avdeling Steril Forsyning ved St. Olavs Hospital.</w:t>
      </w:r>
      <w:r w:rsidR="00055811">
        <w:t xml:space="preserve"> </w:t>
      </w:r>
      <w:r w:rsidR="00F80539">
        <w:t xml:space="preserve">Det er ønskelig å </w:t>
      </w:r>
      <w:r w:rsidR="00C86C1A">
        <w:t xml:space="preserve">anskaffe </w:t>
      </w:r>
      <w:r w:rsidR="00F80539">
        <w:t xml:space="preserve">opptil 4 bord per </w:t>
      </w:r>
      <w:r w:rsidR="00935611">
        <w:t>år over en periode på totalt 3 år.</w:t>
      </w:r>
    </w:p>
    <w:p w14:paraId="66A01945" w14:textId="671C8BAB" w:rsidR="002E4C62" w:rsidRPr="00A84C11" w:rsidRDefault="002E4C62" w:rsidP="00A84C11">
      <w:r>
        <w:t>Bordene som skal kjøpes inn ønskes levert med en løsning som gir mest mulig tilgjengelig arbeidsflate, samtidig som nødvendig utstyr er lett tilgjengelig</w:t>
      </w:r>
      <w:r w:rsidR="002F4C09">
        <w:t xml:space="preserve"> og med gode oppbevaringsløsninger for utstyr som ikke skal oppta arbeidsflaten, for eksempel mapper, flasker, etiketter</w:t>
      </w:r>
      <w:r w:rsidR="00A37629">
        <w:t>, reserveinstrumenter osv.</w:t>
      </w:r>
    </w:p>
    <w:p w14:paraId="75AF41AC" w14:textId="15CDA214" w:rsidR="00E12CAE" w:rsidRPr="0063217E" w:rsidRDefault="0063217E" w:rsidP="004A2309">
      <w:r w:rsidRPr="0063217E">
        <w:t>De nye arbeidsbordene ønskes levert med følgende spesifikasjoner:</w:t>
      </w:r>
    </w:p>
    <w:p w14:paraId="442EF7E2" w14:textId="0804C052" w:rsidR="008901D1" w:rsidRDefault="00FE331C" w:rsidP="0063217E">
      <w:pPr>
        <w:numPr>
          <w:ilvl w:val="0"/>
          <w:numId w:val="3"/>
        </w:numPr>
      </w:pPr>
      <w:r>
        <w:t>Størrelse på bord:</w:t>
      </w:r>
    </w:p>
    <w:p w14:paraId="3810D5E8" w14:textId="3E8D0C80" w:rsidR="00FE331C" w:rsidRDefault="005B7230" w:rsidP="00FE331C">
      <w:pPr>
        <w:numPr>
          <w:ilvl w:val="1"/>
          <w:numId w:val="3"/>
        </w:numPr>
      </w:pPr>
      <w:r>
        <w:t xml:space="preserve">Arbeidsbord </w:t>
      </w:r>
      <w:proofErr w:type="spellStart"/>
      <w:r w:rsidR="006E641A">
        <w:t>ca</w:t>
      </w:r>
      <w:proofErr w:type="spellEnd"/>
      <w:r w:rsidR="006E641A">
        <w:t xml:space="preserve"> </w:t>
      </w:r>
      <w:r>
        <w:t>størrelse 90 x 200 cm</w:t>
      </w:r>
    </w:p>
    <w:p w14:paraId="656EF24C" w14:textId="4D772DDF" w:rsidR="003908C0" w:rsidRDefault="003908C0" w:rsidP="00FE331C">
      <w:pPr>
        <w:numPr>
          <w:ilvl w:val="1"/>
          <w:numId w:val="3"/>
        </w:numPr>
      </w:pPr>
      <w:r>
        <w:t xml:space="preserve">Arbeidsbord </w:t>
      </w:r>
      <w:proofErr w:type="spellStart"/>
      <w:r>
        <w:t>ca</w:t>
      </w:r>
      <w:proofErr w:type="spellEnd"/>
      <w:r>
        <w:t xml:space="preserve"> størrelse 90 x 150/160 cm</w:t>
      </w:r>
    </w:p>
    <w:p w14:paraId="167B3164" w14:textId="60A14807" w:rsidR="005B7230" w:rsidRDefault="005B7230" w:rsidP="00FE331C">
      <w:pPr>
        <w:numPr>
          <w:ilvl w:val="1"/>
          <w:numId w:val="3"/>
        </w:numPr>
      </w:pPr>
      <w:r>
        <w:t xml:space="preserve">Pakkebord </w:t>
      </w:r>
      <w:proofErr w:type="spellStart"/>
      <w:r w:rsidR="006E641A">
        <w:t>ca</w:t>
      </w:r>
      <w:proofErr w:type="spellEnd"/>
      <w:r w:rsidR="006E641A">
        <w:t xml:space="preserve"> </w:t>
      </w:r>
      <w:r>
        <w:t>størrelse 90 x 180 cm</w:t>
      </w:r>
    </w:p>
    <w:p w14:paraId="44D4D24E" w14:textId="294B8C11" w:rsidR="005B7230" w:rsidRDefault="00FB1814" w:rsidP="00FE331C">
      <w:pPr>
        <w:numPr>
          <w:ilvl w:val="1"/>
          <w:numId w:val="3"/>
        </w:numPr>
      </w:pPr>
      <w:r>
        <w:t xml:space="preserve">Bord i kontrollsone </w:t>
      </w:r>
      <w:proofErr w:type="spellStart"/>
      <w:r w:rsidR="006E641A">
        <w:t>ca</w:t>
      </w:r>
      <w:proofErr w:type="spellEnd"/>
      <w:r w:rsidR="006E641A">
        <w:t xml:space="preserve"> størrelse </w:t>
      </w:r>
      <w:r>
        <w:t>80 x 200 cm</w:t>
      </w:r>
    </w:p>
    <w:p w14:paraId="75F20369" w14:textId="5DC75C5B" w:rsidR="0063217E" w:rsidRPr="0063217E" w:rsidRDefault="0063217E" w:rsidP="0063217E">
      <w:pPr>
        <w:numPr>
          <w:ilvl w:val="0"/>
          <w:numId w:val="3"/>
        </w:numPr>
      </w:pPr>
      <w:r w:rsidRPr="0063217E">
        <w:t>Justerbart hev/senk </w:t>
      </w:r>
    </w:p>
    <w:p w14:paraId="6079D777" w14:textId="69E9D5C2" w:rsidR="0063217E" w:rsidRPr="0063217E" w:rsidRDefault="000815C1" w:rsidP="0063217E">
      <w:pPr>
        <w:numPr>
          <w:ilvl w:val="0"/>
          <w:numId w:val="4"/>
        </w:numPr>
      </w:pPr>
      <w:r>
        <w:t>L</w:t>
      </w:r>
      <w:r w:rsidR="007F7725">
        <w:t>åsbare hjul</w:t>
      </w:r>
    </w:p>
    <w:p w14:paraId="3D4BE80B" w14:textId="5366D56D" w:rsidR="0063217E" w:rsidRPr="0063217E" w:rsidRDefault="0063217E" w:rsidP="0063217E">
      <w:pPr>
        <w:numPr>
          <w:ilvl w:val="0"/>
          <w:numId w:val="5"/>
        </w:numPr>
      </w:pPr>
      <w:r w:rsidRPr="0063217E">
        <w:t>Stativ for pc og mulighet for kabelgjennomføring </w:t>
      </w:r>
    </w:p>
    <w:p w14:paraId="52D21222" w14:textId="1B223804" w:rsidR="00406F89" w:rsidRDefault="004C7AEE" w:rsidP="00406F89">
      <w:pPr>
        <w:numPr>
          <w:ilvl w:val="0"/>
          <w:numId w:val="6"/>
        </w:numPr>
      </w:pPr>
      <w:r>
        <w:t>Gode og praktiske o</w:t>
      </w:r>
      <w:r w:rsidR="0063217E" w:rsidRPr="0063217E">
        <w:t>ppbevarings</w:t>
      </w:r>
      <w:r>
        <w:t>løsninger</w:t>
      </w:r>
      <w:r w:rsidR="00A37629">
        <w:t>, gjerne integrert eller underliggende – som tastatur i uttrekk under bordplaten</w:t>
      </w:r>
    </w:p>
    <w:p w14:paraId="131E1B8B" w14:textId="27229587" w:rsidR="00BA0B53" w:rsidRPr="0063217E" w:rsidRDefault="00BA0B53" w:rsidP="00406F89">
      <w:pPr>
        <w:numPr>
          <w:ilvl w:val="0"/>
          <w:numId w:val="6"/>
        </w:numPr>
      </w:pPr>
      <w:r>
        <w:t>Bordet må være tilpasset</w:t>
      </w:r>
      <w:r w:rsidR="00207ADD">
        <w:t xml:space="preserve"> montering av arbeidslampe og forstørrelsesglass</w:t>
      </w:r>
      <w:r w:rsidR="00EA635A">
        <w:t xml:space="preserve"> på en god og ergonomisk måte</w:t>
      </w:r>
    </w:p>
    <w:p w14:paraId="55F8F345" w14:textId="4A6ACAA8" w:rsidR="0063217E" w:rsidRPr="0063217E" w:rsidRDefault="0063217E" w:rsidP="0063217E">
      <w:pPr>
        <w:numPr>
          <w:ilvl w:val="0"/>
          <w:numId w:val="7"/>
        </w:numPr>
      </w:pPr>
      <w:r w:rsidRPr="0063217E">
        <w:t>Overflate</w:t>
      </w:r>
      <w:r w:rsidR="000815C1">
        <w:t>r som</w:t>
      </w:r>
      <w:r w:rsidRPr="0063217E">
        <w:t xml:space="preserve"> tåle</w:t>
      </w:r>
      <w:r w:rsidR="000815C1">
        <w:t>r</w:t>
      </w:r>
      <w:r w:rsidRPr="0063217E">
        <w:t xml:space="preserve"> vask med sprit og </w:t>
      </w:r>
      <w:r w:rsidR="000815C1">
        <w:t>er</w:t>
      </w:r>
      <w:r w:rsidRPr="0063217E">
        <w:t xml:space="preserve"> glatte og ikke porøse </w:t>
      </w:r>
    </w:p>
    <w:p w14:paraId="52D88AE8" w14:textId="77777777" w:rsidR="004F40C4" w:rsidRDefault="004F40C4" w:rsidP="004F40C4">
      <w:pPr>
        <w:ind w:left="720"/>
      </w:pPr>
    </w:p>
    <w:p w14:paraId="14A2C152" w14:textId="47FAFCF7" w:rsidR="00FE4972" w:rsidRPr="0032638B" w:rsidRDefault="00FE4972" w:rsidP="00985733">
      <w:pPr>
        <w:pStyle w:val="Overskrift1"/>
      </w:pPr>
      <w:r w:rsidRPr="0032638B">
        <w:t xml:space="preserve">Innspill fra interessenter </w:t>
      </w:r>
    </w:p>
    <w:p w14:paraId="42DF2162" w14:textId="77777777" w:rsidR="00FE4972" w:rsidRPr="0032638B" w:rsidRDefault="00FE4972" w:rsidP="00634149">
      <w:r w:rsidRPr="0032638B">
        <w:t xml:space="preserve">Oppdragsgiver ber om innspill til følgende punkter: </w:t>
      </w:r>
    </w:p>
    <w:p w14:paraId="05108818" w14:textId="77777777" w:rsidR="00FE4972" w:rsidRPr="0032638B" w:rsidRDefault="00FE4972" w:rsidP="00FE4972">
      <w:pPr>
        <w:pStyle w:val="Listeavsnitt"/>
        <w:numPr>
          <w:ilvl w:val="0"/>
          <w:numId w:val="2"/>
        </w:numPr>
      </w:pPr>
      <w:r w:rsidRPr="0032638B">
        <w:t xml:space="preserve">Kort presentasjon av interessent </w:t>
      </w:r>
    </w:p>
    <w:p w14:paraId="6641ABE0" w14:textId="77777777" w:rsidR="00FE4972" w:rsidRPr="0032638B" w:rsidRDefault="00FE4972" w:rsidP="00FE4972">
      <w:pPr>
        <w:pStyle w:val="Listeavsnitt"/>
        <w:numPr>
          <w:ilvl w:val="0"/>
          <w:numId w:val="2"/>
        </w:numPr>
      </w:pPr>
      <w:r w:rsidRPr="0032638B">
        <w:t xml:space="preserve">Innspill til anskaffelsen: </w:t>
      </w:r>
    </w:p>
    <w:p w14:paraId="7F1720CF" w14:textId="382AE482" w:rsidR="00903212" w:rsidRDefault="0032638B" w:rsidP="00903212">
      <w:pPr>
        <w:pStyle w:val="Listeavsnitt"/>
        <w:numPr>
          <w:ilvl w:val="1"/>
          <w:numId w:val="2"/>
        </w:numPr>
      </w:pPr>
      <w:r w:rsidRPr="00D02377">
        <w:t xml:space="preserve">Beskriv hvilke </w:t>
      </w:r>
      <w:r w:rsidR="00D02377" w:rsidRPr="00D02377">
        <w:t>løsninger og produkter som kan tilbys basert på ønskede spesifikasjoner</w:t>
      </w:r>
    </w:p>
    <w:p w14:paraId="1B4BACEE" w14:textId="65E90777" w:rsidR="003A16AB" w:rsidRDefault="003A16AB" w:rsidP="00903212">
      <w:pPr>
        <w:pStyle w:val="Listeavsnitt"/>
        <w:numPr>
          <w:ilvl w:val="1"/>
          <w:numId w:val="2"/>
        </w:numPr>
      </w:pPr>
      <w:r>
        <w:t xml:space="preserve">Beskriv om det er mulig med individuelle tilpasninger </w:t>
      </w:r>
      <w:r w:rsidR="00E04AAE">
        <w:t>og eventuelt spesifiser hvilke tilpasninger som er mulige</w:t>
      </w:r>
    </w:p>
    <w:p w14:paraId="12BFDDB4" w14:textId="1BD6384A" w:rsidR="00E04AAE" w:rsidRDefault="00E04AAE" w:rsidP="00903212">
      <w:pPr>
        <w:pStyle w:val="Listeavsnitt"/>
        <w:numPr>
          <w:ilvl w:val="1"/>
          <w:numId w:val="2"/>
        </w:numPr>
      </w:pPr>
      <w:r>
        <w:t>Beskriv eventuelt ekstrau</w:t>
      </w:r>
      <w:r w:rsidR="00273846">
        <w:t>tstyr</w:t>
      </w:r>
    </w:p>
    <w:p w14:paraId="6DFBD991" w14:textId="21E6AEB5" w:rsidR="00EE7B81" w:rsidRDefault="00EE7B81" w:rsidP="00903212">
      <w:pPr>
        <w:pStyle w:val="Listeavsnitt"/>
        <w:numPr>
          <w:ilvl w:val="1"/>
          <w:numId w:val="2"/>
        </w:numPr>
      </w:pPr>
      <w:r>
        <w:t>Beskriv muligheten for</w:t>
      </w:r>
      <w:r w:rsidR="00A102F4">
        <w:t xml:space="preserve"> hev/senk funksjonen</w:t>
      </w:r>
    </w:p>
    <w:p w14:paraId="7F59CCE8" w14:textId="02179AD9" w:rsidR="0030020A" w:rsidRDefault="0030020A" w:rsidP="00903212">
      <w:pPr>
        <w:pStyle w:val="Listeavsnitt"/>
        <w:numPr>
          <w:ilvl w:val="1"/>
          <w:numId w:val="2"/>
        </w:numPr>
      </w:pPr>
      <w:r>
        <w:lastRenderedPageBreak/>
        <w:t>Hvordan vurderes markedets leveringskapasitet og leveringstid?</w:t>
      </w:r>
    </w:p>
    <w:p w14:paraId="5C5017CB" w14:textId="31559A2B" w:rsidR="00A16EC3" w:rsidRDefault="00A16EC3" w:rsidP="00903212">
      <w:pPr>
        <w:pStyle w:val="Listeavsnitt"/>
        <w:numPr>
          <w:ilvl w:val="1"/>
          <w:numId w:val="2"/>
        </w:numPr>
      </w:pPr>
      <w:r>
        <w:t>Hvilke klima- og miljøkrav bør stilles i anskaffelsen?</w:t>
      </w:r>
    </w:p>
    <w:p w14:paraId="62BD0574" w14:textId="49886AAF" w:rsidR="003165C5" w:rsidRDefault="003165C5" w:rsidP="00903212">
      <w:pPr>
        <w:pStyle w:val="Listeavsnitt"/>
        <w:numPr>
          <w:ilvl w:val="1"/>
          <w:numId w:val="2"/>
        </w:numPr>
      </w:pPr>
      <w:r>
        <w:t>Hva bør etter interessentenes syn vektlegges i kommende anskaffelse?</w:t>
      </w:r>
    </w:p>
    <w:p w14:paraId="4B502E45" w14:textId="10822EDF" w:rsidR="003165C5" w:rsidRPr="00D02377" w:rsidRDefault="003165C5" w:rsidP="00903212">
      <w:pPr>
        <w:pStyle w:val="Listeavsnitt"/>
        <w:numPr>
          <w:ilvl w:val="1"/>
          <w:numId w:val="2"/>
        </w:numPr>
      </w:pPr>
      <w:r>
        <w:t>Annet</w:t>
      </w:r>
    </w:p>
    <w:p w14:paraId="7643C5EE" w14:textId="77777777" w:rsidR="00FE4972" w:rsidRPr="00634149" w:rsidRDefault="00FE4972" w:rsidP="00634149"/>
    <w:p w14:paraId="13CDB979" w14:textId="77777777" w:rsidR="00FE4972" w:rsidRPr="00140332" w:rsidRDefault="00FE4972" w:rsidP="00985733">
      <w:pPr>
        <w:pStyle w:val="Overskrift1"/>
      </w:pPr>
      <w:r w:rsidRPr="00140332">
        <w:t xml:space="preserve">Tidsplan 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527115" w14:paraId="0A1B9FC1" w14:textId="77777777" w:rsidTr="00527115">
        <w:tc>
          <w:tcPr>
            <w:tcW w:w="2122" w:type="dxa"/>
          </w:tcPr>
          <w:p w14:paraId="7F3EAEFD" w14:textId="28B584FB" w:rsidR="00527115" w:rsidRPr="00BE1FFF" w:rsidRDefault="00F32432" w:rsidP="0034226F">
            <w:pPr>
              <w:rPr>
                <w:b/>
              </w:rPr>
            </w:pPr>
            <w:r>
              <w:t>25</w:t>
            </w:r>
            <w:r w:rsidR="00527115" w:rsidRPr="00D56AF3">
              <w:t>.</w:t>
            </w:r>
            <w:r>
              <w:t>09</w:t>
            </w:r>
            <w:r w:rsidR="00527115" w:rsidRPr="00D56AF3">
              <w:t>.2</w:t>
            </w:r>
            <w:r w:rsidR="00AF7151" w:rsidRPr="00D56AF3">
              <w:t>6</w:t>
            </w:r>
            <w:r w:rsidR="00527115" w:rsidRPr="00D56AF3">
              <w:t xml:space="preserve"> </w:t>
            </w:r>
            <w:proofErr w:type="spellStart"/>
            <w:r w:rsidR="00481613">
              <w:t>kl</w:t>
            </w:r>
            <w:proofErr w:type="spellEnd"/>
            <w:r w:rsidR="00481613">
              <w:t xml:space="preserve"> 12.00</w:t>
            </w:r>
          </w:p>
        </w:tc>
        <w:tc>
          <w:tcPr>
            <w:tcW w:w="6894" w:type="dxa"/>
          </w:tcPr>
          <w:p w14:paraId="22CC13AD" w14:textId="56442560" w:rsidR="00527115" w:rsidRPr="00A85B02" w:rsidRDefault="00527115" w:rsidP="0034226F">
            <w:pPr>
              <w:rPr>
                <w:rFonts w:ascii="Calibri" w:hAnsi="Calibri" w:cs="Calibri"/>
              </w:rPr>
            </w:pPr>
            <w:r w:rsidRPr="00634149">
              <w:t>Frist fo</w:t>
            </w:r>
            <w:r w:rsidR="00AF7151">
              <w:t>r skriftlig tilbakemelding på markedsundersøkelse</w:t>
            </w:r>
            <w:r w:rsidR="00D552DD">
              <w:t>.</w:t>
            </w:r>
            <w:r w:rsidR="00D552DD">
              <w:br/>
            </w:r>
            <w:r w:rsidR="00D552DD">
              <w:rPr>
                <w:bCs/>
              </w:rPr>
              <w:t xml:space="preserve">Besvarelsen leveres inn skriftlig til oppdragsgiver via </w:t>
            </w:r>
            <w:r w:rsidR="007A50C4">
              <w:rPr>
                <w:bCs/>
              </w:rPr>
              <w:t xml:space="preserve">oppdragsgivers </w:t>
            </w:r>
            <w:r w:rsidR="00595574" w:rsidRPr="008564C7">
              <w:rPr>
                <w:rStyle w:val="normaltextrun"/>
                <w:rFonts w:ascii="Calibri" w:hAnsi="Calibri" w:cs="Calibri"/>
              </w:rPr>
              <w:t>konkurransegjennomføringsverktøy (KGV). </w:t>
            </w:r>
          </w:p>
        </w:tc>
      </w:tr>
    </w:tbl>
    <w:p w14:paraId="36047B90" w14:textId="77777777" w:rsidR="00FE4972" w:rsidRPr="00634149" w:rsidRDefault="00FE4972" w:rsidP="00634149"/>
    <w:p w14:paraId="6FB5496F" w14:textId="01EC7E39" w:rsidR="00FE4972" w:rsidRPr="00634149" w:rsidRDefault="00FE4972" w:rsidP="00634149"/>
    <w:p w14:paraId="18CF1612" w14:textId="77777777" w:rsidR="00FE4972" w:rsidRPr="00634149" w:rsidRDefault="00FE4972" w:rsidP="00634149">
      <w:r w:rsidRPr="00634149">
        <w:t xml:space="preserve">Med vennlig hilsen  </w:t>
      </w:r>
    </w:p>
    <w:p w14:paraId="5B8E75FF" w14:textId="77777777" w:rsidR="00FE4972" w:rsidRPr="00634149" w:rsidRDefault="00FE4972" w:rsidP="00634149"/>
    <w:p w14:paraId="36A2F088" w14:textId="70D732A0" w:rsidR="00512B3B" w:rsidRPr="00512B3B" w:rsidRDefault="00EC589B" w:rsidP="008F2B11">
      <w:r w:rsidRPr="00EC589B">
        <w:t>Hilde Longva</w:t>
      </w:r>
      <w:r w:rsidR="00FE4972" w:rsidRPr="00EC589B">
        <w:t xml:space="preserve"> </w:t>
      </w:r>
      <w:r w:rsidR="00FE4972">
        <w:br/>
        <w:t>Leder anskaffelse, Sykehusinnkjøp HF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A4D47" w14:textId="77777777" w:rsidR="000F709B" w:rsidRDefault="000F709B" w:rsidP="008A6B54">
      <w:pPr>
        <w:spacing w:after="0" w:line="240" w:lineRule="auto"/>
      </w:pPr>
      <w:r>
        <w:separator/>
      </w:r>
    </w:p>
  </w:endnote>
  <w:endnote w:type="continuationSeparator" w:id="0">
    <w:p w14:paraId="6FB10D48" w14:textId="77777777" w:rsidR="000F709B" w:rsidRDefault="000F709B" w:rsidP="008A6B54">
      <w:pPr>
        <w:spacing w:after="0" w:line="240" w:lineRule="auto"/>
      </w:pPr>
      <w:r>
        <w:continuationSeparator/>
      </w:r>
    </w:p>
  </w:endnote>
  <w:endnote w:type="continuationNotice" w:id="1">
    <w:p w14:paraId="15C1B8E6" w14:textId="77777777" w:rsidR="000F709B" w:rsidRDefault="000F70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C8ADC10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9E12E5C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EBC656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23AB6D2D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6291BC5" w14:textId="326EA527" w:rsidR="0001190D" w:rsidRPr="00BD5AA6" w:rsidRDefault="00FE49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 xml:space="preserve">Invitasjon til markedsdialog, versjon </w:t>
          </w:r>
          <w:r w:rsidR="004D5500">
            <w:rPr>
              <w:b w:val="0"/>
              <w:bCs/>
              <w:color w:val="003087" w:themeColor="text2"/>
              <w:sz w:val="18"/>
              <w:szCs w:val="18"/>
            </w:rPr>
            <w:t>01</w:t>
          </w: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D5500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</w:tcPr>
        <w:p w14:paraId="421B12C2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8822E1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010FA6AF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CC08FB4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255CFC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1C7C531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07A4850" w14:textId="47616DED" w:rsidR="004F084A" w:rsidRPr="00FE4972" w:rsidRDefault="00FE4972" w:rsidP="004F084A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00FE4972">
            <w:rPr>
              <w:b w:val="0"/>
              <w:bCs/>
              <w:color w:val="003087" w:themeColor="text2"/>
              <w:sz w:val="18"/>
              <w:szCs w:val="18"/>
            </w:rPr>
            <w:t>Invitasjon til markedsdialog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</w:t>
          </w:r>
          <w:r>
            <w:rPr>
              <w:bCs/>
              <w:color w:val="003087" w:themeColor="text2"/>
              <w:sz w:val="18"/>
              <w:szCs w:val="18"/>
            </w:rPr>
            <w:t xml:space="preserve"> </w:t>
          </w:r>
          <w:r>
            <w:rPr>
              <w:b w:val="0"/>
              <w:color w:val="003087" w:themeColor="text2"/>
              <w:sz w:val="18"/>
              <w:szCs w:val="18"/>
            </w:rPr>
            <w:t xml:space="preserve">versjon </w:t>
          </w:r>
          <w:r w:rsidR="004D5500">
            <w:rPr>
              <w:b w:val="0"/>
              <w:color w:val="003087" w:themeColor="text2"/>
              <w:sz w:val="18"/>
              <w:szCs w:val="18"/>
            </w:rPr>
            <w:t>01</w:t>
          </w:r>
          <w:r>
            <w:rPr>
              <w:b w:val="0"/>
              <w:color w:val="003087" w:themeColor="text2"/>
              <w:sz w:val="18"/>
              <w:szCs w:val="18"/>
            </w:rPr>
            <w:t>-202</w:t>
          </w:r>
          <w:r w:rsidR="004D5500">
            <w:rPr>
              <w:b w:val="0"/>
              <w:color w:val="003087" w:themeColor="text2"/>
              <w:sz w:val="18"/>
              <w:szCs w:val="18"/>
            </w:rPr>
            <w:t>5</w:t>
          </w:r>
        </w:p>
      </w:tc>
      <w:tc>
        <w:tcPr>
          <w:tcW w:w="2500" w:type="pct"/>
        </w:tcPr>
        <w:p w14:paraId="7E34FC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7E4CB0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3349D" w14:textId="77777777" w:rsidR="000F709B" w:rsidRDefault="000F709B" w:rsidP="008A6B54">
      <w:pPr>
        <w:spacing w:after="0" w:line="240" w:lineRule="auto"/>
      </w:pPr>
      <w:r>
        <w:separator/>
      </w:r>
    </w:p>
  </w:footnote>
  <w:footnote w:type="continuationSeparator" w:id="0">
    <w:p w14:paraId="28231D42" w14:textId="77777777" w:rsidR="000F709B" w:rsidRDefault="000F709B" w:rsidP="008A6B54">
      <w:pPr>
        <w:spacing w:after="0" w:line="240" w:lineRule="auto"/>
      </w:pPr>
      <w:r>
        <w:continuationSeparator/>
      </w:r>
    </w:p>
  </w:footnote>
  <w:footnote w:type="continuationNotice" w:id="1">
    <w:p w14:paraId="609249FB" w14:textId="77777777" w:rsidR="000F709B" w:rsidRDefault="000F70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4CF0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7449FF40" wp14:editId="55D23FB2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A9A73" w14:textId="2EA4BA7E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DE27CD5" wp14:editId="74DBEA2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937169">
      <w:rPr>
        <w:sz w:val="18"/>
        <w:szCs w:val="18"/>
      </w:rPr>
      <w:t xml:space="preserve"> </w:t>
    </w:r>
    <w:r w:rsidR="00BD1190" w:rsidRPr="00BD1190">
      <w:rPr>
        <w:sz w:val="18"/>
        <w:szCs w:val="18"/>
      </w:rPr>
      <w:t>2026/65415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44B99"/>
    <w:multiLevelType w:val="multilevel"/>
    <w:tmpl w:val="F588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E833C2"/>
    <w:multiLevelType w:val="multilevel"/>
    <w:tmpl w:val="B8BC9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9053BF1"/>
    <w:multiLevelType w:val="multilevel"/>
    <w:tmpl w:val="B6402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0E8221E"/>
    <w:multiLevelType w:val="multilevel"/>
    <w:tmpl w:val="0CB6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01D7419"/>
    <w:multiLevelType w:val="multilevel"/>
    <w:tmpl w:val="8910A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8CD4EBB"/>
    <w:multiLevelType w:val="multilevel"/>
    <w:tmpl w:val="612E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19656DA"/>
    <w:multiLevelType w:val="hybridMultilevel"/>
    <w:tmpl w:val="644667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E76996"/>
    <w:multiLevelType w:val="multilevel"/>
    <w:tmpl w:val="FE6E7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8814B31"/>
    <w:multiLevelType w:val="hybridMultilevel"/>
    <w:tmpl w:val="A9104C8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847981">
    <w:abstractNumId w:val="6"/>
  </w:num>
  <w:num w:numId="2" w16cid:durableId="71125501">
    <w:abstractNumId w:val="8"/>
  </w:num>
  <w:num w:numId="3" w16cid:durableId="1076898685">
    <w:abstractNumId w:val="3"/>
  </w:num>
  <w:num w:numId="4" w16cid:durableId="1627618173">
    <w:abstractNumId w:val="1"/>
  </w:num>
  <w:num w:numId="5" w16cid:durableId="667513675">
    <w:abstractNumId w:val="2"/>
  </w:num>
  <w:num w:numId="6" w16cid:durableId="1434937367">
    <w:abstractNumId w:val="4"/>
  </w:num>
  <w:num w:numId="7" w16cid:durableId="357508235">
    <w:abstractNumId w:val="7"/>
  </w:num>
  <w:num w:numId="8" w16cid:durableId="1058632777">
    <w:abstractNumId w:val="0"/>
  </w:num>
  <w:num w:numId="9" w16cid:durableId="7747156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972"/>
    <w:rsid w:val="00007B73"/>
    <w:rsid w:val="0001190D"/>
    <w:rsid w:val="000169B0"/>
    <w:rsid w:val="00045B6A"/>
    <w:rsid w:val="00050787"/>
    <w:rsid w:val="000539E1"/>
    <w:rsid w:val="00055811"/>
    <w:rsid w:val="00061D42"/>
    <w:rsid w:val="00066FAD"/>
    <w:rsid w:val="000815C1"/>
    <w:rsid w:val="000940FC"/>
    <w:rsid w:val="00097B86"/>
    <w:rsid w:val="000A443E"/>
    <w:rsid w:val="000D6AC0"/>
    <w:rsid w:val="000E1825"/>
    <w:rsid w:val="000E3D69"/>
    <w:rsid w:val="000F11A5"/>
    <w:rsid w:val="000F709B"/>
    <w:rsid w:val="001063D3"/>
    <w:rsid w:val="00115756"/>
    <w:rsid w:val="001308EF"/>
    <w:rsid w:val="00133A67"/>
    <w:rsid w:val="00134B8F"/>
    <w:rsid w:val="00134DF7"/>
    <w:rsid w:val="00140332"/>
    <w:rsid w:val="001457DD"/>
    <w:rsid w:val="00172E83"/>
    <w:rsid w:val="00173CF3"/>
    <w:rsid w:val="00173F89"/>
    <w:rsid w:val="00174C26"/>
    <w:rsid w:val="00187AD7"/>
    <w:rsid w:val="0019491A"/>
    <w:rsid w:val="001B567F"/>
    <w:rsid w:val="001E76A1"/>
    <w:rsid w:val="00207ADD"/>
    <w:rsid w:val="0021572A"/>
    <w:rsid w:val="00234304"/>
    <w:rsid w:val="00234B11"/>
    <w:rsid w:val="0023691E"/>
    <w:rsid w:val="00273846"/>
    <w:rsid w:val="00291921"/>
    <w:rsid w:val="002930E0"/>
    <w:rsid w:val="002B05CB"/>
    <w:rsid w:val="002C03B4"/>
    <w:rsid w:val="002C5C80"/>
    <w:rsid w:val="002C5FFC"/>
    <w:rsid w:val="002C7E58"/>
    <w:rsid w:val="002D33F1"/>
    <w:rsid w:val="002D76D8"/>
    <w:rsid w:val="002E255B"/>
    <w:rsid w:val="002E4C62"/>
    <w:rsid w:val="002F21B1"/>
    <w:rsid w:val="002F4C09"/>
    <w:rsid w:val="0030020A"/>
    <w:rsid w:val="0030587C"/>
    <w:rsid w:val="00307034"/>
    <w:rsid w:val="00311005"/>
    <w:rsid w:val="003165C5"/>
    <w:rsid w:val="0032638B"/>
    <w:rsid w:val="00350D49"/>
    <w:rsid w:val="00352167"/>
    <w:rsid w:val="00353126"/>
    <w:rsid w:val="00355A75"/>
    <w:rsid w:val="00356D6C"/>
    <w:rsid w:val="00366589"/>
    <w:rsid w:val="00367585"/>
    <w:rsid w:val="00384E4F"/>
    <w:rsid w:val="003908C0"/>
    <w:rsid w:val="003A0B52"/>
    <w:rsid w:val="003A16AB"/>
    <w:rsid w:val="003A7570"/>
    <w:rsid w:val="003A7906"/>
    <w:rsid w:val="003B1FF8"/>
    <w:rsid w:val="003B3905"/>
    <w:rsid w:val="003C7810"/>
    <w:rsid w:val="003D3F41"/>
    <w:rsid w:val="003E2866"/>
    <w:rsid w:val="00400A8F"/>
    <w:rsid w:val="00402EAE"/>
    <w:rsid w:val="00406F89"/>
    <w:rsid w:val="004129C2"/>
    <w:rsid w:val="00413CBA"/>
    <w:rsid w:val="00417B87"/>
    <w:rsid w:val="00421342"/>
    <w:rsid w:val="004257F1"/>
    <w:rsid w:val="00432528"/>
    <w:rsid w:val="00442AD1"/>
    <w:rsid w:val="00464F78"/>
    <w:rsid w:val="0047732F"/>
    <w:rsid w:val="00477BCC"/>
    <w:rsid w:val="00481613"/>
    <w:rsid w:val="00486A77"/>
    <w:rsid w:val="004A2309"/>
    <w:rsid w:val="004B54E4"/>
    <w:rsid w:val="004C7AEE"/>
    <w:rsid w:val="004D5500"/>
    <w:rsid w:val="004E0409"/>
    <w:rsid w:val="004E3420"/>
    <w:rsid w:val="004F084A"/>
    <w:rsid w:val="004F40C4"/>
    <w:rsid w:val="00504EEB"/>
    <w:rsid w:val="00512B3B"/>
    <w:rsid w:val="00522354"/>
    <w:rsid w:val="00524F2A"/>
    <w:rsid w:val="005265AA"/>
    <w:rsid w:val="00527115"/>
    <w:rsid w:val="005356BB"/>
    <w:rsid w:val="00535D6E"/>
    <w:rsid w:val="00546667"/>
    <w:rsid w:val="0055348D"/>
    <w:rsid w:val="005703FD"/>
    <w:rsid w:val="0057692E"/>
    <w:rsid w:val="00595574"/>
    <w:rsid w:val="005A0B68"/>
    <w:rsid w:val="005A41F2"/>
    <w:rsid w:val="005A79E3"/>
    <w:rsid w:val="005B7230"/>
    <w:rsid w:val="005C1B8D"/>
    <w:rsid w:val="005C2869"/>
    <w:rsid w:val="005C7E79"/>
    <w:rsid w:val="005D157B"/>
    <w:rsid w:val="005E0EA3"/>
    <w:rsid w:val="005E3FC0"/>
    <w:rsid w:val="005E61C2"/>
    <w:rsid w:val="005F5862"/>
    <w:rsid w:val="0063217E"/>
    <w:rsid w:val="006429EA"/>
    <w:rsid w:val="00663F62"/>
    <w:rsid w:val="00665C6A"/>
    <w:rsid w:val="006837C3"/>
    <w:rsid w:val="006B30D6"/>
    <w:rsid w:val="006B4EC5"/>
    <w:rsid w:val="006D4193"/>
    <w:rsid w:val="006D72E0"/>
    <w:rsid w:val="006E6277"/>
    <w:rsid w:val="006E641A"/>
    <w:rsid w:val="006F312A"/>
    <w:rsid w:val="007176B2"/>
    <w:rsid w:val="00741A18"/>
    <w:rsid w:val="0076237F"/>
    <w:rsid w:val="00766093"/>
    <w:rsid w:val="00771457"/>
    <w:rsid w:val="00776692"/>
    <w:rsid w:val="00787489"/>
    <w:rsid w:val="00790612"/>
    <w:rsid w:val="00795DF5"/>
    <w:rsid w:val="007A50C4"/>
    <w:rsid w:val="007D00AD"/>
    <w:rsid w:val="007D07FE"/>
    <w:rsid w:val="007F13FF"/>
    <w:rsid w:val="007F7725"/>
    <w:rsid w:val="0081186E"/>
    <w:rsid w:val="00811F3D"/>
    <w:rsid w:val="0082344F"/>
    <w:rsid w:val="00831FEA"/>
    <w:rsid w:val="0083458F"/>
    <w:rsid w:val="008411B4"/>
    <w:rsid w:val="008564C7"/>
    <w:rsid w:val="00867046"/>
    <w:rsid w:val="008818B0"/>
    <w:rsid w:val="008842BB"/>
    <w:rsid w:val="00884491"/>
    <w:rsid w:val="008854EE"/>
    <w:rsid w:val="008901D1"/>
    <w:rsid w:val="008961BF"/>
    <w:rsid w:val="008A1521"/>
    <w:rsid w:val="008A6B54"/>
    <w:rsid w:val="008B667D"/>
    <w:rsid w:val="008E33A3"/>
    <w:rsid w:val="008F2B11"/>
    <w:rsid w:val="008F3A3A"/>
    <w:rsid w:val="0090236E"/>
    <w:rsid w:val="00903212"/>
    <w:rsid w:val="00907B33"/>
    <w:rsid w:val="0091520E"/>
    <w:rsid w:val="00923ABD"/>
    <w:rsid w:val="00926766"/>
    <w:rsid w:val="00934774"/>
    <w:rsid w:val="00935611"/>
    <w:rsid w:val="00937169"/>
    <w:rsid w:val="00943A20"/>
    <w:rsid w:val="00943B96"/>
    <w:rsid w:val="00954990"/>
    <w:rsid w:val="00966916"/>
    <w:rsid w:val="00975225"/>
    <w:rsid w:val="0098353E"/>
    <w:rsid w:val="00985733"/>
    <w:rsid w:val="00986BC3"/>
    <w:rsid w:val="009968E6"/>
    <w:rsid w:val="009A3E11"/>
    <w:rsid w:val="009A7CF0"/>
    <w:rsid w:val="009B15F1"/>
    <w:rsid w:val="009B4D02"/>
    <w:rsid w:val="009C0642"/>
    <w:rsid w:val="009C5ABA"/>
    <w:rsid w:val="009C6A18"/>
    <w:rsid w:val="009C7E5D"/>
    <w:rsid w:val="009D4BC9"/>
    <w:rsid w:val="009E73F3"/>
    <w:rsid w:val="009F3DC5"/>
    <w:rsid w:val="009F6D93"/>
    <w:rsid w:val="009F7F53"/>
    <w:rsid w:val="00A102E8"/>
    <w:rsid w:val="00A102F4"/>
    <w:rsid w:val="00A13B9A"/>
    <w:rsid w:val="00A16EC3"/>
    <w:rsid w:val="00A17465"/>
    <w:rsid w:val="00A23EA2"/>
    <w:rsid w:val="00A31B87"/>
    <w:rsid w:val="00A321E4"/>
    <w:rsid w:val="00A37629"/>
    <w:rsid w:val="00A55278"/>
    <w:rsid w:val="00A659C6"/>
    <w:rsid w:val="00A741EE"/>
    <w:rsid w:val="00A75E6D"/>
    <w:rsid w:val="00A84C11"/>
    <w:rsid w:val="00A8556E"/>
    <w:rsid w:val="00A85B02"/>
    <w:rsid w:val="00A92B7A"/>
    <w:rsid w:val="00A97915"/>
    <w:rsid w:val="00AA1652"/>
    <w:rsid w:val="00AC46A8"/>
    <w:rsid w:val="00AD32F2"/>
    <w:rsid w:val="00AE3326"/>
    <w:rsid w:val="00AE3BC9"/>
    <w:rsid w:val="00AE6808"/>
    <w:rsid w:val="00AF7151"/>
    <w:rsid w:val="00B00766"/>
    <w:rsid w:val="00B061CE"/>
    <w:rsid w:val="00B254A8"/>
    <w:rsid w:val="00B30A4F"/>
    <w:rsid w:val="00B53305"/>
    <w:rsid w:val="00B63236"/>
    <w:rsid w:val="00B63F81"/>
    <w:rsid w:val="00B656CC"/>
    <w:rsid w:val="00B65717"/>
    <w:rsid w:val="00B82B3E"/>
    <w:rsid w:val="00B92B25"/>
    <w:rsid w:val="00BA0B53"/>
    <w:rsid w:val="00BB153C"/>
    <w:rsid w:val="00BB5F83"/>
    <w:rsid w:val="00BC091D"/>
    <w:rsid w:val="00BC0AC8"/>
    <w:rsid w:val="00BC7511"/>
    <w:rsid w:val="00BD03BA"/>
    <w:rsid w:val="00BD1190"/>
    <w:rsid w:val="00BD5AA6"/>
    <w:rsid w:val="00BE2C83"/>
    <w:rsid w:val="00BE504E"/>
    <w:rsid w:val="00BE5AEB"/>
    <w:rsid w:val="00C01237"/>
    <w:rsid w:val="00C037A2"/>
    <w:rsid w:val="00C062BB"/>
    <w:rsid w:val="00C16507"/>
    <w:rsid w:val="00C37AEC"/>
    <w:rsid w:val="00C4453B"/>
    <w:rsid w:val="00C52A46"/>
    <w:rsid w:val="00C66D08"/>
    <w:rsid w:val="00C768BA"/>
    <w:rsid w:val="00C80220"/>
    <w:rsid w:val="00C86C1A"/>
    <w:rsid w:val="00C9370A"/>
    <w:rsid w:val="00CB354A"/>
    <w:rsid w:val="00CC0AED"/>
    <w:rsid w:val="00CC0CDA"/>
    <w:rsid w:val="00CC165C"/>
    <w:rsid w:val="00CD709B"/>
    <w:rsid w:val="00CF4CDE"/>
    <w:rsid w:val="00CF5416"/>
    <w:rsid w:val="00D02377"/>
    <w:rsid w:val="00D04F39"/>
    <w:rsid w:val="00D0738E"/>
    <w:rsid w:val="00D14C98"/>
    <w:rsid w:val="00D24DF6"/>
    <w:rsid w:val="00D25402"/>
    <w:rsid w:val="00D42D13"/>
    <w:rsid w:val="00D51EC2"/>
    <w:rsid w:val="00D52B27"/>
    <w:rsid w:val="00D549FA"/>
    <w:rsid w:val="00D552DD"/>
    <w:rsid w:val="00D56AF3"/>
    <w:rsid w:val="00D6122E"/>
    <w:rsid w:val="00D6358F"/>
    <w:rsid w:val="00D758FB"/>
    <w:rsid w:val="00D822BF"/>
    <w:rsid w:val="00D869B4"/>
    <w:rsid w:val="00DA5ED9"/>
    <w:rsid w:val="00DC06FC"/>
    <w:rsid w:val="00DD26CF"/>
    <w:rsid w:val="00DD657B"/>
    <w:rsid w:val="00DE7B8B"/>
    <w:rsid w:val="00DF5467"/>
    <w:rsid w:val="00E024A9"/>
    <w:rsid w:val="00E038C9"/>
    <w:rsid w:val="00E04AAE"/>
    <w:rsid w:val="00E12CAE"/>
    <w:rsid w:val="00E3138E"/>
    <w:rsid w:val="00E358E0"/>
    <w:rsid w:val="00E37273"/>
    <w:rsid w:val="00EA45CB"/>
    <w:rsid w:val="00EA635A"/>
    <w:rsid w:val="00EB13E8"/>
    <w:rsid w:val="00EB42BC"/>
    <w:rsid w:val="00EB5F17"/>
    <w:rsid w:val="00EC0E7D"/>
    <w:rsid w:val="00EC57EF"/>
    <w:rsid w:val="00EC589B"/>
    <w:rsid w:val="00EC7065"/>
    <w:rsid w:val="00ED29B3"/>
    <w:rsid w:val="00EE3681"/>
    <w:rsid w:val="00EE7B81"/>
    <w:rsid w:val="00EF1936"/>
    <w:rsid w:val="00F139BA"/>
    <w:rsid w:val="00F141F6"/>
    <w:rsid w:val="00F15B07"/>
    <w:rsid w:val="00F17876"/>
    <w:rsid w:val="00F22DA7"/>
    <w:rsid w:val="00F23C4E"/>
    <w:rsid w:val="00F300FC"/>
    <w:rsid w:val="00F3117C"/>
    <w:rsid w:val="00F32432"/>
    <w:rsid w:val="00F324E3"/>
    <w:rsid w:val="00F3344C"/>
    <w:rsid w:val="00F53831"/>
    <w:rsid w:val="00F604BA"/>
    <w:rsid w:val="00F64634"/>
    <w:rsid w:val="00F6667E"/>
    <w:rsid w:val="00F756F3"/>
    <w:rsid w:val="00F75F7B"/>
    <w:rsid w:val="00F80539"/>
    <w:rsid w:val="00F86CC0"/>
    <w:rsid w:val="00F917E6"/>
    <w:rsid w:val="00F92D4E"/>
    <w:rsid w:val="00FA1A8D"/>
    <w:rsid w:val="00FA1CD0"/>
    <w:rsid w:val="00FA3487"/>
    <w:rsid w:val="00FB1814"/>
    <w:rsid w:val="00FD30C9"/>
    <w:rsid w:val="00FD622E"/>
    <w:rsid w:val="00FD6AD8"/>
    <w:rsid w:val="00FE331C"/>
    <w:rsid w:val="00FE4972"/>
    <w:rsid w:val="00FE4FEC"/>
    <w:rsid w:val="00FE77A4"/>
    <w:rsid w:val="01104CCD"/>
    <w:rsid w:val="03C1141B"/>
    <w:rsid w:val="3B3C04CD"/>
    <w:rsid w:val="71EA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1E783"/>
  <w15:chartTrackingRefBased/>
  <w15:docId w15:val="{1A098156-7EE7-4468-8831-4C81C3E3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FE4972"/>
    <w:pPr>
      <w:ind w:left="720"/>
      <w:contextualSpacing/>
    </w:pPr>
  </w:style>
  <w:style w:type="paragraph" w:styleId="Merknadstekst">
    <w:name w:val="annotation text"/>
    <w:basedOn w:val="Normal"/>
    <w:link w:val="MerknadstekstTegn"/>
    <w:uiPriority w:val="99"/>
    <w:unhideWhenUsed/>
    <w:rsid w:val="00FE497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E4972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E4972"/>
    <w:rPr>
      <w:sz w:val="16"/>
      <w:szCs w:val="16"/>
    </w:rPr>
  </w:style>
  <w:style w:type="table" w:styleId="Rutenettabelllys">
    <w:name w:val="Grid Table Light"/>
    <w:basedOn w:val="Vanligtabell"/>
    <w:uiPriority w:val="40"/>
    <w:rsid w:val="00EE368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Standardskriftforavsnitt"/>
    <w:rsid w:val="00FE4972"/>
  </w:style>
  <w:style w:type="character" w:customStyle="1" w:styleId="eop">
    <w:name w:val="eop"/>
    <w:basedOn w:val="Standardskriftforavsnitt"/>
    <w:rsid w:val="00FE4972"/>
  </w:style>
  <w:style w:type="paragraph" w:customStyle="1" w:styleId="paragraph">
    <w:name w:val="paragraph"/>
    <w:basedOn w:val="Normal"/>
    <w:rsid w:val="00A92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Revisjon">
    <w:name w:val="Revision"/>
    <w:hidden/>
    <w:uiPriority w:val="99"/>
    <w:semiHidden/>
    <w:rsid w:val="00811F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92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71D5BF155CAB47A9823530C6195CB2" ma:contentTypeVersion="3" ma:contentTypeDescription="Opprett et nytt dokument." ma:contentTypeScope="" ma:versionID="df78ce5a2c5169ad132d41a4431eb4ee">
  <xsd:schema xmlns:xsd="http://www.w3.org/2001/XMLSchema" xmlns:xs="http://www.w3.org/2001/XMLSchema" xmlns:p="http://schemas.microsoft.com/office/2006/metadata/properties" xmlns:ns2="8a5ef4e9-5a45-46c9-a71e-9cec21687877" targetNamespace="http://schemas.microsoft.com/office/2006/metadata/properties" ma:root="true" ma:fieldsID="9a2a1926d5dfbd0d954163666d453199" ns2:_="">
    <xsd:import namespace="8a5ef4e9-5a45-46c9-a71e-9cec21687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5ef4e9-5a45-46c9-a71e-9cec216878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01A742-2CE3-4689-BAB9-0F1070B196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AA7C05-5504-4317-9A82-D00FCA208E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B0DC43-A8C9-4D0D-9F1E-0859AB395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5ef4e9-5a45-46c9-a71e-9cec21687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314</TotalTime>
  <Pages>3</Pages>
  <Words>658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Hilde Longva</cp:lastModifiedBy>
  <cp:revision>92</cp:revision>
  <cp:lastPrinted>2025-11-21T09:02:00Z</cp:lastPrinted>
  <dcterms:created xsi:type="dcterms:W3CDTF">2026-08-11T07:51:00Z</dcterms:created>
  <dcterms:modified xsi:type="dcterms:W3CDTF">2026-09-07T10:36:00Z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74300</vt:r8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Gyldigfra">
    <vt:filetime>2020-09-30T22:00:00Z</vt:filetime>
  </property>
  <property fmtid="{D5CDD505-2E9C-101B-9397-08002B2CF9AE}" pid="7" name="xd_Signature">
    <vt:bool>false</vt:bool>
  </property>
  <property fmtid="{D5CDD505-2E9C-101B-9397-08002B2CF9AE}" pid="8" name="ContentTypeId">
    <vt:lpwstr>0x010100C271D5BF155CAB47A9823530C6195CB2</vt:lpwstr>
  </property>
</Properties>
</file>