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0CACC4F2" w14:textId="6AAA50BC" w:rsidR="00BA0A9D" w:rsidRDefault="00595DC8" w:rsidP="007857B6">
      <w:pPr>
        <w:pStyle w:val="Overskrift1"/>
      </w:pPr>
      <w:r w:rsidRPr="00595DC8">
        <w:t>2024/19102</w:t>
      </w:r>
      <w:r w:rsidRPr="00595DC8">
        <w:t xml:space="preserve"> </w:t>
      </w:r>
      <w:r w:rsidR="007857B6">
        <w:t xml:space="preserve">- </w:t>
      </w:r>
      <w:r w:rsidR="007857B6" w:rsidRPr="007857B6">
        <w:t>Leker, lekemøbler, hobby- og formingsmateriell til helseforetakene i Helse Sør-Øst</w:t>
      </w:r>
    </w:p>
    <w:p w14:paraId="4BFDF597" w14:textId="77777777" w:rsidR="007857B6" w:rsidRPr="007857B6" w:rsidRDefault="007857B6" w:rsidP="007857B6"/>
    <w:p w14:paraId="5B0C1E47" w14:textId="77777777" w:rsidR="00BA0A9D" w:rsidRDefault="00BA0A9D" w:rsidP="007857B6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3BB2AD2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3006" w:type="dxa"/>
          </w:tcPr>
          <w:p w14:paraId="105DDD83" w14:textId="6F06D235" w:rsidR="00BA0A9D" w:rsidRPr="00DB0657" w:rsidRDefault="00BA0A9D" w:rsidP="00A23A13">
            <w:pPr>
              <w:rPr>
                <w:color w:val="0070C0"/>
              </w:rPr>
            </w:pP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18134" w14:textId="77777777" w:rsidR="007C0F81" w:rsidRDefault="007C0F81" w:rsidP="008A6B54">
      <w:pPr>
        <w:spacing w:after="0" w:line="240" w:lineRule="auto"/>
      </w:pPr>
      <w:r>
        <w:separator/>
      </w:r>
    </w:p>
  </w:endnote>
  <w:endnote w:type="continuationSeparator" w:id="0">
    <w:p w14:paraId="1F516E33" w14:textId="77777777" w:rsidR="007C0F81" w:rsidRDefault="007C0F8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 Endringsprotokoll, versjon 07-2023</w:t>
          </w:r>
        </w:p>
      </w:tc>
      <w:tc>
        <w:tcPr>
          <w:tcW w:w="2500" w:type="pct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EAA30" w14:textId="77777777" w:rsidR="007C0F81" w:rsidRDefault="007C0F81" w:rsidP="008A6B54">
      <w:pPr>
        <w:spacing w:after="0" w:line="240" w:lineRule="auto"/>
      </w:pPr>
      <w:r>
        <w:separator/>
      </w:r>
    </w:p>
  </w:footnote>
  <w:footnote w:type="continuationSeparator" w:id="0">
    <w:p w14:paraId="655AB076" w14:textId="77777777" w:rsidR="007C0F81" w:rsidRDefault="007C0F8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95DC8"/>
    <w:rsid w:val="005E3FC0"/>
    <w:rsid w:val="005E61C2"/>
    <w:rsid w:val="005F5862"/>
    <w:rsid w:val="006837C3"/>
    <w:rsid w:val="006F312A"/>
    <w:rsid w:val="00701566"/>
    <w:rsid w:val="0076237F"/>
    <w:rsid w:val="00771457"/>
    <w:rsid w:val="007857B6"/>
    <w:rsid w:val="007C0F81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47B7A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874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6ED259B043B645A1A88C2CF67329E9" ma:contentTypeVersion="3" ma:contentTypeDescription="Create a new document." ma:contentTypeScope="" ma:versionID="ef49e99d329f3b905316b4c76af888d2">
  <xsd:schema xmlns:xsd="http://www.w3.org/2001/XMLSchema" xmlns:xs="http://www.w3.org/2001/XMLSchema" xmlns:p="http://schemas.microsoft.com/office/2006/metadata/properties" xmlns:ns2="1e78d539-f28d-4d77-ab5f-ffa91a5e148c" targetNamespace="http://schemas.microsoft.com/office/2006/metadata/properties" ma:root="true" ma:fieldsID="3727d3f9b712dbf4be3db83164c22594" ns2:_="">
    <xsd:import namespace="1e78d539-f28d-4d77-ab5f-ffa91a5e1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8d539-f28d-4d77-ab5f-ffa91a5e1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EF160E-BA3A-41F1-88CA-BD1CA1F1A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78d539-f28d-4d77-ab5f-ffa91a5e1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43</Words>
  <Characters>229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Anne Wikander Siljebøl</cp:lastModifiedBy>
  <cp:revision>2</cp:revision>
  <dcterms:created xsi:type="dcterms:W3CDTF">2026-09-07T10:58:00Z</dcterms:created>
  <dcterms:modified xsi:type="dcterms:W3CDTF">2026-09-07T10:58:00Z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0x010100A36ED259B043B645A1A88C2CF67329E9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