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4F371" w14:textId="35E76849" w:rsidR="00A85872" w:rsidRDefault="00A85872" w:rsidP="008C6F9F">
      <w:pPr>
        <w:pStyle w:val="Tittel"/>
      </w:pPr>
      <w:r>
        <w:t xml:space="preserve">Forpliktelseserklæring </w:t>
      </w:r>
    </w:p>
    <w:p w14:paraId="7E9792BA" w14:textId="0350B580" w:rsidR="69526556" w:rsidRDefault="69526556" w:rsidP="2F3BC7AC">
      <w:pPr>
        <w:pStyle w:val="Overskrift1"/>
      </w:pPr>
      <w:r>
        <w:t>2024/19102</w:t>
      </w:r>
      <w:r w:rsidR="431A4198">
        <w:t xml:space="preserve"> - </w:t>
      </w:r>
      <w:r w:rsidR="431A4198" w:rsidRPr="2F3BC7AC">
        <w:rPr>
          <w:bCs/>
        </w:rPr>
        <w:t>Leker, lekemøbler, hobby- og formingsmateriell til helseforetakene i Helse Sør-Øst</w:t>
      </w:r>
    </w:p>
    <w:p w14:paraId="006774AD" w14:textId="77777777" w:rsidR="00A85872" w:rsidRDefault="00A85872" w:rsidP="008C6F9F">
      <w:r>
        <w:tab/>
      </w:r>
    </w:p>
    <w:p w14:paraId="1BF3CF44" w14:textId="2B3B5132" w:rsidR="00A85872" w:rsidRDefault="00A85872" w:rsidP="008C6F9F">
      <w:r>
        <w:t>Denne erklæringen gjelder (underleverandør/samarbeidspartner) (B):</w:t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6B678E11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736322F1" w14:textId="77777777" w:rsidR="003B114D" w:rsidRDefault="003B114D" w:rsidP="008C6F9F">
            <w:r>
              <w:t>Organisasjonsnummer</w:t>
            </w:r>
          </w:p>
        </w:tc>
        <w:tc>
          <w:tcPr>
            <w:tcW w:w="3402" w:type="dxa"/>
          </w:tcPr>
          <w:p w14:paraId="0D3C71D0" w14:textId="6DF52AB1" w:rsidR="003B114D" w:rsidRPr="008C6F9F" w:rsidRDefault="003B114D" w:rsidP="008C6F9F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3D406B77" w14:textId="79E5C9A1" w:rsidR="003B114D" w:rsidRPr="008C6F9F" w:rsidRDefault="003B114D" w:rsidP="008C6F9F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470CD1C5" w14:textId="77777777" w:rsidTr="003B114D">
        <w:tc>
          <w:tcPr>
            <w:tcW w:w="2830" w:type="dxa"/>
          </w:tcPr>
          <w:p w14:paraId="7EC21A35" w14:textId="5BC6A001" w:rsidR="003B114D" w:rsidRDefault="003B114D" w:rsidP="008C6F9F"/>
        </w:tc>
        <w:tc>
          <w:tcPr>
            <w:tcW w:w="3402" w:type="dxa"/>
          </w:tcPr>
          <w:p w14:paraId="3FAAC6EB" w14:textId="77777777" w:rsidR="003B114D" w:rsidRDefault="003B114D" w:rsidP="008C6F9F"/>
        </w:tc>
        <w:tc>
          <w:tcPr>
            <w:tcW w:w="2977" w:type="dxa"/>
          </w:tcPr>
          <w:p w14:paraId="77746327" w14:textId="239C5663" w:rsidR="003B114D" w:rsidRDefault="003B114D" w:rsidP="008C6F9F"/>
        </w:tc>
      </w:tr>
    </w:tbl>
    <w:p w14:paraId="24001058" w14:textId="77777777" w:rsidR="00A85872" w:rsidRDefault="00A85872" w:rsidP="008C6F9F">
      <w:r>
        <w:br/>
        <w:t>som underleverandør/samarbeidspartner til (hovedleverandør) (A):</w:t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571898FC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317FC847" w14:textId="77777777" w:rsidR="003B114D" w:rsidRDefault="003B114D" w:rsidP="00A16BFE">
            <w:r>
              <w:t>Organisasjonsnummer</w:t>
            </w:r>
          </w:p>
        </w:tc>
        <w:tc>
          <w:tcPr>
            <w:tcW w:w="3402" w:type="dxa"/>
          </w:tcPr>
          <w:p w14:paraId="16AC5C2A" w14:textId="2DE4BEEF" w:rsidR="003B114D" w:rsidRPr="008C6F9F" w:rsidRDefault="003B114D" w:rsidP="00A16BFE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0E330A23" w14:textId="23987BC2" w:rsidR="003B114D" w:rsidRPr="008C6F9F" w:rsidRDefault="003B114D" w:rsidP="00A16BFE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00E5758A" w14:textId="77777777" w:rsidTr="003B114D">
        <w:tc>
          <w:tcPr>
            <w:tcW w:w="2830" w:type="dxa"/>
          </w:tcPr>
          <w:p w14:paraId="65B1E532" w14:textId="0313E92B" w:rsidR="003B114D" w:rsidRDefault="003B114D" w:rsidP="00A16BFE"/>
        </w:tc>
        <w:tc>
          <w:tcPr>
            <w:tcW w:w="3402" w:type="dxa"/>
          </w:tcPr>
          <w:p w14:paraId="12010FD8" w14:textId="77777777" w:rsidR="003B114D" w:rsidRDefault="003B114D" w:rsidP="00A16BFE"/>
        </w:tc>
        <w:tc>
          <w:tcPr>
            <w:tcW w:w="2977" w:type="dxa"/>
          </w:tcPr>
          <w:p w14:paraId="74B28D59" w14:textId="516B073A" w:rsidR="003B114D" w:rsidRDefault="003B114D" w:rsidP="00A16BFE"/>
        </w:tc>
      </w:tr>
    </w:tbl>
    <w:p w14:paraId="4BD55B96" w14:textId="7C0A97DF" w:rsidR="00A85872" w:rsidRDefault="00A85872" w:rsidP="008C6F9F">
      <w:r>
        <w:br/>
      </w:r>
      <w:r w:rsidRPr="00574E79">
        <w:t xml:space="preserve">Forpliktelseserklæringen er gitt til </w:t>
      </w:r>
      <w:r w:rsidR="00574E79" w:rsidRPr="00574E79">
        <w:t xml:space="preserve">helseforetakene i Helse Sør-Øst </w:t>
      </w:r>
      <w:r w:rsidRPr="00574E79">
        <w:t xml:space="preserve">i anledning </w:t>
      </w:r>
      <w:r w:rsidR="00574E79" w:rsidRPr="00574E79">
        <w:t xml:space="preserve">anskaffelse av rammeavtale </w:t>
      </w:r>
      <w:proofErr w:type="spellStart"/>
      <w:r w:rsidR="00574E79" w:rsidRPr="00574E79">
        <w:t>vdr</w:t>
      </w:r>
      <w:proofErr w:type="spellEnd"/>
      <w:r w:rsidR="00574E79" w:rsidRPr="00574E79">
        <w:t xml:space="preserve"> </w:t>
      </w:r>
      <w:r w:rsidR="00574E79" w:rsidRPr="00574E79">
        <w:t>Leker, lekemøbler, hobby- og formingsmateriell til helseforetakene i Helse Sør-Øst</w:t>
      </w:r>
      <w:r w:rsidR="00574E79" w:rsidRPr="00574E79">
        <w:t>.</w:t>
      </w:r>
    </w:p>
    <w:p w14:paraId="31275993" w14:textId="6C9780AE" w:rsidR="000929EC" w:rsidRPr="000929EC" w:rsidRDefault="00A85872" w:rsidP="000929EC">
      <w:r w:rsidRPr="00A85872">
        <w:rPr>
          <w:color w:val="1A588E" w:themeColor="background2" w:themeShade="80"/>
        </w:rPr>
        <w:t xml:space="preserve">&lt;Hovedleverandør (A)&gt; </w:t>
      </w:r>
      <w:r>
        <w:t xml:space="preserve">vil for kontrakt om </w:t>
      </w:r>
      <w:r w:rsidRPr="00A85872">
        <w:rPr>
          <w:color w:val="1A588E" w:themeColor="background2" w:themeShade="80"/>
        </w:rPr>
        <w:t xml:space="preserve">&lt;x&gt; </w:t>
      </w:r>
      <w:r>
        <w:t>støtte seg på &lt;</w:t>
      </w:r>
      <w:r w:rsidRPr="00A85872">
        <w:rPr>
          <w:color w:val="1A588E" w:themeColor="background2" w:themeShade="80"/>
        </w:rPr>
        <w:t>underleverandør/samarbeidspartner (B)&gt;</w:t>
      </w:r>
      <w:r>
        <w:t xml:space="preserve"> når det gjelde</w:t>
      </w:r>
      <w:r w:rsidR="00B42FE5">
        <w:t>r</w:t>
      </w:r>
      <w:r>
        <w:t>:</w:t>
      </w:r>
    </w:p>
    <w:p w14:paraId="4DA431AC" w14:textId="2F77E81A" w:rsidR="000929EC" w:rsidRPr="0037175C" w:rsidRDefault="005A0EC6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color w:val="003087" w:themeColor="text2"/>
            <w:szCs w:val="20"/>
          </w:rPr>
          <w:id w:val="10110366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4D75">
            <w:rPr>
              <w:rFonts w:ascii="MS Gothic" w:eastAsia="MS Gothic" w:hAnsi="MS Gothic" w:hint="eastAsia"/>
              <w:color w:val="003087" w:themeColor="text2"/>
              <w:szCs w:val="20"/>
            </w:rPr>
            <w:t>☐</w:t>
          </w:r>
        </w:sdtContent>
      </w:sdt>
      <w:r w:rsidR="000929EC" w:rsidRPr="00B42FE5">
        <w:rPr>
          <w:rFonts w:ascii="Calibri" w:hAnsi="Calibri"/>
          <w:color w:val="003087" w:themeColor="text2"/>
          <w:szCs w:val="20"/>
        </w:rPr>
        <w:t xml:space="preserve"> </w:t>
      </w:r>
      <w:r w:rsidR="000929EC" w:rsidRPr="0037175C">
        <w:rPr>
          <w:rFonts w:ascii="Calibri" w:hAnsi="Calibri"/>
          <w:szCs w:val="20"/>
        </w:rPr>
        <w:t>leverandørens finansielle og økonomiske kapasitet, jf.</w:t>
      </w:r>
      <w:r w:rsidR="0010781F">
        <w:rPr>
          <w:rFonts w:ascii="Calibri" w:hAnsi="Calibri"/>
          <w:szCs w:val="20"/>
        </w:rPr>
        <w:t xml:space="preserve"> </w:t>
      </w:r>
      <w:r w:rsidR="0010781F" w:rsidRPr="0010781F">
        <w:rPr>
          <w:rFonts w:ascii="Calibri" w:hAnsi="Calibri"/>
          <w:szCs w:val="20"/>
        </w:rPr>
        <w:t>forskrift om offentlige anskaffelser</w:t>
      </w:r>
      <w:r w:rsidR="000929EC" w:rsidRPr="0037175C">
        <w:rPr>
          <w:rFonts w:ascii="Calibri" w:hAnsi="Calibri"/>
          <w:szCs w:val="20"/>
        </w:rPr>
        <w:t xml:space="preserve"> § 16-3</w:t>
      </w:r>
    </w:p>
    <w:p w14:paraId="6F49AE38" w14:textId="473F9C95" w:rsidR="000929EC" w:rsidRPr="0037175C" w:rsidRDefault="000929EC" w:rsidP="2F3BC7AC">
      <w:pPr>
        <w:ind w:left="708"/>
        <w:rPr>
          <w:rFonts w:ascii="Calibri" w:hAnsi="Calibri"/>
        </w:rPr>
      </w:pPr>
      <w:r w:rsidRPr="2F3BC7AC">
        <w:rPr>
          <w:rFonts w:ascii="Calibri" w:hAnsi="Calibri"/>
        </w:rPr>
        <w:t xml:space="preserve">Ved undertegning av forpliktelseserklæringen bekrefter underleverandøren å være solidarisk ansvarlig for utførelsen av kontrakten, jf. </w:t>
      </w:r>
      <w:r w:rsidR="0010781F" w:rsidRPr="2F3BC7AC">
        <w:rPr>
          <w:rFonts w:ascii="Calibri" w:hAnsi="Calibri"/>
        </w:rPr>
        <w:t xml:space="preserve">forskrift om offentlige anskaffelser </w:t>
      </w:r>
      <w:r w:rsidRPr="2F3BC7AC">
        <w:rPr>
          <w:rFonts w:ascii="Calibri" w:hAnsi="Calibri"/>
        </w:rPr>
        <w:t xml:space="preserve">§ 16-10 (4). </w:t>
      </w:r>
    </w:p>
    <w:p w14:paraId="54895B6C" w14:textId="77777777" w:rsidR="000929EC" w:rsidRPr="0037175C" w:rsidRDefault="000929EC" w:rsidP="000929EC">
      <w:pPr>
        <w:ind w:left="708"/>
        <w:rPr>
          <w:rFonts w:ascii="Calibri" w:hAnsi="Calibri"/>
          <w:szCs w:val="20"/>
        </w:rPr>
      </w:pPr>
    </w:p>
    <w:p w14:paraId="78AD9E70" w14:textId="3E5637A6" w:rsidR="000929EC" w:rsidRPr="0037175C" w:rsidRDefault="005A0EC6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szCs w:val="20"/>
          </w:rPr>
          <w:id w:val="-16733200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29EC" w:rsidRPr="0037175C">
            <w:rPr>
              <w:rFonts w:ascii="Segoe UI Symbol" w:hAnsi="Segoe UI Symbol" w:cs="Segoe UI Symbol"/>
              <w:szCs w:val="20"/>
            </w:rPr>
            <w:t>☐</w:t>
          </w:r>
        </w:sdtContent>
      </w:sdt>
      <w:r w:rsidR="000929EC" w:rsidRPr="0037175C">
        <w:rPr>
          <w:rFonts w:ascii="Calibri" w:hAnsi="Calibri"/>
          <w:szCs w:val="20"/>
        </w:rPr>
        <w:t xml:space="preserve"> leverandørens tekniske og faglige kvalifikasjoner, jf. </w:t>
      </w:r>
      <w:r w:rsidR="0010781F" w:rsidRPr="0010781F">
        <w:rPr>
          <w:rFonts w:ascii="Calibri" w:hAnsi="Calibri"/>
          <w:szCs w:val="20"/>
        </w:rPr>
        <w:t>forskrift om offentlige anskaffelser</w:t>
      </w:r>
      <w:r w:rsidR="0010781F">
        <w:rPr>
          <w:rFonts w:ascii="Calibri" w:hAnsi="Calibri"/>
          <w:szCs w:val="20"/>
        </w:rPr>
        <w:t xml:space="preserve"> </w:t>
      </w:r>
      <w:r w:rsidR="000929EC" w:rsidRPr="0037175C">
        <w:rPr>
          <w:rFonts w:ascii="Calibri" w:hAnsi="Calibri"/>
          <w:szCs w:val="20"/>
        </w:rPr>
        <w:t>§ 16-5, der</w:t>
      </w:r>
    </w:p>
    <w:tbl>
      <w:tblPr>
        <w:tblW w:w="8363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9"/>
        <w:gridCol w:w="6374"/>
      </w:tblGrid>
      <w:tr w:rsidR="00B42FE5" w:rsidRPr="0037175C" w14:paraId="5D7C34A3" w14:textId="77777777" w:rsidTr="000046AC">
        <w:tc>
          <w:tcPr>
            <w:tcW w:w="1989" w:type="dxa"/>
            <w:vAlign w:val="center"/>
          </w:tcPr>
          <w:p w14:paraId="37A437E2" w14:textId="77777777" w:rsidR="000929EC" w:rsidRPr="0037175C" w:rsidRDefault="000929EC" w:rsidP="000046AC">
            <w:pPr>
              <w:pStyle w:val="Contractstyle"/>
              <w:ind w:left="0"/>
              <w:rPr>
                <w:rFonts w:ascii="Calibri" w:hAnsi="Calibri"/>
                <w:b/>
              </w:rPr>
            </w:pPr>
            <w:r w:rsidRPr="0037175C">
              <w:rPr>
                <w:rFonts w:ascii="Calibri" w:hAnsi="Calibri"/>
                <w:b/>
              </w:rPr>
              <w:t>underleverandøren vil bidra med følgende ressurser for tjenestene/ fagområdene:</w:t>
            </w:r>
          </w:p>
        </w:tc>
        <w:sdt>
          <w:sdtPr>
            <w:rPr>
              <w:rFonts w:ascii="Calibri" w:hAnsi="Calibri"/>
            </w:rPr>
            <w:id w:val="1239982294"/>
            <w:placeholder>
              <w:docPart w:val="90CC188FA2144146884EA97EF188F635"/>
            </w:placeholder>
          </w:sdtPr>
          <w:sdtEndPr/>
          <w:sdtContent>
            <w:tc>
              <w:tcPr>
                <w:tcW w:w="6374" w:type="dxa"/>
                <w:vAlign w:val="center"/>
              </w:tcPr>
              <w:p w14:paraId="3200A30F" w14:textId="77777777" w:rsidR="000929EC" w:rsidRPr="0037175C" w:rsidRDefault="000929EC" w:rsidP="000046AC">
                <w:pPr>
                  <w:pStyle w:val="Contractstyle"/>
                  <w:ind w:left="0"/>
                  <w:rPr>
                    <w:rFonts w:ascii="Calibri" w:hAnsi="Calibri"/>
                  </w:rPr>
                </w:pPr>
                <w:r w:rsidRPr="0037175C">
                  <w:rPr>
                    <w:rFonts w:ascii="Calibri" w:hAnsi="Calibri"/>
                  </w:rPr>
                  <w:t>Her beskrives hvilke ressurser UL skal stille med for at HL kan oppfylle kvalifikasjonskravet og utføre kontraktsarbeidene.</w:t>
                </w:r>
              </w:p>
            </w:tc>
          </w:sdtContent>
        </w:sdt>
      </w:tr>
    </w:tbl>
    <w:p w14:paraId="07E0DB28" w14:textId="77777777" w:rsidR="00A85872" w:rsidRDefault="00A85872" w:rsidP="00A85872"/>
    <w:p w14:paraId="33095D6C" w14:textId="77777777" w:rsidR="00347148" w:rsidRPr="00347148" w:rsidRDefault="00347148" w:rsidP="00347148">
      <w:r w:rsidRPr="00347148">
        <w:t xml:space="preserve">Det bekreftes med dette at </w:t>
      </w:r>
      <w:r w:rsidRPr="00347148">
        <w:rPr>
          <w:color w:val="003087" w:themeColor="text2"/>
        </w:rPr>
        <w:t xml:space="preserve">&lt;hovedleverandør (A)&gt; </w:t>
      </w:r>
      <w:r w:rsidRPr="00347148">
        <w:t xml:space="preserve">vil ha rådighet over de nødvendige ressursene hos </w:t>
      </w:r>
      <w:r w:rsidRPr="00347148">
        <w:rPr>
          <w:color w:val="003087" w:themeColor="text2"/>
        </w:rPr>
        <w:t xml:space="preserve">&lt;underleverandør/samarbeidspartner (B)&gt; </w:t>
      </w:r>
      <w:r w:rsidRPr="00347148">
        <w:t xml:space="preserve">for å sikre oppfyllelse av kontraktsforpliktelsene i hele avtaleperioden eller så lenge det er nødvendig for </w:t>
      </w:r>
      <w:r w:rsidRPr="00347148">
        <w:rPr>
          <w:color w:val="003087" w:themeColor="text2"/>
        </w:rPr>
        <w:t xml:space="preserve">&lt;hovedleverandør (A)&gt; </w:t>
      </w:r>
      <w:r w:rsidRPr="00347148">
        <w:t xml:space="preserve">å benytte </w:t>
      </w:r>
      <w:r w:rsidRPr="00347148">
        <w:rPr>
          <w:color w:val="003087" w:themeColor="text2"/>
        </w:rPr>
        <w:t xml:space="preserve">&lt;underleverandør/samarbeidspartner (B)&gt; </w:t>
      </w:r>
      <w:r w:rsidRPr="00347148">
        <w:t>til å sikre oppfyllelse av kontraktsforpliktelsene.</w:t>
      </w:r>
    </w:p>
    <w:p w14:paraId="47638708" w14:textId="77777777" w:rsidR="00347148" w:rsidRPr="0037175C" w:rsidRDefault="00347148" w:rsidP="00A85872"/>
    <w:p w14:paraId="501F5D23" w14:textId="3F6195A1" w:rsidR="00A85872" w:rsidRDefault="00A85872" w:rsidP="00A85872">
      <w:r>
        <w:t>___________</w:t>
      </w:r>
      <w:r>
        <w:tab/>
        <w:t>_____________________________________________________________________</w:t>
      </w:r>
      <w:r w:rsidRPr="00A85872">
        <w:t xml:space="preserve"> Dato</w:t>
      </w:r>
      <w:r>
        <w:tab/>
      </w:r>
      <w:r>
        <w:tab/>
      </w:r>
      <w:r w:rsidRPr="00A85872">
        <w:t>Navn og tittel</w:t>
      </w:r>
    </w:p>
    <w:p w14:paraId="6CD067DE" w14:textId="77777777" w:rsidR="00A85872" w:rsidRDefault="00A85872" w:rsidP="00351789">
      <w:pPr>
        <w:ind w:left="4950" w:hanging="4950"/>
      </w:pPr>
    </w:p>
    <w:p w14:paraId="4CB6E326" w14:textId="77777777" w:rsidR="006D21AB" w:rsidRDefault="006D21AB" w:rsidP="00351789">
      <w:pPr>
        <w:ind w:left="4950" w:hanging="4950"/>
      </w:pPr>
    </w:p>
    <w:p w14:paraId="79F50034" w14:textId="1DB611AA" w:rsidR="00A85872" w:rsidRDefault="00A85872" w:rsidP="00351789">
      <w:pPr>
        <w:ind w:left="4950" w:hanging="4950"/>
      </w:pPr>
      <w:r>
        <w:lastRenderedPageBreak/>
        <w:t>Signert av bemyndiget representant for underleverandør/samarbeidspartner (B)</w:t>
      </w:r>
    </w:p>
    <w:p w14:paraId="4715B9DC" w14:textId="6E28E6F1" w:rsidR="00A85872" w:rsidRDefault="00A85872" w:rsidP="008C6F9F"/>
    <w:p w14:paraId="06953AFE" w14:textId="6CD3F5EC" w:rsidR="00A85872" w:rsidRDefault="00A85872" w:rsidP="008C6F9F">
      <w:r w:rsidRPr="00A85872">
        <w:t>___________</w:t>
      </w:r>
      <w:r w:rsidRPr="00A85872">
        <w:tab/>
        <w:t>_____________________________________________________________________ Dato</w:t>
      </w:r>
      <w:r w:rsidRPr="00A85872">
        <w:tab/>
      </w:r>
      <w:r w:rsidRPr="00A85872">
        <w:tab/>
        <w:t>Navn og tittel</w:t>
      </w:r>
    </w:p>
    <w:p w14:paraId="4FE21022" w14:textId="77777777" w:rsidR="00A85872" w:rsidRDefault="00A85872" w:rsidP="008C6F9F"/>
    <w:p w14:paraId="20CA4621" w14:textId="2DD4284A" w:rsidR="00512B3B" w:rsidRPr="00512B3B" w:rsidRDefault="00A85872" w:rsidP="008F2B11">
      <w:r>
        <w:t>Signert av bemyndiget representant for hovedleverandør (A)</w:t>
      </w:r>
    </w:p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AD36E" w14:textId="77777777" w:rsidR="005A0EC6" w:rsidRDefault="005A0EC6" w:rsidP="008A6B54">
      <w:pPr>
        <w:spacing w:after="0" w:line="240" w:lineRule="auto"/>
      </w:pPr>
      <w:r>
        <w:separator/>
      </w:r>
    </w:p>
  </w:endnote>
  <w:endnote w:type="continuationSeparator" w:id="0">
    <w:p w14:paraId="08BF048F" w14:textId="77777777" w:rsidR="005A0EC6" w:rsidRDefault="005A0EC6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8"/>
      <w:gridCol w:w="2973"/>
    </w:tblGrid>
    <w:tr w:rsidR="0001190D" w:rsidRPr="00907B33" w14:paraId="74BA5154" w14:textId="77777777" w:rsidTr="432CBCE8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0E5110B7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6FAF5F3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1D23F61C" w14:textId="77777777" w:rsidTr="432CBCE8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ACEEC7E" w14:textId="33C1BCDA" w:rsidR="0001190D" w:rsidRPr="00BD5AA6" w:rsidRDefault="432CBCE8" w:rsidP="432CBCE8">
          <w:pPr>
            <w:pStyle w:val="Bunntekst"/>
            <w:rPr>
              <w:b w:val="0"/>
              <w:color w:val="003087" w:themeColor="text2"/>
              <w:sz w:val="18"/>
              <w:szCs w:val="18"/>
            </w:rPr>
          </w:pPr>
          <w:r w:rsidRPr="432CBCE8">
            <w:rPr>
              <w:b w:val="0"/>
              <w:color w:val="003087" w:themeColor="text2"/>
              <w:sz w:val="18"/>
              <w:szCs w:val="18"/>
            </w:rPr>
            <w:t xml:space="preserve">Forpliktelseserklæring </w:t>
          </w:r>
          <w:proofErr w:type="spellStart"/>
          <w:r w:rsidRPr="432CBCE8">
            <w:rPr>
              <w:b w:val="0"/>
              <w:color w:val="003087" w:themeColor="text2"/>
              <w:sz w:val="18"/>
              <w:szCs w:val="18"/>
            </w:rPr>
            <w:t>underleverandør_hovedleverandør</w:t>
          </w:r>
          <w:proofErr w:type="spellEnd"/>
          <w:r w:rsidRPr="432CBCE8">
            <w:rPr>
              <w:b w:val="0"/>
              <w:color w:val="003087" w:themeColor="text2"/>
              <w:sz w:val="18"/>
              <w:szCs w:val="18"/>
            </w:rPr>
            <w:t>, versjon 05-2026</w:t>
          </w:r>
        </w:p>
      </w:tc>
      <w:tc>
        <w:tcPr>
          <w:tcW w:w="1639" w:type="pct"/>
        </w:tcPr>
        <w:p w14:paraId="5F5363AE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7A5593B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0"/>
      <w:gridCol w:w="2970"/>
    </w:tblGrid>
    <w:tr w:rsidR="004F084A" w:rsidRPr="00907B33" w14:paraId="19D00025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92D7D5D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12F2CA1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76F7B5CD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5BA2553F" w14:textId="09EBABEC" w:rsidR="004F084A" w:rsidRPr="00BD5AA6" w:rsidRDefault="00A85872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 xml:space="preserve">Forpliktelseserklæring </w:t>
          </w:r>
          <w:proofErr w:type="spellStart"/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underleverandør_hovedleverandør</w:t>
          </w:r>
          <w:proofErr w:type="spellEnd"/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043318">
            <w:rPr>
              <w:b w:val="0"/>
              <w:bCs/>
              <w:color w:val="003087" w:themeColor="text2"/>
              <w:sz w:val="18"/>
              <w:szCs w:val="18"/>
            </w:rPr>
            <w:t>05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10781F">
            <w:rPr>
              <w:b w:val="0"/>
              <w:bCs/>
              <w:color w:val="003087" w:themeColor="text2"/>
              <w:sz w:val="18"/>
              <w:szCs w:val="18"/>
            </w:rPr>
            <w:t>6</w:t>
          </w:r>
        </w:p>
      </w:tc>
      <w:tc>
        <w:tcPr>
          <w:tcW w:w="1639" w:type="pct"/>
        </w:tcPr>
        <w:p w14:paraId="7DAD2880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066AB1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D966A" w14:textId="77777777" w:rsidR="005A0EC6" w:rsidRDefault="005A0EC6" w:rsidP="008A6B54">
      <w:pPr>
        <w:spacing w:after="0" w:line="240" w:lineRule="auto"/>
      </w:pPr>
      <w:r>
        <w:separator/>
      </w:r>
    </w:p>
  </w:footnote>
  <w:footnote w:type="continuationSeparator" w:id="0">
    <w:p w14:paraId="2E00F398" w14:textId="77777777" w:rsidR="005A0EC6" w:rsidRDefault="005A0EC6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273B0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D9B8552" wp14:editId="72564E6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958B9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40B181D" wp14:editId="68A9080B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attachedTemplate r:id="rId1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872"/>
    <w:rsid w:val="0001190D"/>
    <w:rsid w:val="000169B0"/>
    <w:rsid w:val="00043318"/>
    <w:rsid w:val="00044D75"/>
    <w:rsid w:val="00061D42"/>
    <w:rsid w:val="00066FAD"/>
    <w:rsid w:val="000929EC"/>
    <w:rsid w:val="000E3D69"/>
    <w:rsid w:val="000F11A5"/>
    <w:rsid w:val="0010781F"/>
    <w:rsid w:val="001457DD"/>
    <w:rsid w:val="00172E83"/>
    <w:rsid w:val="00174C26"/>
    <w:rsid w:val="00234B11"/>
    <w:rsid w:val="002C03B4"/>
    <w:rsid w:val="002C5C80"/>
    <w:rsid w:val="002D33F1"/>
    <w:rsid w:val="002F21B1"/>
    <w:rsid w:val="00311005"/>
    <w:rsid w:val="00347148"/>
    <w:rsid w:val="0037175C"/>
    <w:rsid w:val="003B114D"/>
    <w:rsid w:val="003C7810"/>
    <w:rsid w:val="003D3F41"/>
    <w:rsid w:val="00400A8F"/>
    <w:rsid w:val="00402EAE"/>
    <w:rsid w:val="00403A02"/>
    <w:rsid w:val="00421342"/>
    <w:rsid w:val="004316FB"/>
    <w:rsid w:val="0047732F"/>
    <w:rsid w:val="00486A77"/>
    <w:rsid w:val="004B54E4"/>
    <w:rsid w:val="004F084A"/>
    <w:rsid w:val="00512B3B"/>
    <w:rsid w:val="00522354"/>
    <w:rsid w:val="0052586F"/>
    <w:rsid w:val="0056729F"/>
    <w:rsid w:val="005703FD"/>
    <w:rsid w:val="00574E79"/>
    <w:rsid w:val="005A0EC6"/>
    <w:rsid w:val="005D0AAA"/>
    <w:rsid w:val="005E3FC0"/>
    <w:rsid w:val="005E61C2"/>
    <w:rsid w:val="005F5862"/>
    <w:rsid w:val="00607C23"/>
    <w:rsid w:val="006837C3"/>
    <w:rsid w:val="006C12C5"/>
    <w:rsid w:val="006D21AB"/>
    <w:rsid w:val="006F312A"/>
    <w:rsid w:val="0076237F"/>
    <w:rsid w:val="00765529"/>
    <w:rsid w:val="00771457"/>
    <w:rsid w:val="007D00AD"/>
    <w:rsid w:val="007F13FF"/>
    <w:rsid w:val="0081186E"/>
    <w:rsid w:val="0082284E"/>
    <w:rsid w:val="0082344F"/>
    <w:rsid w:val="00880BD0"/>
    <w:rsid w:val="00884491"/>
    <w:rsid w:val="008961BF"/>
    <w:rsid w:val="008A1521"/>
    <w:rsid w:val="008A6B54"/>
    <w:rsid w:val="008E76D7"/>
    <w:rsid w:val="008F2B11"/>
    <w:rsid w:val="00907B33"/>
    <w:rsid w:val="00947B7A"/>
    <w:rsid w:val="00961A5D"/>
    <w:rsid w:val="009A3E11"/>
    <w:rsid w:val="009B2280"/>
    <w:rsid w:val="009B4D02"/>
    <w:rsid w:val="009C7E5D"/>
    <w:rsid w:val="009F7F53"/>
    <w:rsid w:val="00A13B9A"/>
    <w:rsid w:val="00A51393"/>
    <w:rsid w:val="00A659C6"/>
    <w:rsid w:val="00A6702A"/>
    <w:rsid w:val="00A85872"/>
    <w:rsid w:val="00AA1652"/>
    <w:rsid w:val="00AE3BC9"/>
    <w:rsid w:val="00B254A8"/>
    <w:rsid w:val="00B30A4F"/>
    <w:rsid w:val="00B42FE5"/>
    <w:rsid w:val="00B656CC"/>
    <w:rsid w:val="00BC7511"/>
    <w:rsid w:val="00BD5AA6"/>
    <w:rsid w:val="00C37AEC"/>
    <w:rsid w:val="00C80220"/>
    <w:rsid w:val="00CB354A"/>
    <w:rsid w:val="00CC0CDA"/>
    <w:rsid w:val="00CC2A39"/>
    <w:rsid w:val="00CF118B"/>
    <w:rsid w:val="00D0738E"/>
    <w:rsid w:val="00D25402"/>
    <w:rsid w:val="00D549FA"/>
    <w:rsid w:val="00D758FB"/>
    <w:rsid w:val="00D850B0"/>
    <w:rsid w:val="00D869B4"/>
    <w:rsid w:val="00DC5C03"/>
    <w:rsid w:val="00E3138E"/>
    <w:rsid w:val="00E76DC4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91047"/>
    <w:rsid w:val="00FA1CD0"/>
    <w:rsid w:val="00FD6AD8"/>
    <w:rsid w:val="2BD47D14"/>
    <w:rsid w:val="2F3BC7AC"/>
    <w:rsid w:val="316A1A8C"/>
    <w:rsid w:val="431A4198"/>
    <w:rsid w:val="432CBCE8"/>
    <w:rsid w:val="69526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C1ED3"/>
  <w15:chartTrackingRefBased/>
  <w15:docId w15:val="{4F37058B-D8F9-4125-A753-3CE6689D4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table" w:styleId="Rutenettabelllys">
    <w:name w:val="Grid Table Light"/>
    <w:basedOn w:val="Vanligtabell"/>
    <w:uiPriority w:val="40"/>
    <w:rsid w:val="00A8587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Contractstyle">
    <w:name w:val="Contractstyle"/>
    <w:rsid w:val="000929EC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9104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9104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9104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9104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9104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8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0CC188FA2144146884EA97EF188F63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FD35AD2-CB4B-486B-9B51-96415C978BF3}"/>
      </w:docPartPr>
      <w:docPartBody>
        <w:p w:rsidR="00765529" w:rsidRDefault="00765529" w:rsidP="00853629">
          <w:pPr>
            <w:pStyle w:val="Contractstyle"/>
            <w:ind w:left="0"/>
            <w:rPr>
              <w:rFonts w:ascii="Calibri" w:hAnsi="Calibri"/>
            </w:rPr>
          </w:pPr>
        </w:p>
        <w:p w:rsidR="00594A76" w:rsidRDefault="00765529" w:rsidP="00765529">
          <w:pPr>
            <w:pStyle w:val="90CC188FA2144146884EA97EF188F635"/>
          </w:pPr>
          <w:r w:rsidRPr="003950B1">
            <w:rPr>
              <w:rFonts w:ascii="Calibri" w:hAnsi="Calibri"/>
            </w:rPr>
            <w:t>Klikk eller trykk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529"/>
    <w:rsid w:val="003F613D"/>
    <w:rsid w:val="00594A76"/>
    <w:rsid w:val="005D0AAA"/>
    <w:rsid w:val="00765529"/>
    <w:rsid w:val="008E76D7"/>
    <w:rsid w:val="00947B7A"/>
    <w:rsid w:val="00CF118B"/>
    <w:rsid w:val="00EF6EA7"/>
    <w:rsid w:val="00F73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Contractstyle">
    <w:name w:val="Contractstyle"/>
    <w:rsid w:val="00765529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kern w:val="0"/>
      <w:sz w:val="22"/>
      <w:szCs w:val="20"/>
      <w14:ligatures w14:val="none"/>
    </w:rPr>
  </w:style>
  <w:style w:type="paragraph" w:customStyle="1" w:styleId="90CC188FA2144146884EA97EF188F635">
    <w:name w:val="90CC188FA2144146884EA97EF188F635"/>
    <w:rsid w:val="007655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6ED259B043B645A1A88C2CF67329E9" ma:contentTypeVersion="3" ma:contentTypeDescription="Opprett et nytt dokument." ma:contentTypeScope="" ma:versionID="e20093e3901655798a108fd0fc30e7b4">
  <xsd:schema xmlns:xsd="http://www.w3.org/2001/XMLSchema" xmlns:xs="http://www.w3.org/2001/XMLSchema" xmlns:p="http://schemas.microsoft.com/office/2006/metadata/properties" xmlns:ns2="1e78d539-f28d-4d77-ab5f-ffa91a5e148c" targetNamespace="http://schemas.microsoft.com/office/2006/metadata/properties" ma:root="true" ma:fieldsID="ca1cf2fcc1651205b0d83069c43d37e1" ns2:_="">
    <xsd:import namespace="1e78d539-f28d-4d77-ab5f-ffa91a5e14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78d539-f28d-4d77-ab5f-ffa91a5e14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BAD642-874D-4DB9-A8E8-93626C7C16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F728C20-A411-42A7-9929-520D9AB528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F87576-D4E8-46E9-B98D-5E8C6D29A2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78d539-f28d-4d77-ab5f-ffa91a5e14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1</TotalTime>
  <Pages>2</Pages>
  <Words>313</Words>
  <Characters>1663</Characters>
  <Application>Microsoft Office Word</Application>
  <DocSecurity>0</DocSecurity>
  <Lines>13</Lines>
  <Paragraphs>3</Paragraphs>
  <ScaleCrop>false</ScaleCrop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Anne Wikander Siljebøl</cp:lastModifiedBy>
  <cp:revision>2</cp:revision>
  <dcterms:created xsi:type="dcterms:W3CDTF">2026-09-07T11:00:00Z</dcterms:created>
  <dcterms:modified xsi:type="dcterms:W3CDTF">2026-09-07T11:00:00Z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76700</vt:r8>
  </property>
  <property fmtid="{D5CDD505-2E9C-101B-9397-08002B2CF9AE}" pid="3" name="xd_ProgID">
    <vt:lpwstr/>
  </property>
  <property fmtid="{D5CDD505-2E9C-101B-9397-08002B2CF9AE}" pid="4" name="ContentTypeId">
    <vt:lpwstr>0x010100A36ED259B043B645A1A88C2CF67329E9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eddf1c2c1da842e2bc8d48adb607c365">
    <vt:lpwstr/>
  </property>
  <property fmtid="{D5CDD505-2E9C-101B-9397-08002B2CF9AE}" pid="13" name="SHIBusinessUnit">
    <vt:lpwstr/>
  </property>
  <property fmtid="{D5CDD505-2E9C-101B-9397-08002B2CF9AE}" pid="14" name="SHIStatus">
    <vt:lpwstr>1;#Kladd|b4b6a614-00e1-4169-90bb-f9dbedae6a98</vt:lpwstr>
  </property>
  <property fmtid="{D5CDD505-2E9C-101B-9397-08002B2CF9AE}" pid="15" name="mb0d347ee0664214bffb1328b3228b3b">
    <vt:lpwstr/>
  </property>
  <property fmtid="{D5CDD505-2E9C-101B-9397-08002B2CF9AE}" pid="16" name="lda629c15bae4e91aa6c7e8cbbdfc8b6">
    <vt:lpwstr/>
  </property>
  <property fmtid="{D5CDD505-2E9C-101B-9397-08002B2CF9AE}" pid="17" name="SHIArchiveKey">
    <vt:lpwstr/>
  </property>
  <property fmtid="{D5CDD505-2E9C-101B-9397-08002B2CF9AE}" pid="18" name="f692c5fbbf584dd1b4cdb2fc07ec6741">
    <vt:lpwstr/>
  </property>
  <property fmtid="{D5CDD505-2E9C-101B-9397-08002B2CF9AE}" pid="19" name="SHIBusinessFunction">
    <vt:lpwstr/>
  </property>
  <property fmtid="{D5CDD505-2E9C-101B-9397-08002B2CF9AE}" pid="20" name="SHIJournalType">
    <vt:lpwstr/>
  </property>
  <property fmtid="{D5CDD505-2E9C-101B-9397-08002B2CF9AE}" pid="21" name="cd34d7d8f9d8445ca63dd03b5376680a">
    <vt:lpwstr/>
  </property>
</Properties>
</file>