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5BFEAAE9" w:rsidR="00BD026A" w:rsidRDefault="00BD026A" w:rsidP="1E7837D3">
      <w:r>
        <w:t xml:space="preserve">Denne garantien er gitt av </w:t>
      </w:r>
      <w:r w:rsidRPr="1E7837D3">
        <w:rPr>
          <w:color w:val="1A588E" w:themeColor="background2" w:themeShade="80"/>
        </w:rPr>
        <w:t>[firma]</w:t>
      </w:r>
      <w:r>
        <w:t xml:space="preserve"> (heretter kalt Morselskapet) org. nr. </w:t>
      </w:r>
      <w:r w:rsidRPr="1E7837D3">
        <w:rPr>
          <w:color w:val="1A588E" w:themeColor="background2" w:themeShade="80"/>
        </w:rPr>
        <w:t xml:space="preserve">xxx xxx xxx </w:t>
      </w:r>
      <w:r>
        <w:t xml:space="preserve">til </w:t>
      </w:r>
      <w:r w:rsidRPr="1E7837D3">
        <w:t>de lokale helseforetakene v/Sykehusinnkjøp HF.</w:t>
      </w:r>
    </w:p>
    <w:p w14:paraId="0C8A76F8" w14:textId="28E4A75A" w:rsidR="00BD026A" w:rsidRDefault="00BD026A" w:rsidP="00137312">
      <w:r w:rsidRPr="1E7837D3">
        <w:t xml:space="preserve">Morselskapet garanterer med dette, Datterselskapets fulle gjennomføring av alle forpliktelser Datterselskapet inngår slik det </w:t>
      </w:r>
      <w:proofErr w:type="gramStart"/>
      <w:r w:rsidRPr="1E7837D3">
        <w:t>fremgår</w:t>
      </w:r>
      <w:proofErr w:type="gramEnd"/>
      <w:r w:rsidRPr="1E7837D3">
        <w:t xml:space="preserve"> av en eventuell kontrakt med de lokale 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w:t>
      </w:r>
      <w:proofErr w:type="gramStart"/>
      <w:r>
        <w:t>bevirke</w:t>
      </w:r>
      <w:proofErr w:type="gramEnd"/>
      <w:r>
        <w:t xml:space="preserv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3EA95" w14:textId="77777777" w:rsidR="00CB2303" w:rsidRDefault="00CB2303" w:rsidP="008A6B54">
      <w:pPr>
        <w:spacing w:after="0" w:line="240" w:lineRule="auto"/>
      </w:pPr>
      <w:r>
        <w:separator/>
      </w:r>
    </w:p>
  </w:endnote>
  <w:endnote w:type="continuationSeparator" w:id="0">
    <w:p w14:paraId="70291E57" w14:textId="77777777" w:rsidR="00CB2303" w:rsidRDefault="00CB2303"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1AF63" w14:textId="77777777" w:rsidR="00CB2303" w:rsidRDefault="00CB2303" w:rsidP="008A6B54">
      <w:pPr>
        <w:spacing w:after="0" w:line="240" w:lineRule="auto"/>
      </w:pPr>
      <w:r>
        <w:separator/>
      </w:r>
    </w:p>
  </w:footnote>
  <w:footnote w:type="continuationSeparator" w:id="0">
    <w:p w14:paraId="7AE809DC" w14:textId="77777777" w:rsidR="00CB2303" w:rsidRDefault="00CB2303"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47B7A"/>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BE59DB"/>
    <w:rsid w:val="00C2593C"/>
    <w:rsid w:val="00C37AEC"/>
    <w:rsid w:val="00C80220"/>
    <w:rsid w:val="00CB2303"/>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 w:val="1E7837D3"/>
    <w:rsid w:val="2BC46DD6"/>
    <w:rsid w:val="5F5A121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6ED259B043B645A1A88C2CF67329E9" ma:contentTypeVersion="3" ma:contentTypeDescription="Opprett et nytt dokument." ma:contentTypeScope="" ma:versionID="e20093e3901655798a108fd0fc30e7b4">
  <xsd:schema xmlns:xsd="http://www.w3.org/2001/XMLSchema" xmlns:xs="http://www.w3.org/2001/XMLSchema" xmlns:p="http://schemas.microsoft.com/office/2006/metadata/properties" xmlns:ns2="1e78d539-f28d-4d77-ab5f-ffa91a5e148c" targetNamespace="http://schemas.microsoft.com/office/2006/metadata/properties" ma:root="true" ma:fieldsID="ca1cf2fcc1651205b0d83069c43d37e1" ns2:_="">
    <xsd:import namespace="1e78d539-f28d-4d77-ab5f-ffa91a5e14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78d539-f28d-4d77-ab5f-ffa91a5e1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31E29-6388-4E4C-9C20-096B40AFC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78d539-f28d-4d77-ab5f-ffa91a5e1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0</TotalTime>
  <Pages>1</Pages>
  <Words>247</Words>
  <Characters>1313</Characters>
  <Application>Microsoft Office Word</Application>
  <DocSecurity>0</DocSecurity>
  <Lines>10</Lines>
  <Paragraphs>3</Paragraphs>
  <ScaleCrop>false</ScaleCrop>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Anne Wikander Siljebøl</cp:lastModifiedBy>
  <cp:revision>2</cp:revision>
  <dcterms:created xsi:type="dcterms:W3CDTF">2026-09-07T11:00:00Z</dcterms:created>
  <dcterms:modified xsi:type="dcterms:W3CDTF">2026-09-07T11:00:00Z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0x010100A36ED259B043B645A1A88C2CF67329E9</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