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12D60F0C" w:rsidR="00F50F1D" w:rsidRDefault="00F50F1D" w:rsidP="00B30EB4">
      <w:pPr>
        <w:pStyle w:val="Tittel"/>
      </w:pPr>
      <w:r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6DC44224" w14:textId="2D322A05" w:rsidR="00A33214" w:rsidRDefault="00D9180B" w:rsidP="4D1868F0">
      <w:pPr>
        <w:spacing w:before="120"/>
      </w:pPr>
      <w:r>
        <w:t xml:space="preserve">Skjemaet fylles ut for å </w:t>
      </w:r>
      <w:r w:rsidR="006425DC">
        <w:t xml:space="preserve">dokumentere </w:t>
      </w:r>
      <w:r w:rsidR="001E25C9">
        <w:t xml:space="preserve">at Tilbyder oppfyller </w:t>
      </w:r>
      <w:r w:rsidR="00875C5B">
        <w:t>kvalifikasjonskravet</w:t>
      </w:r>
      <w:r w:rsidR="006156B8">
        <w:t xml:space="preserve"> </w:t>
      </w:r>
      <w:r w:rsidR="00875C5B">
        <w:t>«</w:t>
      </w:r>
      <w:r w:rsidR="006156B8">
        <w:t xml:space="preserve">Erfaring fra </w:t>
      </w:r>
      <w:r w:rsidR="0054058B">
        <w:t>sammenlignbare oppdrag</w:t>
      </w:r>
      <w:r w:rsidR="00875C5B">
        <w:t xml:space="preserve">», som beskrevet i </w:t>
      </w:r>
      <w:r w:rsidR="4037B8BE">
        <w:t>Konkurransebestemmelser</w:t>
      </w:r>
      <w:r w:rsidR="006D571F">
        <w:t>.</w:t>
      </w:r>
    </w:p>
    <w:p w14:paraId="5303B01E" w14:textId="1C7CB6FB" w:rsidR="00F50F1D" w:rsidRPr="00F02787" w:rsidRDefault="007754F0" w:rsidP="00C86665">
      <w:r>
        <w:t>Oppdragsgiver bruker opplysningene i listen til å vurdere</w:t>
      </w:r>
      <w:r w:rsidR="00E37843">
        <w:t xml:space="preserve"> Leverandørens</w:t>
      </w:r>
      <w:r w:rsidR="00F50F1D" w:rsidRPr="00F02787">
        <w:t xml:space="preserve"> kvalifikasjoner</w:t>
      </w:r>
      <w:r w:rsidR="00F44D16">
        <w:t xml:space="preserve"> knyttet til dette kvalifikasjonskravet</w:t>
      </w:r>
      <w:r w:rsidR="00F50F1D"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BBC33" w14:textId="77777777" w:rsidR="005C0FE4" w:rsidRDefault="005C0FE4" w:rsidP="008A6B54">
      <w:pPr>
        <w:spacing w:after="0" w:line="240" w:lineRule="auto"/>
      </w:pPr>
      <w:r>
        <w:separator/>
      </w:r>
    </w:p>
  </w:endnote>
  <w:endnote w:type="continuationSeparator" w:id="0">
    <w:p w14:paraId="07031E50" w14:textId="77777777" w:rsidR="005C0FE4" w:rsidRDefault="005C0FE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9C66" w14:textId="77777777" w:rsidR="00453CBA" w:rsidRDefault="00453CB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referanser, versjon 07-2023</w:t>
          </w:r>
        </w:p>
      </w:tc>
      <w:tc>
        <w:tcPr>
          <w:tcW w:w="2500" w:type="pct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C3BF3" w14:textId="77777777" w:rsidR="005C0FE4" w:rsidRDefault="005C0FE4" w:rsidP="008A6B54">
      <w:pPr>
        <w:spacing w:after="0" w:line="240" w:lineRule="auto"/>
      </w:pPr>
      <w:r>
        <w:separator/>
      </w:r>
    </w:p>
  </w:footnote>
  <w:footnote w:type="continuationSeparator" w:id="0">
    <w:p w14:paraId="3CC6B6ED" w14:textId="77777777" w:rsidR="005C0FE4" w:rsidRDefault="005C0FE4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2C9CE" w14:textId="77777777" w:rsidR="00453CBA" w:rsidRDefault="00453CB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1842AF4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81FF0"/>
    <w:rsid w:val="00087B09"/>
    <w:rsid w:val="000E3D69"/>
    <w:rsid w:val="000F11A5"/>
    <w:rsid w:val="001457DD"/>
    <w:rsid w:val="00172E83"/>
    <w:rsid w:val="00174C26"/>
    <w:rsid w:val="00191C76"/>
    <w:rsid w:val="0019583F"/>
    <w:rsid w:val="001A0FA0"/>
    <w:rsid w:val="001C3697"/>
    <w:rsid w:val="001E25C9"/>
    <w:rsid w:val="00234B11"/>
    <w:rsid w:val="0027071B"/>
    <w:rsid w:val="002C03B4"/>
    <w:rsid w:val="002C5C80"/>
    <w:rsid w:val="002D33F1"/>
    <w:rsid w:val="002E3C7F"/>
    <w:rsid w:val="002F21B1"/>
    <w:rsid w:val="00311005"/>
    <w:rsid w:val="003C7810"/>
    <w:rsid w:val="003D3F41"/>
    <w:rsid w:val="00400A8F"/>
    <w:rsid w:val="00402EAE"/>
    <w:rsid w:val="00421342"/>
    <w:rsid w:val="004436CE"/>
    <w:rsid w:val="00453CBA"/>
    <w:rsid w:val="0047732F"/>
    <w:rsid w:val="00486A77"/>
    <w:rsid w:val="004B54E4"/>
    <w:rsid w:val="004F084A"/>
    <w:rsid w:val="004F2B15"/>
    <w:rsid w:val="00512B3B"/>
    <w:rsid w:val="00522354"/>
    <w:rsid w:val="00536A6A"/>
    <w:rsid w:val="0054058B"/>
    <w:rsid w:val="005703FD"/>
    <w:rsid w:val="005C0FE4"/>
    <w:rsid w:val="005E3FC0"/>
    <w:rsid w:val="005E61C2"/>
    <w:rsid w:val="005F5862"/>
    <w:rsid w:val="006156B8"/>
    <w:rsid w:val="00617D4B"/>
    <w:rsid w:val="006425DC"/>
    <w:rsid w:val="0064391E"/>
    <w:rsid w:val="0067352D"/>
    <w:rsid w:val="006837C3"/>
    <w:rsid w:val="006D571F"/>
    <w:rsid w:val="006F312A"/>
    <w:rsid w:val="0076237F"/>
    <w:rsid w:val="00771457"/>
    <w:rsid w:val="007754F0"/>
    <w:rsid w:val="007D00AD"/>
    <w:rsid w:val="007F13FF"/>
    <w:rsid w:val="0081186E"/>
    <w:rsid w:val="0082344F"/>
    <w:rsid w:val="00875C5B"/>
    <w:rsid w:val="00884491"/>
    <w:rsid w:val="008961BF"/>
    <w:rsid w:val="008A1521"/>
    <w:rsid w:val="008A6B54"/>
    <w:rsid w:val="008F2B11"/>
    <w:rsid w:val="00907B33"/>
    <w:rsid w:val="00947B7A"/>
    <w:rsid w:val="009A3E11"/>
    <w:rsid w:val="009B4D02"/>
    <w:rsid w:val="009C7E5D"/>
    <w:rsid w:val="009F7F53"/>
    <w:rsid w:val="00A13B9A"/>
    <w:rsid w:val="00A16E89"/>
    <w:rsid w:val="00A25490"/>
    <w:rsid w:val="00A33214"/>
    <w:rsid w:val="00A659C6"/>
    <w:rsid w:val="00A95B4B"/>
    <w:rsid w:val="00AA1652"/>
    <w:rsid w:val="00AE3BC9"/>
    <w:rsid w:val="00B254A8"/>
    <w:rsid w:val="00B30A4F"/>
    <w:rsid w:val="00B30EB4"/>
    <w:rsid w:val="00B51297"/>
    <w:rsid w:val="00B656CC"/>
    <w:rsid w:val="00BC7511"/>
    <w:rsid w:val="00BD5AA6"/>
    <w:rsid w:val="00C37AEC"/>
    <w:rsid w:val="00C80220"/>
    <w:rsid w:val="00C86665"/>
    <w:rsid w:val="00C87B82"/>
    <w:rsid w:val="00CB354A"/>
    <w:rsid w:val="00CB6BF7"/>
    <w:rsid w:val="00CC0CDA"/>
    <w:rsid w:val="00D0738E"/>
    <w:rsid w:val="00D25402"/>
    <w:rsid w:val="00D51990"/>
    <w:rsid w:val="00D549FA"/>
    <w:rsid w:val="00D758FB"/>
    <w:rsid w:val="00D869B4"/>
    <w:rsid w:val="00D9180B"/>
    <w:rsid w:val="00DB3E80"/>
    <w:rsid w:val="00E30D6F"/>
    <w:rsid w:val="00E3138E"/>
    <w:rsid w:val="00E36A7A"/>
    <w:rsid w:val="00E37843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44D16"/>
    <w:rsid w:val="00F50F1D"/>
    <w:rsid w:val="00F604BA"/>
    <w:rsid w:val="00F6667E"/>
    <w:rsid w:val="00F75380"/>
    <w:rsid w:val="00FA1CD0"/>
    <w:rsid w:val="00FD6AD8"/>
    <w:rsid w:val="2224D1BA"/>
    <w:rsid w:val="4037B8BE"/>
    <w:rsid w:val="4D18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6ED259B043B645A1A88C2CF67329E9" ma:contentTypeVersion="3" ma:contentTypeDescription="Opprett et nytt dokument." ma:contentTypeScope="" ma:versionID="e20093e3901655798a108fd0fc30e7b4">
  <xsd:schema xmlns:xsd="http://www.w3.org/2001/XMLSchema" xmlns:xs="http://www.w3.org/2001/XMLSchema" xmlns:p="http://schemas.microsoft.com/office/2006/metadata/properties" xmlns:ns2="1e78d539-f28d-4d77-ab5f-ffa91a5e148c" targetNamespace="http://schemas.microsoft.com/office/2006/metadata/properties" ma:root="true" ma:fieldsID="ca1cf2fcc1651205b0d83069c43d37e1" ns2:_="">
    <xsd:import namespace="1e78d539-f28d-4d77-ab5f-ffa91a5e1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8d539-f28d-4d77-ab5f-ffa91a5e1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02696-8874-49BE-8D76-7E1D97529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78d539-f28d-4d77-ab5f-ffa91a5e1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159</Words>
  <Characters>848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2026-09-07T11:02:00Z</dcterms:created>
  <dcterms:modified xsi:type="dcterms:W3CDTF">2026-09-07T11:02:00Z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0x010100A36ED259B043B645A1A88C2CF67329E9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