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EA28" w14:textId="77777777" w:rsidR="009B320B" w:rsidRDefault="009B320B" w:rsidP="008A6B54">
      <w:pPr>
        <w:spacing w:after="0" w:line="240" w:lineRule="auto"/>
      </w:pPr>
      <w:r>
        <w:separator/>
      </w:r>
    </w:p>
  </w:endnote>
  <w:endnote w:type="continuationSeparator" w:id="0">
    <w:p w14:paraId="2463DC95" w14:textId="77777777" w:rsidR="009B320B" w:rsidRDefault="009B320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8D1CB" w14:textId="77777777" w:rsidR="009B320B" w:rsidRDefault="009B320B" w:rsidP="008A6B54">
      <w:pPr>
        <w:spacing w:after="0" w:line="240" w:lineRule="auto"/>
      </w:pPr>
      <w:r>
        <w:separator/>
      </w:r>
    </w:p>
  </w:footnote>
  <w:footnote w:type="continuationSeparator" w:id="0">
    <w:p w14:paraId="7EDD1DFE" w14:textId="77777777" w:rsidR="009B320B" w:rsidRDefault="009B320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49D4"/>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47B7A"/>
    <w:rsid w:val="009A3E11"/>
    <w:rsid w:val="009B320B"/>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6ED259B043B645A1A88C2CF67329E9" ma:contentTypeVersion="3" ma:contentTypeDescription="Create a new document." ma:contentTypeScope="" ma:versionID="ef49e99d329f3b905316b4c76af888d2">
  <xsd:schema xmlns:xsd="http://www.w3.org/2001/XMLSchema" xmlns:xs="http://www.w3.org/2001/XMLSchema" xmlns:p="http://schemas.microsoft.com/office/2006/metadata/properties" xmlns:ns2="1e78d539-f28d-4d77-ab5f-ffa91a5e148c" targetNamespace="http://schemas.microsoft.com/office/2006/metadata/properties" ma:root="true" ma:fieldsID="3727d3f9b712dbf4be3db83164c22594" ns2:_="">
    <xsd:import namespace="1e78d539-f28d-4d77-ab5f-ffa91a5e1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8d539-f28d-4d77-ab5f-ffa91a5e1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96795F-7F0B-4A32-83E3-C1D519A51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8d539-f28d-4d77-ab5f-ffa91a5e1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2026-09-07T11:03:00Z</dcterms:created>
  <dcterms:modified xsi:type="dcterms:W3CDTF">2026-09-07T11:03:00Z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0x010100A36ED259B043B645A1A88C2CF67329E9</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