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1042" w14:textId="54665A07" w:rsidR="00FE4972" w:rsidRPr="00FE4972" w:rsidRDefault="00FE4972" w:rsidP="00FE4972">
      <w:pPr>
        <w:pStyle w:val="Tittel"/>
        <w:rPr>
          <w:rStyle w:val="eop"/>
        </w:rPr>
      </w:pPr>
      <w:r w:rsidRPr="00FE4972">
        <w:rPr>
          <w:rStyle w:val="normaltextrun"/>
        </w:rPr>
        <w:t>Invitasjon til markedsdialog</w:t>
      </w:r>
    </w:p>
    <w:p w14:paraId="7B68C025" w14:textId="31D0FC89" w:rsidR="00FE4972" w:rsidRDefault="001A5225" w:rsidP="00985733">
      <w:pPr>
        <w:pStyle w:val="Overskrift1"/>
        <w:rPr>
          <w:rStyle w:val="eop"/>
        </w:rPr>
      </w:pPr>
      <w:r>
        <w:rPr>
          <w:rStyle w:val="eop"/>
        </w:rPr>
        <w:t xml:space="preserve">Anskaffelse av </w:t>
      </w:r>
      <w:r w:rsidR="00590D73">
        <w:rPr>
          <w:rStyle w:val="eop"/>
        </w:rPr>
        <w:t>v</w:t>
      </w:r>
      <w:r w:rsidR="00900AEB">
        <w:rPr>
          <w:rStyle w:val="eop"/>
        </w:rPr>
        <w:t xml:space="preserve">annrenseanlegg for dialyse og </w:t>
      </w:r>
      <w:r w:rsidR="00387051">
        <w:rPr>
          <w:rStyle w:val="eop"/>
        </w:rPr>
        <w:t>distribusjonsanlegg for dialysekonsentrat</w:t>
      </w:r>
      <w:r w:rsidR="00A72A85">
        <w:rPr>
          <w:rStyle w:val="eop"/>
        </w:rPr>
        <w:t>, til nytt akuttbygg ved Sørlandet sykehus HF</w:t>
      </w:r>
      <w:r w:rsidR="004B5824">
        <w:rPr>
          <w:rStyle w:val="eop"/>
        </w:rPr>
        <w:t>–</w:t>
      </w:r>
      <w:r w:rsidR="00387051">
        <w:rPr>
          <w:rStyle w:val="eop"/>
        </w:rPr>
        <w:t xml:space="preserve"> SSAK</w:t>
      </w:r>
    </w:p>
    <w:p w14:paraId="1176EE39" w14:textId="77777777" w:rsidR="004B5824" w:rsidRPr="004B5824" w:rsidRDefault="004B5824" w:rsidP="004B5824"/>
    <w:p w14:paraId="09E22274" w14:textId="30E8E660" w:rsidR="00FE4972" w:rsidRPr="00634149" w:rsidRDefault="00FE4972" w:rsidP="00634149">
      <w:r w:rsidRPr="00634149">
        <w:t>Fra:</w:t>
      </w:r>
      <w:r w:rsidRPr="0035477C">
        <w:t xml:space="preserve"> </w:t>
      </w:r>
      <w:r w:rsidR="00BF24F1" w:rsidRPr="0035477C">
        <w:t>Leder anskaffelse, Sigmund Fra</w:t>
      </w:r>
      <w:r w:rsidR="0035477C" w:rsidRPr="0035477C">
        <w:t>mnes</w:t>
      </w:r>
      <w:r w:rsidRPr="0035477C">
        <w:t xml:space="preserve"> </w:t>
      </w:r>
    </w:p>
    <w:p w14:paraId="435084AC" w14:textId="77777777" w:rsidR="00FE4972" w:rsidRPr="00634149" w:rsidRDefault="00FE4972" w:rsidP="00634149">
      <w:r w:rsidRPr="00634149">
        <w:t xml:space="preserve">Til: Interessenter </w:t>
      </w:r>
    </w:p>
    <w:p w14:paraId="02FE8DBC" w14:textId="77777777" w:rsidR="00FE4972" w:rsidRPr="00634149" w:rsidRDefault="00FE4972" w:rsidP="00634149"/>
    <w:p w14:paraId="7A901134" w14:textId="77777777" w:rsidR="00FE4972" w:rsidRPr="00985733" w:rsidRDefault="00FE4972" w:rsidP="00985733">
      <w:pPr>
        <w:pStyle w:val="Overskrift1"/>
      </w:pPr>
      <w:r w:rsidRPr="00985733">
        <w:t xml:space="preserve">Bakgrunn </w:t>
      </w:r>
    </w:p>
    <w:p w14:paraId="7B178CAA" w14:textId="719B1FD3" w:rsidR="00B34857" w:rsidRDefault="00FE4972" w:rsidP="00B34857">
      <w:pPr>
        <w:pStyle w:val="Overskrift1"/>
        <w:rPr>
          <w:rFonts w:asciiTheme="minorHAnsi" w:eastAsiaTheme="minorHAnsi" w:hAnsiTheme="minorHAnsi" w:cstheme="minorBidi"/>
          <w:b w:val="0"/>
          <w:sz w:val="22"/>
          <w:szCs w:val="22"/>
        </w:rPr>
      </w:pPr>
      <w:r w:rsidRPr="00B34857">
        <w:rPr>
          <w:rFonts w:asciiTheme="minorHAnsi" w:eastAsiaTheme="minorHAnsi" w:hAnsiTheme="minorHAnsi" w:cstheme="minorBidi"/>
          <w:b w:val="0"/>
          <w:sz w:val="22"/>
          <w:szCs w:val="22"/>
        </w:rPr>
        <w:t xml:space="preserve">Det inviteres herved til markedsdialog i forbindelse med anskaffelse av </w:t>
      </w:r>
      <w:r w:rsidR="004B5824" w:rsidRPr="00B34857">
        <w:rPr>
          <w:rFonts w:asciiTheme="minorHAnsi" w:eastAsiaTheme="minorHAnsi" w:hAnsiTheme="minorHAnsi" w:cstheme="minorBidi"/>
          <w:b w:val="0"/>
          <w:sz w:val="22"/>
          <w:szCs w:val="22"/>
        </w:rPr>
        <w:t>2026/90730</w:t>
      </w:r>
      <w:r w:rsidRPr="00B34857">
        <w:rPr>
          <w:rFonts w:asciiTheme="minorHAnsi" w:eastAsiaTheme="minorHAnsi" w:hAnsiTheme="minorHAnsi" w:cstheme="minorBidi"/>
          <w:b w:val="0"/>
          <w:sz w:val="22"/>
          <w:szCs w:val="22"/>
        </w:rPr>
        <w:t xml:space="preserve"> på kjøp av </w:t>
      </w:r>
      <w:r w:rsidR="00236B4D">
        <w:rPr>
          <w:rFonts w:asciiTheme="minorHAnsi" w:eastAsiaTheme="minorHAnsi" w:hAnsiTheme="minorHAnsi" w:cstheme="minorBidi"/>
          <w:b w:val="0"/>
          <w:sz w:val="22"/>
          <w:szCs w:val="22"/>
        </w:rPr>
        <w:t>v</w:t>
      </w:r>
      <w:r w:rsidR="00B34857" w:rsidRPr="00B34857">
        <w:rPr>
          <w:rFonts w:asciiTheme="minorHAnsi" w:eastAsiaTheme="minorHAnsi" w:hAnsiTheme="minorHAnsi" w:cstheme="minorBidi"/>
          <w:b w:val="0"/>
          <w:sz w:val="22"/>
          <w:szCs w:val="22"/>
        </w:rPr>
        <w:t xml:space="preserve">annrenseanlegg for dialyse og distribusjonsanlegg for dialysekonsentrat </w:t>
      </w:r>
      <w:r w:rsidR="00996E38">
        <w:rPr>
          <w:rFonts w:asciiTheme="minorHAnsi" w:eastAsiaTheme="minorHAnsi" w:hAnsiTheme="minorHAnsi" w:cstheme="minorBidi"/>
          <w:b w:val="0"/>
          <w:sz w:val="22"/>
          <w:szCs w:val="22"/>
        </w:rPr>
        <w:t>i forbindelse med bygging av nytt akutt</w:t>
      </w:r>
      <w:r w:rsidR="00EB6B49">
        <w:rPr>
          <w:rFonts w:asciiTheme="minorHAnsi" w:eastAsiaTheme="minorHAnsi" w:hAnsiTheme="minorHAnsi" w:cstheme="minorBidi"/>
          <w:b w:val="0"/>
          <w:sz w:val="22"/>
          <w:szCs w:val="22"/>
        </w:rPr>
        <w:t xml:space="preserve">bygg til </w:t>
      </w:r>
      <w:r w:rsidR="00FF4BBC">
        <w:rPr>
          <w:rFonts w:asciiTheme="minorHAnsi" w:eastAsiaTheme="minorHAnsi" w:hAnsiTheme="minorHAnsi" w:cstheme="minorBidi"/>
          <w:b w:val="0"/>
          <w:sz w:val="22"/>
          <w:szCs w:val="22"/>
        </w:rPr>
        <w:t>Sørlandet sykehus HF</w:t>
      </w:r>
      <w:r w:rsidR="00C31352">
        <w:rPr>
          <w:rFonts w:asciiTheme="minorHAnsi" w:eastAsiaTheme="minorHAnsi" w:hAnsiTheme="minorHAnsi" w:cstheme="minorBidi"/>
          <w:b w:val="0"/>
          <w:sz w:val="22"/>
          <w:szCs w:val="22"/>
        </w:rPr>
        <w:t xml:space="preserve"> i</w:t>
      </w:r>
      <w:r w:rsidR="00FF4BBC">
        <w:rPr>
          <w:rFonts w:asciiTheme="minorHAnsi" w:eastAsiaTheme="minorHAnsi" w:hAnsiTheme="minorHAnsi" w:cstheme="minorBidi"/>
          <w:b w:val="0"/>
          <w:sz w:val="22"/>
          <w:szCs w:val="22"/>
        </w:rPr>
        <w:t xml:space="preserve"> Kristiansand (</w:t>
      </w:r>
      <w:r w:rsidR="00B34857" w:rsidRPr="00B34857">
        <w:rPr>
          <w:rFonts w:asciiTheme="minorHAnsi" w:eastAsiaTheme="minorHAnsi" w:hAnsiTheme="minorHAnsi" w:cstheme="minorBidi"/>
          <w:b w:val="0"/>
          <w:sz w:val="22"/>
          <w:szCs w:val="22"/>
        </w:rPr>
        <w:t>SSAK</w:t>
      </w:r>
      <w:r w:rsidR="00FF4BBC">
        <w:rPr>
          <w:rFonts w:asciiTheme="minorHAnsi" w:eastAsiaTheme="minorHAnsi" w:hAnsiTheme="minorHAnsi" w:cstheme="minorBidi"/>
          <w:b w:val="0"/>
          <w:sz w:val="22"/>
          <w:szCs w:val="22"/>
        </w:rPr>
        <w:t>).</w:t>
      </w:r>
      <w:r w:rsidR="00B34857">
        <w:rPr>
          <w:rFonts w:asciiTheme="minorHAnsi" w:eastAsiaTheme="minorHAnsi" w:hAnsiTheme="minorHAnsi" w:cstheme="minorBidi"/>
          <w:b w:val="0"/>
          <w:sz w:val="22"/>
          <w:szCs w:val="22"/>
        </w:rPr>
        <w:t xml:space="preserve"> </w:t>
      </w:r>
    </w:p>
    <w:p w14:paraId="42A11CE0" w14:textId="77777777" w:rsidR="00EE1E0B" w:rsidRPr="00EE1E0B" w:rsidRDefault="00EE1E0B" w:rsidP="00EE1E0B"/>
    <w:p w14:paraId="4B347E61" w14:textId="3AD3A4DA" w:rsidR="00FE4972" w:rsidRPr="00634149" w:rsidRDefault="00FE4972" w:rsidP="00634149">
      <w:r>
        <w:t xml:space="preserve">Markedsdialogen er en del av forarbeidet for anskaffelsen og gjennomføres fordi Oppdragsgiver ønsker </w:t>
      </w:r>
      <w:r w:rsidR="004D5500">
        <w:t xml:space="preserve">å </w:t>
      </w:r>
      <w:r>
        <w:t xml:space="preserve">få innspill til </w:t>
      </w:r>
      <w:r w:rsidR="005D3886">
        <w:t>anskaffelsen</w:t>
      </w:r>
      <w:r w:rsidR="001A4231">
        <w:t xml:space="preserve"> </w:t>
      </w:r>
      <w:r>
        <w:t xml:space="preserve">fra </w:t>
      </w:r>
      <w:proofErr w:type="gramStart"/>
      <w:r>
        <w:t>potensielle</w:t>
      </w:r>
      <w:proofErr w:type="gramEnd"/>
      <w:r>
        <w:t xml:space="preserve"> leverandører, </w:t>
      </w:r>
      <w:r w:rsidR="001A4231">
        <w:t>eventuelt</w:t>
      </w:r>
      <w:r>
        <w:t xml:space="preserve"> også fra andre interessenter. Som et ledd i denne prosessen inviteres leverandører av </w:t>
      </w:r>
      <w:r w:rsidR="00F844D4">
        <w:t xml:space="preserve">overnevnt anskaffelse </w:t>
      </w:r>
      <w:r>
        <w:t xml:space="preserve">til å gi innspill til anskaffelsen.  </w:t>
      </w:r>
    </w:p>
    <w:p w14:paraId="37E13B49" w14:textId="77777777" w:rsidR="00FE4972" w:rsidRPr="00634149" w:rsidRDefault="00FE4972" w:rsidP="00634149"/>
    <w:p w14:paraId="56AC3683" w14:textId="77777777" w:rsidR="00FE4972" w:rsidRPr="00985733" w:rsidRDefault="00FE4972" w:rsidP="00985733">
      <w:pPr>
        <w:pStyle w:val="Overskrift1"/>
      </w:pPr>
      <w:r w:rsidRPr="00985733">
        <w:t xml:space="preserve">Oppdragsgiver </w:t>
      </w:r>
    </w:p>
    <w:p w14:paraId="27B41503" w14:textId="77777777" w:rsidR="00FE4972" w:rsidRPr="00634149" w:rsidRDefault="00FE4972" w:rsidP="00634149">
      <w:r w:rsidRPr="00634149">
        <w:t xml:space="preserve">Sykehusinnkjøp HF ble stiftet 17. desember 2015 og har strategisk og operativt ansvar for innkjøp i spesialisthelsetjenesten. Foretaket har fire eiere: Helse Sør-Øst RHF, Helse Nord RHF, Helse Midt-Norge RHF og Helse Vest RHF, hvorav eierandelene er på 25 prosent hver. </w:t>
      </w:r>
    </w:p>
    <w:p w14:paraId="4296CA43" w14:textId="77777777" w:rsidR="00FE4972" w:rsidRPr="00634149" w:rsidRDefault="00FE4972" w:rsidP="00634149">
      <w:r w:rsidRPr="00634149">
        <w:t xml:space="preserve">Foretaket skal kun tilby tjenester til sine eiere, deres heleide virksomheter, ideelle virksomheter med driftsavtale med de regionale helseforetakene og virksomheter underlagt eller heleid av Helse- og omsorgsdepartementet som medvirker til å levere spesialisthelsetjenester. </w:t>
      </w:r>
    </w:p>
    <w:p w14:paraId="2DDA52B1" w14:textId="10E9CABE" w:rsidR="00FE4972" w:rsidRPr="00634149" w:rsidRDefault="00FE4972" w:rsidP="00634149">
      <w:r w:rsidRPr="00634149">
        <w:t xml:space="preserve">I denne anskaffelsen opptrer Sykehusinnkjøp HF divisjon </w:t>
      </w:r>
      <w:r w:rsidR="00CA39DA">
        <w:t>Sør-Øst</w:t>
      </w:r>
      <w:r w:rsidRPr="00FE4972">
        <w:rPr>
          <w:color w:val="1A588E" w:themeColor="background2" w:themeShade="80"/>
        </w:rPr>
        <w:t xml:space="preserve"> </w:t>
      </w:r>
      <w:r w:rsidRPr="00634149">
        <w:t xml:space="preserve">på vegne av følgende foretak: </w:t>
      </w:r>
    </w:p>
    <w:p w14:paraId="2BA32EC9" w14:textId="5483B085" w:rsidR="00FE4972" w:rsidRPr="00634149" w:rsidRDefault="009B5451" w:rsidP="00FE4972">
      <w:pPr>
        <w:pStyle w:val="Listeavsnitt"/>
        <w:numPr>
          <w:ilvl w:val="0"/>
          <w:numId w:val="1"/>
        </w:numPr>
      </w:pPr>
      <w:r>
        <w:t>Sykehusbygg HF</w:t>
      </w:r>
      <w:r w:rsidR="00FE4972" w:rsidRPr="00634149">
        <w:t xml:space="preserve"> </w:t>
      </w:r>
    </w:p>
    <w:p w14:paraId="2E46B0BC" w14:textId="2F06B7B6" w:rsidR="00FE4972" w:rsidRPr="00634149" w:rsidRDefault="009B5451" w:rsidP="00FE4972">
      <w:pPr>
        <w:pStyle w:val="Listeavsnitt"/>
        <w:numPr>
          <w:ilvl w:val="0"/>
          <w:numId w:val="1"/>
        </w:numPr>
      </w:pPr>
      <w:r>
        <w:t>Sørlandet sykehus HF</w:t>
      </w:r>
    </w:p>
    <w:p w14:paraId="37F25AF8" w14:textId="77777777" w:rsidR="00FE4972" w:rsidRPr="00FE4972" w:rsidRDefault="00FE4972" w:rsidP="00CB3DE8">
      <w:pPr>
        <w:rPr>
          <w:color w:val="1A588E" w:themeColor="background2" w:themeShade="80"/>
        </w:rPr>
      </w:pPr>
    </w:p>
    <w:p w14:paraId="5A3F884C" w14:textId="77777777" w:rsidR="00FE4972" w:rsidRPr="00FE4972" w:rsidRDefault="00FE4972" w:rsidP="00CB3DE8">
      <w:pPr>
        <w:rPr>
          <w:color w:val="1A588E" w:themeColor="background2" w:themeShade="80"/>
        </w:rPr>
      </w:pPr>
    </w:p>
    <w:p w14:paraId="525CBDF3" w14:textId="77777777" w:rsidR="00FE4972" w:rsidRPr="00985733" w:rsidRDefault="00FE4972" w:rsidP="00985733">
      <w:pPr>
        <w:pStyle w:val="Overskrift1"/>
      </w:pPr>
      <w:bookmarkStart w:id="0" w:name="_Hlk81983550"/>
      <w:r w:rsidRPr="00985733">
        <w:t xml:space="preserve">Kommunikasjon </w:t>
      </w:r>
    </w:p>
    <w:p w14:paraId="4AEFF429" w14:textId="69A2229C" w:rsidR="00FE4972" w:rsidRPr="00787881" w:rsidRDefault="00FE4972" w:rsidP="00634149">
      <w:r w:rsidRPr="00787881">
        <w:t xml:space="preserve">All kommunikasjon i prosessen skal foregå via </w:t>
      </w:r>
      <w:r w:rsidR="00EA63B9" w:rsidRPr="00787881">
        <w:t>oppdragsgivers konkurransegjennomføringsverktøy (KGV)</w:t>
      </w:r>
      <w:r w:rsidRPr="00787881">
        <w:t xml:space="preserve">. </w:t>
      </w:r>
      <w:r w:rsidR="00853227" w:rsidRPr="00787881">
        <w:t>H</w:t>
      </w:r>
      <w:r w:rsidRPr="00787881">
        <w:t xml:space="preserve">envendelser som skjer på annen måte kan ikke </w:t>
      </w:r>
      <w:proofErr w:type="gramStart"/>
      <w:r w:rsidRPr="00787881">
        <w:t>påregnes</w:t>
      </w:r>
      <w:proofErr w:type="gramEnd"/>
      <w:r w:rsidRPr="00787881">
        <w:t xml:space="preserve"> besvart. Dette for at all </w:t>
      </w:r>
      <w:r w:rsidRPr="00787881">
        <w:lastRenderedPageBreak/>
        <w:t xml:space="preserve">kommunikasjon skal loggføres. Ved spørsmål som angår alle interessenter, vil Oppdragsgiver besvare dette anonymisert </w:t>
      </w:r>
      <w:r w:rsidR="00467587" w:rsidRPr="00787881">
        <w:t>i KGV</w:t>
      </w:r>
      <w:r w:rsidRPr="00787881">
        <w:t>.</w:t>
      </w:r>
      <w:r w:rsidRPr="00634149">
        <w:t xml:space="preserve"> </w:t>
      </w:r>
      <w:r w:rsidR="00D43281" w:rsidRPr="00D43281">
        <w:t>For mer informasjon og veiledning, se: </w:t>
      </w:r>
      <w:r w:rsidR="00677811" w:rsidRPr="00677811">
        <w:t>https://www.sykehusinnkjop.no/om-oss/nye-innkjopsverktoy/</w:t>
      </w:r>
      <w:r w:rsidR="007A580F" w:rsidRPr="00787881">
        <w:t xml:space="preserve"> </w:t>
      </w:r>
    </w:p>
    <w:bookmarkEnd w:id="0"/>
    <w:p w14:paraId="72769D69" w14:textId="77777777" w:rsidR="00FE4972" w:rsidRPr="00634149" w:rsidRDefault="00FE4972" w:rsidP="00634149"/>
    <w:p w14:paraId="4B81C127" w14:textId="77777777" w:rsidR="00FE4972" w:rsidRPr="00985733" w:rsidRDefault="00FE4972" w:rsidP="00985733">
      <w:pPr>
        <w:pStyle w:val="Overskrift1"/>
      </w:pPr>
      <w:r w:rsidRPr="00985733">
        <w:t xml:space="preserve">Taushetsplikt </w:t>
      </w:r>
    </w:p>
    <w:p w14:paraId="4BDBC052" w14:textId="77777777" w:rsidR="00FE4972" w:rsidRPr="00634149" w:rsidRDefault="00FE4972" w:rsidP="00634149">
      <w:r w:rsidRPr="00634149">
        <w:t xml:space="preserve">Oppdragsgiver og dennes ansatte plikter å hindre at andre får adgang eller kjennskap til opplysninger om tekniske innretninger og fremgangsmåter eller drifts- og forretningsforhold det vil være av konkurransemessig betydning å hemmeligholde, </w:t>
      </w:r>
      <w:r>
        <w:t>jf</w:t>
      </w:r>
      <w:r w:rsidRPr="00634149">
        <w:t xml:space="preserve">. anskaffelsesforskriften § 7-4, </w:t>
      </w:r>
      <w:r>
        <w:t>jf</w:t>
      </w:r>
      <w:r w:rsidRPr="00634149">
        <w:t xml:space="preserve">. forvaltningsloven § 13. </w:t>
      </w:r>
    </w:p>
    <w:p w14:paraId="486DEABF" w14:textId="77777777" w:rsidR="00FE4972" w:rsidRPr="00634149" w:rsidRDefault="00FE4972" w:rsidP="00634149"/>
    <w:p w14:paraId="3BD37CE0" w14:textId="5D314CF8" w:rsidR="00FE4972" w:rsidRPr="00985733" w:rsidRDefault="00FE4972" w:rsidP="00985733">
      <w:pPr>
        <w:pStyle w:val="Overskrift1"/>
      </w:pPr>
      <w:r w:rsidRPr="00985733">
        <w:t xml:space="preserve">Beskrivelse av anskaffelsen </w:t>
      </w:r>
    </w:p>
    <w:p w14:paraId="7D2D3901" w14:textId="74709432" w:rsidR="00FE4972" w:rsidRPr="00FE4972" w:rsidRDefault="00377200" w:rsidP="00905AF1">
      <w:pPr>
        <w:rPr>
          <w:color w:val="1A588E" w:themeColor="background2" w:themeShade="80"/>
        </w:rPr>
      </w:pPr>
      <w:r w:rsidRPr="00905AF1">
        <w:t xml:space="preserve">Det skal anskaffes </w:t>
      </w:r>
      <w:r w:rsidR="00557EB8" w:rsidRPr="00905AF1">
        <w:t xml:space="preserve">et komplett </w:t>
      </w:r>
      <w:r w:rsidR="00557EB8">
        <w:t>v</w:t>
      </w:r>
      <w:r w:rsidR="00557EB8" w:rsidRPr="00B34857">
        <w:t xml:space="preserve">annrenseanlegg for dialyse og distribusjonsanlegg for dialysekonsentrat </w:t>
      </w:r>
      <w:r w:rsidR="00557EB8">
        <w:t xml:space="preserve">i forbindelse med bygging av nytt akuttbygg til Sørlandet sykehus HF i Kristiansand </w:t>
      </w:r>
    </w:p>
    <w:p w14:paraId="4AF0D832" w14:textId="77777777" w:rsidR="00FE4972" w:rsidRPr="00634149" w:rsidRDefault="00FE4972" w:rsidP="00634149"/>
    <w:p w14:paraId="14A2C152" w14:textId="77777777" w:rsidR="00FE4972" w:rsidRPr="00985733" w:rsidRDefault="00FE4972" w:rsidP="00985733">
      <w:pPr>
        <w:pStyle w:val="Overskrift1"/>
      </w:pPr>
      <w:r w:rsidRPr="00985733">
        <w:t xml:space="preserve">Innspill fra interessenter </w:t>
      </w:r>
    </w:p>
    <w:p w14:paraId="42DF2162" w14:textId="77777777" w:rsidR="00FE4972" w:rsidRPr="00634149" w:rsidRDefault="00FE4972" w:rsidP="00634149">
      <w:r w:rsidRPr="00634149">
        <w:t xml:space="preserve">Oppdragsgiver ber om innspill til følgende punkter: </w:t>
      </w:r>
    </w:p>
    <w:p w14:paraId="05108818" w14:textId="77777777" w:rsidR="00FE4972" w:rsidRDefault="00FE4972" w:rsidP="003B3701">
      <w:pPr>
        <w:pStyle w:val="Listeavsnitt"/>
        <w:numPr>
          <w:ilvl w:val="0"/>
          <w:numId w:val="3"/>
        </w:numPr>
      </w:pPr>
      <w:r w:rsidRPr="00634149">
        <w:t xml:space="preserve">Kort presentasjon av interessent </w:t>
      </w:r>
    </w:p>
    <w:p w14:paraId="361BDE2E" w14:textId="3F461914" w:rsidR="00C23FA0" w:rsidRDefault="00360ADB" w:rsidP="003B3701">
      <w:pPr>
        <w:pStyle w:val="Listeavsnitt"/>
        <w:numPr>
          <w:ilvl w:val="0"/>
          <w:numId w:val="3"/>
        </w:numPr>
      </w:pPr>
      <w:r>
        <w:t xml:space="preserve">Presentasjon av </w:t>
      </w:r>
      <w:r w:rsidR="00290C3E">
        <w:t xml:space="preserve">leverandørens sitt </w:t>
      </w:r>
      <w:r w:rsidR="006A3173">
        <w:t>anlegg</w:t>
      </w:r>
      <w:r w:rsidR="00BC0D5E">
        <w:t xml:space="preserve"> (vannrenseanlegg</w:t>
      </w:r>
      <w:r w:rsidR="00A12167">
        <w:t>/anlegg for dialysekonsentrat)</w:t>
      </w:r>
    </w:p>
    <w:p w14:paraId="00434909" w14:textId="77777777" w:rsidR="00AA3456" w:rsidRDefault="00C55FD5" w:rsidP="003B3701">
      <w:pPr>
        <w:pStyle w:val="Listeavsnitt"/>
        <w:numPr>
          <w:ilvl w:val="0"/>
          <w:numId w:val="3"/>
        </w:numPr>
      </w:pPr>
      <w:r>
        <w:t>Fun</w:t>
      </w:r>
      <w:r w:rsidR="00653C13">
        <w:t xml:space="preserve">ksjonalitet, brukervennlighet, </w:t>
      </w:r>
      <w:r w:rsidR="00AA3456">
        <w:t>eventuelle begrensninger</w:t>
      </w:r>
    </w:p>
    <w:p w14:paraId="0869C1CD" w14:textId="77777777" w:rsidR="00FF2E29" w:rsidRDefault="006A36D3" w:rsidP="003B3701">
      <w:pPr>
        <w:pStyle w:val="Listeavsnitt"/>
        <w:numPr>
          <w:ilvl w:val="0"/>
          <w:numId w:val="3"/>
        </w:numPr>
      </w:pPr>
      <w:r>
        <w:t xml:space="preserve">Mulighet for eventuelle fremtidige </w:t>
      </w:r>
      <w:r w:rsidR="00DA2A49">
        <w:t>ombyggingsmuligheter</w:t>
      </w:r>
    </w:p>
    <w:p w14:paraId="35AEFFC5" w14:textId="77777777" w:rsidR="00340CD2" w:rsidRDefault="00340CD2" w:rsidP="003B3701">
      <w:pPr>
        <w:pStyle w:val="Listeavsnitt"/>
        <w:numPr>
          <w:ilvl w:val="0"/>
          <w:numId w:val="3"/>
        </w:numPr>
      </w:pPr>
      <w:r>
        <w:t>Mulighet for SD-tilkopling</w:t>
      </w:r>
    </w:p>
    <w:p w14:paraId="5CA2BE12" w14:textId="77777777" w:rsidR="006A26D3" w:rsidRDefault="0072361A" w:rsidP="003B3701">
      <w:pPr>
        <w:pStyle w:val="Listeavsnitt"/>
        <w:numPr>
          <w:ilvl w:val="0"/>
          <w:numId w:val="3"/>
        </w:numPr>
      </w:pPr>
      <w:r>
        <w:t>Opplæring av brukere og medisinskteknisk personell</w:t>
      </w:r>
    </w:p>
    <w:p w14:paraId="6CEC5D8D" w14:textId="77777777" w:rsidR="006A26D3" w:rsidRDefault="006A26D3" w:rsidP="003B3701">
      <w:pPr>
        <w:pStyle w:val="Listeavsnitt"/>
        <w:numPr>
          <w:ilvl w:val="0"/>
          <w:numId w:val="3"/>
        </w:numPr>
      </w:pPr>
      <w:r>
        <w:t>Beskrivelse av serviceorganisasjon</w:t>
      </w:r>
    </w:p>
    <w:p w14:paraId="4616C60C" w14:textId="77777777" w:rsidR="00E31207" w:rsidRDefault="00E14F7B" w:rsidP="003B3701">
      <w:pPr>
        <w:pStyle w:val="Listeavsnitt"/>
        <w:numPr>
          <w:ilvl w:val="0"/>
          <w:numId w:val="3"/>
        </w:numPr>
      </w:pPr>
      <w:r w:rsidRPr="00E14F7B">
        <w:t>Hva bør etter interessentens syn vektlegges i den kommende anskaffelsen?  </w:t>
      </w:r>
    </w:p>
    <w:p w14:paraId="47999E4A" w14:textId="77777777" w:rsidR="00E31207" w:rsidRDefault="00E31207" w:rsidP="003B3701">
      <w:pPr>
        <w:pStyle w:val="Listeavsnitt"/>
        <w:numPr>
          <w:ilvl w:val="0"/>
          <w:numId w:val="3"/>
        </w:numPr>
      </w:pPr>
      <w:r w:rsidRPr="00E31207">
        <w:t>Hvilke krav burde stilles til kvalitet på utstyret?  </w:t>
      </w:r>
      <w:r>
        <w:t>Spesielle krav?</w:t>
      </w:r>
    </w:p>
    <w:p w14:paraId="18966CC1" w14:textId="77777777" w:rsidR="00EF63B6" w:rsidRDefault="00EF63B6" w:rsidP="00EF63B6">
      <w:pPr>
        <w:pStyle w:val="Listeavsnitt"/>
        <w:numPr>
          <w:ilvl w:val="0"/>
          <w:numId w:val="3"/>
        </w:numPr>
      </w:pPr>
      <w:r>
        <w:t>Hvilke tekniske, regulatoriske og kvalitetsmessige krav bør stilles til utstyret?</w:t>
      </w:r>
    </w:p>
    <w:p w14:paraId="61EF5B84" w14:textId="4C7F6E52" w:rsidR="006F2008" w:rsidRDefault="00EF63B6" w:rsidP="00EF63B6">
      <w:pPr>
        <w:pStyle w:val="Listeavsnitt"/>
        <w:numPr>
          <w:ilvl w:val="0"/>
          <w:numId w:val="3"/>
        </w:numPr>
      </w:pPr>
      <w:r>
        <w:t>Hvilke krav til infrastruktur og installasjon bør legges til grunn for løsningen?</w:t>
      </w:r>
    </w:p>
    <w:p w14:paraId="2BBCF4C1" w14:textId="3F2BC8F4" w:rsidR="000C363D" w:rsidRDefault="000C363D" w:rsidP="003B3701">
      <w:pPr>
        <w:pStyle w:val="Listeavsnitt"/>
        <w:numPr>
          <w:ilvl w:val="0"/>
          <w:numId w:val="3"/>
        </w:numPr>
      </w:pPr>
      <w:r>
        <w:t>Leveringskapasitet</w:t>
      </w:r>
    </w:p>
    <w:p w14:paraId="630B42E8" w14:textId="21EC16EF" w:rsidR="00B6506E" w:rsidRDefault="00EF08B8" w:rsidP="003B3701">
      <w:pPr>
        <w:pStyle w:val="Listeavsnitt"/>
        <w:numPr>
          <w:ilvl w:val="0"/>
          <w:numId w:val="3"/>
        </w:numPr>
      </w:pPr>
      <w:r>
        <w:t xml:space="preserve">Er det behov for </w:t>
      </w:r>
      <w:r w:rsidR="006202EE">
        <w:t>rammeavtale på utstyrsavhengig forbruksmateriell?</w:t>
      </w:r>
    </w:p>
    <w:p w14:paraId="28D9EEDC" w14:textId="77777777" w:rsidR="00343C68" w:rsidRDefault="00343C68" w:rsidP="003B3701">
      <w:pPr>
        <w:pStyle w:val="Listeavsnitt"/>
        <w:numPr>
          <w:ilvl w:val="0"/>
          <w:numId w:val="3"/>
        </w:numPr>
      </w:pPr>
      <w:r w:rsidRPr="00343C68">
        <w:t>Hvilke miljø- og klimakrav kan og bør stilles til denne typen utstyr?  </w:t>
      </w:r>
    </w:p>
    <w:p w14:paraId="4B3F32F4" w14:textId="77777777" w:rsidR="005611EC" w:rsidRDefault="005611EC" w:rsidP="003B3701">
      <w:pPr>
        <w:pStyle w:val="Listeavsnitt"/>
        <w:numPr>
          <w:ilvl w:val="0"/>
          <w:numId w:val="3"/>
        </w:numPr>
      </w:pPr>
      <w:r w:rsidRPr="005611EC">
        <w:t>Prisnivå på aktuelt utstyr  </w:t>
      </w:r>
    </w:p>
    <w:p w14:paraId="0DFF5054" w14:textId="62C7DDA9" w:rsidR="00ED67DD" w:rsidRDefault="00ED67DD" w:rsidP="003B3701">
      <w:pPr>
        <w:pStyle w:val="Listeavsnitt"/>
        <w:numPr>
          <w:ilvl w:val="0"/>
          <w:numId w:val="3"/>
        </w:numPr>
      </w:pPr>
      <w:r w:rsidRPr="00ED67DD">
        <w:t>Bærekraft: Sykehusinnkjøp HF må gjennom anskaffelsene bidra til Spesialisthelsetjenestens klima- og miljømål, og levere på de løpende oppdrag og føringer som gjelder bærekraft. Til dette er det utviklet en handlingsplan for bærekraft, et leverandørveikart for netto null og en policy for bærekraft. Vi ber derfor om at tilbydere svarer på vedlagte miljøskjema.</w:t>
      </w:r>
    </w:p>
    <w:p w14:paraId="26A00077" w14:textId="5CFE8871" w:rsidR="00EF63B6" w:rsidRDefault="00AD7F97" w:rsidP="00AD7F97">
      <w:pPr>
        <w:pStyle w:val="Listeavsnitt"/>
        <w:numPr>
          <w:ilvl w:val="0"/>
          <w:numId w:val="3"/>
        </w:numPr>
      </w:pPr>
      <w:r>
        <w:t>Hvilke krav bør stilles til redundans og forsyningssikkerhet?</w:t>
      </w:r>
    </w:p>
    <w:p w14:paraId="6641ABE0" w14:textId="54042D46" w:rsidR="00FE4972" w:rsidRPr="00634149" w:rsidRDefault="001C7F50" w:rsidP="003B3701">
      <w:pPr>
        <w:pStyle w:val="Listeavsnitt"/>
        <w:numPr>
          <w:ilvl w:val="0"/>
          <w:numId w:val="3"/>
        </w:numPr>
      </w:pPr>
      <w:r>
        <w:t xml:space="preserve">Eventuelle andre </w:t>
      </w:r>
      <w:r w:rsidR="00022CEB">
        <w:t>i</w:t>
      </w:r>
      <w:r w:rsidR="00FE4972" w:rsidRPr="00634149">
        <w:t>nnspill til anskaffelsen</w:t>
      </w:r>
    </w:p>
    <w:p w14:paraId="0BBF5812" w14:textId="4FC71531" w:rsidR="00FE4972" w:rsidRPr="00850F4C" w:rsidRDefault="00850F4C" w:rsidP="009C0029">
      <w:pPr>
        <w:pStyle w:val="Listeavsnitt"/>
        <w:ind w:left="1440"/>
        <w:rPr>
          <w:color w:val="1A588E" w:themeColor="background2" w:themeShade="80"/>
        </w:rPr>
      </w:pPr>
      <w:r w:rsidRPr="00850F4C">
        <w:rPr>
          <w:color w:val="1A588E" w:themeColor="background2" w:themeShade="80"/>
        </w:rPr>
        <w:br/>
      </w:r>
    </w:p>
    <w:p w14:paraId="210D3C44" w14:textId="03AB711E" w:rsidR="00FE4972" w:rsidRPr="00634149" w:rsidRDefault="00FE4972" w:rsidP="00634149">
      <w:r w:rsidRPr="00634149">
        <w:lastRenderedPageBreak/>
        <w:t xml:space="preserve">Videre vil det kunne være interessant, dersom relevant for interessent, å høre om interessentens erfaring fra liknede offentlige anbud, evt. i sammenlignbare land (fortrinnsvis land innenfor EU). </w:t>
      </w:r>
    </w:p>
    <w:p w14:paraId="13CDB979" w14:textId="77777777" w:rsidR="00FE4972" w:rsidRPr="00985733" w:rsidRDefault="00FE4972" w:rsidP="00985733">
      <w:pPr>
        <w:pStyle w:val="Overskrift1"/>
      </w:pPr>
      <w:r w:rsidRPr="00985733">
        <w:t xml:space="preserve">Tidsplan </w:t>
      </w:r>
    </w:p>
    <w:tbl>
      <w:tblPr>
        <w:tblStyle w:val="Rutenettabelllys"/>
        <w:tblW w:w="0" w:type="auto"/>
        <w:tblLook w:val="04A0" w:firstRow="1" w:lastRow="0" w:firstColumn="1" w:lastColumn="0" w:noHBand="0" w:noVBand="1"/>
      </w:tblPr>
      <w:tblGrid>
        <w:gridCol w:w="2263"/>
        <w:gridCol w:w="6753"/>
      </w:tblGrid>
      <w:tr w:rsidR="00FE4972" w14:paraId="61B675A4" w14:textId="77777777" w:rsidTr="0094264F">
        <w:tc>
          <w:tcPr>
            <w:tcW w:w="2263" w:type="dxa"/>
          </w:tcPr>
          <w:p w14:paraId="56511658" w14:textId="665FEB53" w:rsidR="00FE4972" w:rsidRPr="0055753E" w:rsidRDefault="00EF4E99" w:rsidP="0055753E">
            <w:pPr>
              <w:spacing w:after="160" w:line="259" w:lineRule="auto"/>
            </w:pPr>
            <w:r w:rsidRPr="003B1B9F">
              <w:t>28</w:t>
            </w:r>
            <w:r w:rsidR="00FE4972" w:rsidRPr="003B1B9F">
              <w:t>.</w:t>
            </w:r>
            <w:r w:rsidRPr="003B1B9F">
              <w:t xml:space="preserve"> september </w:t>
            </w:r>
            <w:r w:rsidR="003B1B9F" w:rsidRPr="003B1B9F">
              <w:t>2026,</w:t>
            </w:r>
            <w:r w:rsidR="00FE4972" w:rsidRPr="003B1B9F">
              <w:t xml:space="preserve"> kl. </w:t>
            </w:r>
            <w:r w:rsidR="00364106" w:rsidRPr="003B1B9F">
              <w:t>12.00</w:t>
            </w:r>
          </w:p>
        </w:tc>
        <w:tc>
          <w:tcPr>
            <w:tcW w:w="6753" w:type="dxa"/>
          </w:tcPr>
          <w:p w14:paraId="7FD3216E" w14:textId="77777777" w:rsidR="00FE4972" w:rsidRPr="0055753E" w:rsidRDefault="00FE4972" w:rsidP="0055753E">
            <w:pPr>
              <w:spacing w:after="160" w:line="259" w:lineRule="auto"/>
            </w:pPr>
            <w:r w:rsidRPr="00634149">
              <w:t>Frist for påmelding</w:t>
            </w:r>
          </w:p>
        </w:tc>
      </w:tr>
      <w:tr w:rsidR="00FE4972" w14:paraId="0801AFE5" w14:textId="77777777" w:rsidTr="0094264F">
        <w:tc>
          <w:tcPr>
            <w:tcW w:w="2263" w:type="dxa"/>
          </w:tcPr>
          <w:p w14:paraId="2FCBF802" w14:textId="4EED924B" w:rsidR="00FE4972" w:rsidRPr="0055753E" w:rsidRDefault="009B5E52" w:rsidP="0055753E">
            <w:pPr>
              <w:spacing w:after="160" w:line="259" w:lineRule="auto"/>
            </w:pPr>
            <w:r w:rsidRPr="0055753E">
              <w:t>05 – 06. oktober</w:t>
            </w:r>
            <w:r w:rsidR="0094264F">
              <w:t xml:space="preserve"> 2026</w:t>
            </w:r>
          </w:p>
        </w:tc>
        <w:tc>
          <w:tcPr>
            <w:tcW w:w="6753" w:type="dxa"/>
          </w:tcPr>
          <w:p w14:paraId="3EF63FFD" w14:textId="0525BCDD" w:rsidR="00FE4972" w:rsidRDefault="00853227" w:rsidP="0055753E">
            <w:pPr>
              <w:spacing w:after="160" w:line="259" w:lineRule="auto"/>
            </w:pPr>
            <w:r>
              <w:t>Markedsdialog</w:t>
            </w:r>
            <w:r w:rsidR="009B5E52">
              <w:t>; 05</w:t>
            </w:r>
            <w:r w:rsidR="001C4243">
              <w:t xml:space="preserve">/10 </w:t>
            </w:r>
            <w:r w:rsidR="004D2904">
              <w:t>etter</w:t>
            </w:r>
            <w:r w:rsidR="001C4243">
              <w:t xml:space="preserve"> kl.12, 06/10 </w:t>
            </w:r>
            <w:r w:rsidR="004D2904">
              <w:t>før</w:t>
            </w:r>
            <w:r w:rsidR="001C4243">
              <w:t xml:space="preserve"> kl.12</w:t>
            </w:r>
          </w:p>
        </w:tc>
      </w:tr>
      <w:tr w:rsidR="00FE4972" w14:paraId="4B19B616" w14:textId="77777777" w:rsidTr="0094264F">
        <w:tc>
          <w:tcPr>
            <w:tcW w:w="2263" w:type="dxa"/>
          </w:tcPr>
          <w:p w14:paraId="43C595A5" w14:textId="4F679A5A" w:rsidR="00FE4972" w:rsidRDefault="00FC0451" w:rsidP="0055753E">
            <w:pPr>
              <w:spacing w:after="160" w:line="259" w:lineRule="auto"/>
            </w:pPr>
            <w:r>
              <w:t>6</w:t>
            </w:r>
            <w:r w:rsidR="002D1654">
              <w:t>0 minutter</w:t>
            </w:r>
            <w:r w:rsidR="00FE4972" w:rsidRPr="00634149">
              <w:t xml:space="preserve"> </w:t>
            </w:r>
          </w:p>
        </w:tc>
        <w:tc>
          <w:tcPr>
            <w:tcW w:w="6753" w:type="dxa"/>
          </w:tcPr>
          <w:p w14:paraId="0E0AB04A" w14:textId="77777777" w:rsidR="00FE4972" w:rsidRDefault="00FE4972" w:rsidP="0055753E">
            <w:pPr>
              <w:spacing w:after="160" w:line="259" w:lineRule="auto"/>
            </w:pPr>
            <w:r w:rsidRPr="00634149">
              <w:t>Tidsbruk pr</w:t>
            </w:r>
            <w:r>
              <w:t>.</w:t>
            </w:r>
            <w:r w:rsidRPr="00634149">
              <w:t xml:space="preserve"> sesjon </w:t>
            </w:r>
          </w:p>
        </w:tc>
      </w:tr>
      <w:tr w:rsidR="00FE4972" w14:paraId="22EE326E" w14:textId="77777777" w:rsidTr="0094264F">
        <w:tc>
          <w:tcPr>
            <w:tcW w:w="2263" w:type="dxa"/>
          </w:tcPr>
          <w:p w14:paraId="6A0083C6" w14:textId="77777777" w:rsidR="00FE4972" w:rsidRDefault="00FE4972" w:rsidP="0055753E">
            <w:pPr>
              <w:spacing w:after="160" w:line="259" w:lineRule="auto"/>
            </w:pPr>
            <w:r w:rsidRPr="00634149">
              <w:t xml:space="preserve">Sted/møterom </w:t>
            </w:r>
          </w:p>
        </w:tc>
        <w:tc>
          <w:tcPr>
            <w:tcW w:w="6753" w:type="dxa"/>
          </w:tcPr>
          <w:p w14:paraId="30CC2683" w14:textId="787BAB05" w:rsidR="00FE4972" w:rsidRDefault="00566696" w:rsidP="0055753E">
            <w:pPr>
              <w:spacing w:after="160" w:line="259" w:lineRule="auto"/>
            </w:pPr>
            <w:r w:rsidRPr="004D11DA">
              <w:t>Sørlandet sykehus HF, Kristiansand</w:t>
            </w:r>
            <w:r w:rsidR="00AC20D6" w:rsidRPr="004D11DA">
              <w:t>, Møterom</w:t>
            </w:r>
            <w:r w:rsidR="00A90668">
              <w:t>:</w:t>
            </w:r>
            <w:r w:rsidR="00F80440" w:rsidRPr="004D11DA">
              <w:t xml:space="preserve"> </w:t>
            </w:r>
            <w:r w:rsidR="00A90668">
              <w:t>B</w:t>
            </w:r>
            <w:r w:rsidR="00F80440" w:rsidRPr="004D11DA">
              <w:t>ygg</w:t>
            </w:r>
            <w:r w:rsidR="00F80440">
              <w:t xml:space="preserve"> 4</w:t>
            </w:r>
            <w:r w:rsidR="004D11DA">
              <w:t xml:space="preserve">, brakkerigg, 2. </w:t>
            </w:r>
            <w:proofErr w:type="spellStart"/>
            <w:r w:rsidR="004D11DA">
              <w:t>etg</w:t>
            </w:r>
            <w:proofErr w:type="spellEnd"/>
            <w:r w:rsidR="004D11DA">
              <w:t>.</w:t>
            </w:r>
          </w:p>
        </w:tc>
      </w:tr>
      <w:tr w:rsidR="00FE4972" w14:paraId="67586C7F" w14:textId="77777777" w:rsidTr="0094264F">
        <w:tc>
          <w:tcPr>
            <w:tcW w:w="2263" w:type="dxa"/>
          </w:tcPr>
          <w:p w14:paraId="27115A56" w14:textId="4B9F6C6C" w:rsidR="00FE4972" w:rsidRPr="00634149" w:rsidRDefault="00E40096" w:rsidP="0055753E">
            <w:pPr>
              <w:spacing w:after="160" w:line="259" w:lineRule="auto"/>
            </w:pPr>
            <w:r w:rsidRPr="00692066">
              <w:t>1</w:t>
            </w:r>
            <w:r w:rsidR="00692066" w:rsidRPr="00692066">
              <w:t>3</w:t>
            </w:r>
            <w:r w:rsidR="00FE4972" w:rsidRPr="00692066">
              <w:t>.</w:t>
            </w:r>
            <w:r w:rsidR="00692066" w:rsidRPr="00692066">
              <w:t xml:space="preserve"> oktober 2026</w:t>
            </w:r>
          </w:p>
        </w:tc>
        <w:tc>
          <w:tcPr>
            <w:tcW w:w="6753" w:type="dxa"/>
          </w:tcPr>
          <w:p w14:paraId="5FC36DCE" w14:textId="60265AC6" w:rsidR="00FE4972" w:rsidRPr="0055753E" w:rsidRDefault="00FE4972" w:rsidP="0055753E">
            <w:pPr>
              <w:spacing w:after="160" w:line="259" w:lineRule="auto"/>
            </w:pPr>
            <w:r w:rsidRPr="00273273">
              <w:t xml:space="preserve">Frist for tilbakemelding på markedsundersøkelse </w:t>
            </w:r>
            <w:r w:rsidR="00825E72">
              <w:t>bærekraft</w:t>
            </w:r>
            <w:r w:rsidRPr="00273273">
              <w:t xml:space="preserve"> </w:t>
            </w:r>
          </w:p>
        </w:tc>
      </w:tr>
    </w:tbl>
    <w:p w14:paraId="46473D39" w14:textId="77777777" w:rsidR="00FE4972" w:rsidRDefault="00FE4972" w:rsidP="00634149"/>
    <w:p w14:paraId="36047B90" w14:textId="77777777" w:rsidR="00FE4972" w:rsidRPr="00634149" w:rsidRDefault="00FE4972" w:rsidP="00634149"/>
    <w:p w14:paraId="65052491" w14:textId="77777777" w:rsidR="00FE4972" w:rsidRPr="00985733" w:rsidRDefault="00FE4972" w:rsidP="0055753E">
      <w:r w:rsidRPr="00985733">
        <w:t xml:space="preserve">Påmelding og spørsmål </w:t>
      </w:r>
    </w:p>
    <w:p w14:paraId="1158C60A" w14:textId="0C251150" w:rsidR="00FE4972" w:rsidRDefault="00FE4972" w:rsidP="00634149">
      <w:r w:rsidRPr="00634149">
        <w:t>Påmelding eller spørsmål til markedsdialogen foretas</w:t>
      </w:r>
      <w:r w:rsidR="00C06B7A">
        <w:t xml:space="preserve"> </w:t>
      </w:r>
      <w:r w:rsidR="008D0856">
        <w:t>via</w:t>
      </w:r>
      <w:r w:rsidRPr="00634149">
        <w:t xml:space="preserve"> </w:t>
      </w:r>
      <w:r w:rsidR="00446859" w:rsidRPr="00634149">
        <w:t>o</w:t>
      </w:r>
      <w:r w:rsidR="00446859">
        <w:t xml:space="preserve">ppdragsgivers </w:t>
      </w:r>
      <w:r w:rsidR="005F0D82">
        <w:t>KGV</w:t>
      </w:r>
      <w:r w:rsidRPr="00634149">
        <w:t>.</w:t>
      </w:r>
    </w:p>
    <w:p w14:paraId="34B273DB" w14:textId="77777777" w:rsidR="00B005ED" w:rsidRDefault="00B005ED" w:rsidP="00634149"/>
    <w:p w14:paraId="2BB72025" w14:textId="0BED11D5" w:rsidR="00B005ED" w:rsidRPr="00634149" w:rsidRDefault="00B005ED" w:rsidP="00634149">
      <w:r w:rsidRPr="00B005ED">
        <w:t>Eksakt tidspunkt for dialogmøtene tildeles etter endt frist for påmelding, legg gjerne ved ønsket tid i påmeldingen. Det vil være størst mulighet for fleksibilitet ved tidlig påmelding. </w:t>
      </w:r>
    </w:p>
    <w:p w14:paraId="15B22EAC" w14:textId="77777777" w:rsidR="00FE4972" w:rsidRDefault="00FE4972" w:rsidP="00634149">
      <w:r w:rsidRPr="00634149">
        <w:t xml:space="preserve"> </w:t>
      </w:r>
    </w:p>
    <w:p w14:paraId="09AC7B4E" w14:textId="77777777" w:rsidR="00D85ADE" w:rsidRDefault="00D85ADE" w:rsidP="00634149"/>
    <w:p w14:paraId="47E9B0BB" w14:textId="77777777" w:rsidR="00D85ADE" w:rsidRPr="00634149" w:rsidRDefault="00D85ADE" w:rsidP="00634149"/>
    <w:p w14:paraId="5B8E75FF" w14:textId="19E523D0" w:rsidR="00FE4972" w:rsidRPr="00634149" w:rsidRDefault="00FE4972" w:rsidP="00634149">
      <w:r w:rsidRPr="00634149">
        <w:t xml:space="preserve">Med vennlig hilsen  </w:t>
      </w:r>
    </w:p>
    <w:p w14:paraId="10A2A212" w14:textId="77777777" w:rsidR="0055753E" w:rsidRDefault="00B005ED" w:rsidP="008F2B11">
      <w:r w:rsidRPr="0055753E">
        <w:t>Sigmund Framnes</w:t>
      </w:r>
      <w:r w:rsidR="00FE4972" w:rsidRPr="0055753E">
        <w:t xml:space="preserve"> </w:t>
      </w:r>
      <w:r w:rsidR="00FE4972">
        <w:br/>
      </w:r>
      <w:r w:rsidR="0055780E" w:rsidRPr="0055753E">
        <w:t>Prosjektleder</w:t>
      </w:r>
      <w:r w:rsidR="00FE4972">
        <w:t xml:space="preserve">, </w:t>
      </w:r>
      <w:r w:rsidR="0055780E">
        <w:t xml:space="preserve">anskaffelser medisinskteknisk utstyr, </w:t>
      </w:r>
      <w:proofErr w:type="spellStart"/>
      <w:r w:rsidR="0055780E">
        <w:t>sør-øst</w:t>
      </w:r>
      <w:proofErr w:type="spellEnd"/>
    </w:p>
    <w:p w14:paraId="721BB4A2" w14:textId="22B33B84" w:rsidR="00A90668" w:rsidRDefault="00A90668" w:rsidP="008F2B11">
      <w:proofErr w:type="spellStart"/>
      <w:r>
        <w:t>Mob</w:t>
      </w:r>
      <w:proofErr w:type="spellEnd"/>
      <w:r>
        <w:t>.</w:t>
      </w:r>
      <w:r w:rsidR="00F72954">
        <w:t xml:space="preserve"> +47 47 03 18 08</w:t>
      </w:r>
    </w:p>
    <w:p w14:paraId="36A2F088" w14:textId="21B3FAA0" w:rsidR="00512B3B" w:rsidRPr="00512B3B" w:rsidRDefault="00FE4972" w:rsidP="008F2B11">
      <w:r>
        <w:t>Sykehusinnkjøp HF</w:t>
      </w:r>
    </w:p>
    <w:sectPr w:rsidR="00512B3B" w:rsidRPr="00512B3B"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772E" w14:textId="77777777" w:rsidR="00CD6BC8" w:rsidRDefault="00CD6BC8" w:rsidP="008A6B54">
      <w:pPr>
        <w:spacing w:after="0" w:line="240" w:lineRule="auto"/>
      </w:pPr>
      <w:r>
        <w:separator/>
      </w:r>
    </w:p>
  </w:endnote>
  <w:endnote w:type="continuationSeparator" w:id="0">
    <w:p w14:paraId="23AF0036" w14:textId="77777777" w:rsidR="00CD6BC8" w:rsidRDefault="00CD6BC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1C8ADC10"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E12E5C"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EBC6565"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3AB6D2D" w14:textId="77777777" w:rsidTr="002E0A5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291BC5" w14:textId="79A2B4E6" w:rsidR="0001190D" w:rsidRPr="00BD5AA6" w:rsidRDefault="00FE4972" w:rsidP="0001190D">
          <w:pPr>
            <w:pStyle w:val="Bunntekst"/>
            <w:rPr>
              <w:b w:val="0"/>
              <w:bCs/>
              <w:color w:val="003087" w:themeColor="text2"/>
              <w:sz w:val="18"/>
              <w:szCs w:val="18"/>
            </w:rPr>
          </w:pPr>
          <w:r w:rsidRPr="00FE4972">
            <w:rPr>
              <w:b w:val="0"/>
              <w:bCs/>
              <w:color w:val="003087" w:themeColor="text2"/>
              <w:sz w:val="18"/>
              <w:szCs w:val="18"/>
            </w:rPr>
            <w:t xml:space="preserve">Invitasjon til markedsdialog, versjon </w:t>
          </w:r>
          <w:r w:rsidR="00C06B7A">
            <w:rPr>
              <w:b w:val="0"/>
              <w:bCs/>
              <w:color w:val="003087" w:themeColor="text2"/>
              <w:sz w:val="18"/>
              <w:szCs w:val="18"/>
            </w:rPr>
            <w:t>0</w:t>
          </w:r>
          <w:r w:rsidR="00853227">
            <w:rPr>
              <w:b w:val="0"/>
              <w:bCs/>
              <w:color w:val="003087" w:themeColor="text2"/>
              <w:sz w:val="18"/>
              <w:szCs w:val="18"/>
            </w:rPr>
            <w:t>4</w:t>
          </w:r>
          <w:r w:rsidRPr="00FE4972">
            <w:rPr>
              <w:b w:val="0"/>
              <w:bCs/>
              <w:color w:val="003087" w:themeColor="text2"/>
              <w:sz w:val="18"/>
              <w:szCs w:val="18"/>
            </w:rPr>
            <w:t>-202</w:t>
          </w:r>
          <w:r w:rsidR="00C06B7A">
            <w:rPr>
              <w:b w:val="0"/>
              <w:bCs/>
              <w:color w:val="003087" w:themeColor="text2"/>
              <w:sz w:val="18"/>
              <w:szCs w:val="18"/>
            </w:rPr>
            <w:t>6</w:t>
          </w:r>
        </w:p>
      </w:tc>
      <w:tc>
        <w:tcPr>
          <w:tcW w:w="2500" w:type="pct"/>
        </w:tcPr>
        <w:p w14:paraId="421B12C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8822E1"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10FA6AF"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CC08FB4"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255CFC0"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1C7C531"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07A4850" w14:textId="373329D5" w:rsidR="004F084A" w:rsidRPr="00FE4972" w:rsidRDefault="00FE4972" w:rsidP="004F084A">
          <w:pPr>
            <w:pStyle w:val="Bunntekst"/>
            <w:rPr>
              <w:b w:val="0"/>
              <w:color w:val="003087" w:themeColor="text2"/>
              <w:sz w:val="18"/>
              <w:szCs w:val="18"/>
            </w:rPr>
          </w:pPr>
          <w:r w:rsidRPr="00FE4972">
            <w:rPr>
              <w:b w:val="0"/>
              <w:bCs/>
              <w:color w:val="003087" w:themeColor="text2"/>
              <w:sz w:val="18"/>
              <w:szCs w:val="18"/>
            </w:rPr>
            <w:t>Invitasjon til markedsdialog</w:t>
          </w:r>
          <w:r>
            <w:rPr>
              <w:b w:val="0"/>
              <w:bCs/>
              <w:color w:val="003087" w:themeColor="text2"/>
              <w:sz w:val="18"/>
              <w:szCs w:val="18"/>
            </w:rPr>
            <w:t>,</w:t>
          </w:r>
          <w:r>
            <w:rPr>
              <w:bCs/>
              <w:color w:val="003087" w:themeColor="text2"/>
              <w:sz w:val="18"/>
              <w:szCs w:val="18"/>
            </w:rPr>
            <w:t xml:space="preserve"> </w:t>
          </w:r>
          <w:r>
            <w:rPr>
              <w:b w:val="0"/>
              <w:color w:val="003087" w:themeColor="text2"/>
              <w:sz w:val="18"/>
              <w:szCs w:val="18"/>
            </w:rPr>
            <w:t xml:space="preserve">versjon </w:t>
          </w:r>
          <w:r w:rsidR="00232178">
            <w:rPr>
              <w:b w:val="0"/>
              <w:color w:val="003087" w:themeColor="text2"/>
              <w:sz w:val="18"/>
              <w:szCs w:val="18"/>
            </w:rPr>
            <w:t>0</w:t>
          </w:r>
          <w:r w:rsidR="00853227">
            <w:rPr>
              <w:b w:val="0"/>
              <w:color w:val="003087" w:themeColor="text2"/>
              <w:sz w:val="18"/>
              <w:szCs w:val="18"/>
            </w:rPr>
            <w:t>4</w:t>
          </w:r>
          <w:r>
            <w:rPr>
              <w:b w:val="0"/>
              <w:color w:val="003087" w:themeColor="text2"/>
              <w:sz w:val="18"/>
              <w:szCs w:val="18"/>
            </w:rPr>
            <w:t>-202</w:t>
          </w:r>
          <w:r w:rsidR="00232178">
            <w:rPr>
              <w:b w:val="0"/>
              <w:color w:val="003087" w:themeColor="text2"/>
              <w:sz w:val="18"/>
              <w:szCs w:val="18"/>
            </w:rPr>
            <w:t>6</w:t>
          </w:r>
        </w:p>
      </w:tc>
      <w:tc>
        <w:tcPr>
          <w:tcW w:w="2500" w:type="pct"/>
        </w:tcPr>
        <w:p w14:paraId="7E34FC80"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77E4CB07"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2591" w14:textId="77777777" w:rsidR="00CD6BC8" w:rsidRDefault="00CD6BC8" w:rsidP="008A6B54">
      <w:pPr>
        <w:spacing w:after="0" w:line="240" w:lineRule="auto"/>
      </w:pPr>
      <w:r>
        <w:separator/>
      </w:r>
    </w:p>
  </w:footnote>
  <w:footnote w:type="continuationSeparator" w:id="0">
    <w:p w14:paraId="2D196AA0" w14:textId="77777777" w:rsidR="00CD6BC8" w:rsidRDefault="00CD6BC8"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CF05" w14:textId="77777777" w:rsidR="008A6B54" w:rsidRDefault="004F084A">
    <w:pPr>
      <w:pStyle w:val="Topptekst"/>
    </w:pPr>
    <w:r>
      <w:rPr>
        <w:noProof/>
      </w:rPr>
      <w:drawing>
        <wp:anchor distT="0" distB="0" distL="114300" distR="114300" simplePos="0" relativeHeight="251658241" behindDoc="1" locked="0" layoutInCell="1" allowOverlap="1" wp14:anchorId="7449FF40" wp14:editId="55D23FB2">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9A73" w14:textId="408E2ACA"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8240" behindDoc="1" locked="0" layoutInCell="1" allowOverlap="1" wp14:anchorId="7DE27CD5" wp14:editId="74DBEA2B">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216AB1">
      <w:rPr>
        <w:sz w:val="18"/>
        <w:szCs w:val="18"/>
      </w:rPr>
      <w:t xml:space="preserve"> 202</w:t>
    </w:r>
    <w:r w:rsidR="002957E6">
      <w:rPr>
        <w:sz w:val="18"/>
        <w:szCs w:val="18"/>
      </w:rPr>
      <w:t>6/90730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2A2A"/>
    <w:multiLevelType w:val="hybridMultilevel"/>
    <w:tmpl w:val="2C38D3AE"/>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19656DA"/>
    <w:multiLevelType w:val="hybridMultilevel"/>
    <w:tmpl w:val="644667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8814B31"/>
    <w:multiLevelType w:val="hybridMultilevel"/>
    <w:tmpl w:val="A9104C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5847981">
    <w:abstractNumId w:val="1"/>
  </w:num>
  <w:num w:numId="2" w16cid:durableId="71125501">
    <w:abstractNumId w:val="2"/>
  </w:num>
  <w:num w:numId="3" w16cid:durableId="1217622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72"/>
    <w:rsid w:val="000007A2"/>
    <w:rsid w:val="0001190D"/>
    <w:rsid w:val="0001508F"/>
    <w:rsid w:val="000169B0"/>
    <w:rsid w:val="00022CEB"/>
    <w:rsid w:val="00061D42"/>
    <w:rsid w:val="0006341B"/>
    <w:rsid w:val="00066FAD"/>
    <w:rsid w:val="0007071F"/>
    <w:rsid w:val="000805CD"/>
    <w:rsid w:val="00083A59"/>
    <w:rsid w:val="000A068E"/>
    <w:rsid w:val="000B1D63"/>
    <w:rsid w:val="000C363D"/>
    <w:rsid w:val="000E3535"/>
    <w:rsid w:val="000E3D69"/>
    <w:rsid w:val="000F11A5"/>
    <w:rsid w:val="000F3FEE"/>
    <w:rsid w:val="000F71D5"/>
    <w:rsid w:val="001408CB"/>
    <w:rsid w:val="001457DD"/>
    <w:rsid w:val="00161F5F"/>
    <w:rsid w:val="00172E83"/>
    <w:rsid w:val="00174C26"/>
    <w:rsid w:val="00184DE9"/>
    <w:rsid w:val="001A0104"/>
    <w:rsid w:val="001A4231"/>
    <w:rsid w:val="001A5225"/>
    <w:rsid w:val="001C4243"/>
    <w:rsid w:val="001C7F50"/>
    <w:rsid w:val="001E278C"/>
    <w:rsid w:val="00216AB1"/>
    <w:rsid w:val="00222635"/>
    <w:rsid w:val="00232178"/>
    <w:rsid w:val="00234B11"/>
    <w:rsid w:val="002352A2"/>
    <w:rsid w:val="00236B4D"/>
    <w:rsid w:val="002505B2"/>
    <w:rsid w:val="00290C3E"/>
    <w:rsid w:val="00295675"/>
    <w:rsid w:val="002957E6"/>
    <w:rsid w:val="002C03B4"/>
    <w:rsid w:val="002C4B21"/>
    <w:rsid w:val="002C5C80"/>
    <w:rsid w:val="002D1654"/>
    <w:rsid w:val="002D2B82"/>
    <w:rsid w:val="002D33F1"/>
    <w:rsid w:val="002E0A5B"/>
    <w:rsid w:val="002E1FEB"/>
    <w:rsid w:val="002F21B1"/>
    <w:rsid w:val="00311005"/>
    <w:rsid w:val="00320BED"/>
    <w:rsid w:val="00340CD2"/>
    <w:rsid w:val="003419E8"/>
    <w:rsid w:val="00343C68"/>
    <w:rsid w:val="00351DC2"/>
    <w:rsid w:val="0035477C"/>
    <w:rsid w:val="00360ADB"/>
    <w:rsid w:val="00364106"/>
    <w:rsid w:val="00370E10"/>
    <w:rsid w:val="0037409E"/>
    <w:rsid w:val="00377200"/>
    <w:rsid w:val="00387051"/>
    <w:rsid w:val="00390A02"/>
    <w:rsid w:val="003B1B9F"/>
    <w:rsid w:val="003B226F"/>
    <w:rsid w:val="003B3701"/>
    <w:rsid w:val="003C7810"/>
    <w:rsid w:val="003D28BB"/>
    <w:rsid w:val="003D3F41"/>
    <w:rsid w:val="00400A8F"/>
    <w:rsid w:val="00402EAE"/>
    <w:rsid w:val="00421342"/>
    <w:rsid w:val="00422339"/>
    <w:rsid w:val="00446859"/>
    <w:rsid w:val="0045560F"/>
    <w:rsid w:val="0046366F"/>
    <w:rsid w:val="00467587"/>
    <w:rsid w:val="0047732F"/>
    <w:rsid w:val="00486A77"/>
    <w:rsid w:val="004B54E4"/>
    <w:rsid w:val="004B5824"/>
    <w:rsid w:val="004D11DA"/>
    <w:rsid w:val="004D2904"/>
    <w:rsid w:val="004D3997"/>
    <w:rsid w:val="004D5500"/>
    <w:rsid w:val="004E6E6F"/>
    <w:rsid w:val="004F084A"/>
    <w:rsid w:val="004F2C76"/>
    <w:rsid w:val="00512B3B"/>
    <w:rsid w:val="00522354"/>
    <w:rsid w:val="00537E43"/>
    <w:rsid w:val="0054416D"/>
    <w:rsid w:val="005463F9"/>
    <w:rsid w:val="0055753E"/>
    <w:rsid w:val="0055780E"/>
    <w:rsid w:val="00557EB8"/>
    <w:rsid w:val="005611EC"/>
    <w:rsid w:val="00566696"/>
    <w:rsid w:val="005703FD"/>
    <w:rsid w:val="00583AA2"/>
    <w:rsid w:val="00590D73"/>
    <w:rsid w:val="005A0B68"/>
    <w:rsid w:val="005A53E8"/>
    <w:rsid w:val="005A79E3"/>
    <w:rsid w:val="005B4CBD"/>
    <w:rsid w:val="005D3886"/>
    <w:rsid w:val="005E3FC0"/>
    <w:rsid w:val="005E61C2"/>
    <w:rsid w:val="005F0D82"/>
    <w:rsid w:val="005F5862"/>
    <w:rsid w:val="006202EE"/>
    <w:rsid w:val="00653C13"/>
    <w:rsid w:val="00677811"/>
    <w:rsid w:val="0068307A"/>
    <w:rsid w:val="006837C3"/>
    <w:rsid w:val="00692066"/>
    <w:rsid w:val="006A26D3"/>
    <w:rsid w:val="006A3173"/>
    <w:rsid w:val="006A36D3"/>
    <w:rsid w:val="006A517B"/>
    <w:rsid w:val="006A7535"/>
    <w:rsid w:val="006C6137"/>
    <w:rsid w:val="006D58C2"/>
    <w:rsid w:val="006D58D6"/>
    <w:rsid w:val="006F2008"/>
    <w:rsid w:val="006F312A"/>
    <w:rsid w:val="0072361A"/>
    <w:rsid w:val="0073693B"/>
    <w:rsid w:val="00741A18"/>
    <w:rsid w:val="0076237F"/>
    <w:rsid w:val="00771457"/>
    <w:rsid w:val="00775F19"/>
    <w:rsid w:val="00787881"/>
    <w:rsid w:val="007A580F"/>
    <w:rsid w:val="007B5BCE"/>
    <w:rsid w:val="007C1CEA"/>
    <w:rsid w:val="007D00AD"/>
    <w:rsid w:val="007F13FF"/>
    <w:rsid w:val="00805FA3"/>
    <w:rsid w:val="0081186E"/>
    <w:rsid w:val="0082344F"/>
    <w:rsid w:val="00825E72"/>
    <w:rsid w:val="0084390D"/>
    <w:rsid w:val="00844B3C"/>
    <w:rsid w:val="008461F4"/>
    <w:rsid w:val="00850F4C"/>
    <w:rsid w:val="00853227"/>
    <w:rsid w:val="008655B2"/>
    <w:rsid w:val="00884491"/>
    <w:rsid w:val="00886FD2"/>
    <w:rsid w:val="008961BF"/>
    <w:rsid w:val="008A1521"/>
    <w:rsid w:val="008A6B54"/>
    <w:rsid w:val="008C62EF"/>
    <w:rsid w:val="008D0856"/>
    <w:rsid w:val="008E5A0A"/>
    <w:rsid w:val="008F05C6"/>
    <w:rsid w:val="008F2B11"/>
    <w:rsid w:val="00900AEB"/>
    <w:rsid w:val="00905AF1"/>
    <w:rsid w:val="00907B33"/>
    <w:rsid w:val="00932586"/>
    <w:rsid w:val="0094027C"/>
    <w:rsid w:val="0094264F"/>
    <w:rsid w:val="00944686"/>
    <w:rsid w:val="00946231"/>
    <w:rsid w:val="009529AA"/>
    <w:rsid w:val="0097210A"/>
    <w:rsid w:val="00985733"/>
    <w:rsid w:val="009859B3"/>
    <w:rsid w:val="00996E38"/>
    <w:rsid w:val="009A297E"/>
    <w:rsid w:val="009A3E11"/>
    <w:rsid w:val="009A5D6B"/>
    <w:rsid w:val="009B4D02"/>
    <w:rsid w:val="009B5451"/>
    <w:rsid w:val="009B5E52"/>
    <w:rsid w:val="009C0029"/>
    <w:rsid w:val="009C0A12"/>
    <w:rsid w:val="009C7E5D"/>
    <w:rsid w:val="009F76ED"/>
    <w:rsid w:val="009F7F53"/>
    <w:rsid w:val="00A12167"/>
    <w:rsid w:val="00A13B9A"/>
    <w:rsid w:val="00A170EA"/>
    <w:rsid w:val="00A659C6"/>
    <w:rsid w:val="00A72A85"/>
    <w:rsid w:val="00A90668"/>
    <w:rsid w:val="00AA1652"/>
    <w:rsid w:val="00AA3456"/>
    <w:rsid w:val="00AA42B8"/>
    <w:rsid w:val="00AA6BDB"/>
    <w:rsid w:val="00AC20D6"/>
    <w:rsid w:val="00AD7F97"/>
    <w:rsid w:val="00AE06DC"/>
    <w:rsid w:val="00AE133E"/>
    <w:rsid w:val="00AE3326"/>
    <w:rsid w:val="00AE3BC9"/>
    <w:rsid w:val="00B005ED"/>
    <w:rsid w:val="00B1625A"/>
    <w:rsid w:val="00B254A8"/>
    <w:rsid w:val="00B30A4F"/>
    <w:rsid w:val="00B31B95"/>
    <w:rsid w:val="00B34857"/>
    <w:rsid w:val="00B6506E"/>
    <w:rsid w:val="00B656CC"/>
    <w:rsid w:val="00B72924"/>
    <w:rsid w:val="00B90DAC"/>
    <w:rsid w:val="00B970CD"/>
    <w:rsid w:val="00BC0D5E"/>
    <w:rsid w:val="00BC7511"/>
    <w:rsid w:val="00BD5AA6"/>
    <w:rsid w:val="00BF24F1"/>
    <w:rsid w:val="00BF7216"/>
    <w:rsid w:val="00C0352F"/>
    <w:rsid w:val="00C06B7A"/>
    <w:rsid w:val="00C1018F"/>
    <w:rsid w:val="00C1179D"/>
    <w:rsid w:val="00C23FA0"/>
    <w:rsid w:val="00C31352"/>
    <w:rsid w:val="00C366F6"/>
    <w:rsid w:val="00C37AEC"/>
    <w:rsid w:val="00C444BF"/>
    <w:rsid w:val="00C55FD5"/>
    <w:rsid w:val="00C61685"/>
    <w:rsid w:val="00C80220"/>
    <w:rsid w:val="00CA39DA"/>
    <w:rsid w:val="00CB354A"/>
    <w:rsid w:val="00CC0A86"/>
    <w:rsid w:val="00CC0CDA"/>
    <w:rsid w:val="00CD6BC8"/>
    <w:rsid w:val="00CE7CBE"/>
    <w:rsid w:val="00CF5498"/>
    <w:rsid w:val="00CF552F"/>
    <w:rsid w:val="00D0738E"/>
    <w:rsid w:val="00D25402"/>
    <w:rsid w:val="00D302DC"/>
    <w:rsid w:val="00D31CD4"/>
    <w:rsid w:val="00D43281"/>
    <w:rsid w:val="00D549FA"/>
    <w:rsid w:val="00D60436"/>
    <w:rsid w:val="00D75649"/>
    <w:rsid w:val="00D758FB"/>
    <w:rsid w:val="00D85ADE"/>
    <w:rsid w:val="00D869B4"/>
    <w:rsid w:val="00DA0C4E"/>
    <w:rsid w:val="00DA2A49"/>
    <w:rsid w:val="00DB20ED"/>
    <w:rsid w:val="00DC73D6"/>
    <w:rsid w:val="00DF003B"/>
    <w:rsid w:val="00E03DCC"/>
    <w:rsid w:val="00E06619"/>
    <w:rsid w:val="00E06C92"/>
    <w:rsid w:val="00E14F7B"/>
    <w:rsid w:val="00E16260"/>
    <w:rsid w:val="00E26A25"/>
    <w:rsid w:val="00E31207"/>
    <w:rsid w:val="00E3138E"/>
    <w:rsid w:val="00E36CDC"/>
    <w:rsid w:val="00E40096"/>
    <w:rsid w:val="00E44630"/>
    <w:rsid w:val="00E45550"/>
    <w:rsid w:val="00E770B7"/>
    <w:rsid w:val="00E83BC3"/>
    <w:rsid w:val="00EA45CB"/>
    <w:rsid w:val="00EA63B9"/>
    <w:rsid w:val="00EB13E8"/>
    <w:rsid w:val="00EB1A8A"/>
    <w:rsid w:val="00EB5F17"/>
    <w:rsid w:val="00EB6B49"/>
    <w:rsid w:val="00EC0BF3"/>
    <w:rsid w:val="00ED29B3"/>
    <w:rsid w:val="00ED67DD"/>
    <w:rsid w:val="00EE1E0B"/>
    <w:rsid w:val="00EE3681"/>
    <w:rsid w:val="00EF0660"/>
    <w:rsid w:val="00EF08B8"/>
    <w:rsid w:val="00EF4E99"/>
    <w:rsid w:val="00EF63B6"/>
    <w:rsid w:val="00F03399"/>
    <w:rsid w:val="00F139BA"/>
    <w:rsid w:val="00F141F6"/>
    <w:rsid w:val="00F15DC6"/>
    <w:rsid w:val="00F22DA7"/>
    <w:rsid w:val="00F300FC"/>
    <w:rsid w:val="00F3117C"/>
    <w:rsid w:val="00F3344C"/>
    <w:rsid w:val="00F40064"/>
    <w:rsid w:val="00F50529"/>
    <w:rsid w:val="00F604BA"/>
    <w:rsid w:val="00F6667E"/>
    <w:rsid w:val="00F72954"/>
    <w:rsid w:val="00F80440"/>
    <w:rsid w:val="00F844D4"/>
    <w:rsid w:val="00F86F04"/>
    <w:rsid w:val="00FA1CD0"/>
    <w:rsid w:val="00FA6753"/>
    <w:rsid w:val="00FC0451"/>
    <w:rsid w:val="00FC218B"/>
    <w:rsid w:val="00FD6AD8"/>
    <w:rsid w:val="00FE4972"/>
    <w:rsid w:val="00FF2E29"/>
    <w:rsid w:val="00FF4BBC"/>
    <w:rsid w:val="37B3A35D"/>
    <w:rsid w:val="58075F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1E783"/>
  <w15:chartTrackingRefBased/>
  <w15:docId w15:val="{1A098156-7EE7-4468-8831-4C81C3E3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FE4972"/>
    <w:pPr>
      <w:ind w:left="720"/>
      <w:contextualSpacing/>
    </w:pPr>
  </w:style>
  <w:style w:type="paragraph" w:styleId="Merknadstekst">
    <w:name w:val="annotation text"/>
    <w:basedOn w:val="Normal"/>
    <w:link w:val="MerknadstekstTegn"/>
    <w:uiPriority w:val="99"/>
    <w:unhideWhenUsed/>
    <w:rsid w:val="00FE4972"/>
    <w:pPr>
      <w:spacing w:line="240" w:lineRule="auto"/>
    </w:pPr>
    <w:rPr>
      <w:sz w:val="20"/>
      <w:szCs w:val="20"/>
    </w:rPr>
  </w:style>
  <w:style w:type="character" w:customStyle="1" w:styleId="MerknadstekstTegn">
    <w:name w:val="Merknadstekst Tegn"/>
    <w:basedOn w:val="Standardskriftforavsnitt"/>
    <w:link w:val="Merknadstekst"/>
    <w:uiPriority w:val="99"/>
    <w:rsid w:val="00FE4972"/>
    <w:rPr>
      <w:sz w:val="20"/>
      <w:szCs w:val="20"/>
    </w:rPr>
  </w:style>
  <w:style w:type="character" w:styleId="Merknadsreferanse">
    <w:name w:val="annotation reference"/>
    <w:basedOn w:val="Standardskriftforavsnitt"/>
    <w:uiPriority w:val="99"/>
    <w:semiHidden/>
    <w:unhideWhenUsed/>
    <w:rsid w:val="00FE4972"/>
    <w:rPr>
      <w:sz w:val="16"/>
      <w:szCs w:val="16"/>
    </w:rPr>
  </w:style>
  <w:style w:type="table" w:styleId="Rutenettabelllys">
    <w:name w:val="Grid Table Light"/>
    <w:basedOn w:val="Vanligtabell"/>
    <w:uiPriority w:val="40"/>
    <w:rsid w:val="00EE36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FE4972"/>
  </w:style>
  <w:style w:type="character" w:customStyle="1" w:styleId="eop">
    <w:name w:val="eop"/>
    <w:basedOn w:val="Standardskriftforavsnitt"/>
    <w:rsid w:val="00FE4972"/>
  </w:style>
  <w:style w:type="paragraph" w:styleId="Revisjon">
    <w:name w:val="Revision"/>
    <w:hidden/>
    <w:uiPriority w:val="99"/>
    <w:semiHidden/>
    <w:rsid w:val="00850F4C"/>
    <w:pPr>
      <w:spacing w:after="0" w:line="240" w:lineRule="auto"/>
    </w:pPr>
  </w:style>
  <w:style w:type="paragraph" w:styleId="Kommentaremne">
    <w:name w:val="annotation subject"/>
    <w:basedOn w:val="Merknadstekst"/>
    <w:next w:val="Merknadstekst"/>
    <w:link w:val="KommentaremneTegn"/>
    <w:uiPriority w:val="99"/>
    <w:semiHidden/>
    <w:unhideWhenUsed/>
    <w:rsid w:val="00850F4C"/>
    <w:rPr>
      <w:b/>
      <w:bCs/>
    </w:rPr>
  </w:style>
  <w:style w:type="character" w:customStyle="1" w:styleId="KommentaremneTegn">
    <w:name w:val="Kommentaremne Tegn"/>
    <w:basedOn w:val="MerknadstekstTegn"/>
    <w:link w:val="Kommentaremne"/>
    <w:uiPriority w:val="99"/>
    <w:semiHidden/>
    <w:rsid w:val="00850F4C"/>
    <w:rPr>
      <w:b/>
      <w:bCs/>
      <w:sz w:val="20"/>
      <w:szCs w:val="20"/>
    </w:rPr>
  </w:style>
  <w:style w:type="character" w:styleId="Omtale">
    <w:name w:val="Mention"/>
    <w:basedOn w:val="Standardskriftforavsnitt"/>
    <w:uiPriority w:val="99"/>
    <w:unhideWhenUsed/>
    <w:rsid w:val="0084390D"/>
    <w:rPr>
      <w:color w:val="2B579A"/>
      <w:shd w:val="clear" w:color="auto" w:fill="E1DFDD"/>
    </w:rPr>
  </w:style>
  <w:style w:type="character" w:styleId="Ulstomtale">
    <w:name w:val="Unresolved Mention"/>
    <w:basedOn w:val="Standardskriftforavsnitt"/>
    <w:uiPriority w:val="99"/>
    <w:semiHidden/>
    <w:unhideWhenUsed/>
    <w:rsid w:val="00D43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3007DFE94CFF444B772ECF9D89C9CBA" ma:contentTypeVersion="3" ma:contentTypeDescription="Opprett et nytt dokument." ma:contentTypeScope="" ma:versionID="43b09ac1b6dfdb10baa443032e7a676f">
  <xsd:schema xmlns:xsd="http://www.w3.org/2001/XMLSchema" xmlns:xs="http://www.w3.org/2001/XMLSchema" xmlns:p="http://schemas.microsoft.com/office/2006/metadata/properties" xmlns:ns2="4b8541c0-f241-46ef-a14f-5bad78d0c4f6" targetNamespace="http://schemas.microsoft.com/office/2006/metadata/properties" ma:root="true" ma:fieldsID="65875cd384e74a6b672458e59ed675d1" ns2:_="">
    <xsd:import namespace="4b8541c0-f241-46ef-a14f-5bad78d0c4f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541c0-f241-46ef-a14f-5bad78d0c4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AA7C05-5504-4317-9A82-D00FCA208E98}">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1801A742-2CE3-4689-BAB9-0F1070B196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71C72C-AFD7-46E2-964D-4259D82A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541c0-f241-46ef-a14f-5bad78d0c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365</TotalTime>
  <Pages>3</Pages>
  <Words>767</Words>
  <Characters>4070</Characters>
  <Application>Microsoft Office Word</Application>
  <DocSecurity>0</DocSecurity>
  <Lines>33</Lines>
  <Paragraphs>9</Paragraphs>
  <ScaleCrop>false</ScaleCrop>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Sigmund Framnes</cp:lastModifiedBy>
  <cp:revision>101</cp:revision>
  <dcterms:created xsi:type="dcterms:W3CDTF">2026-09-07T07:12:00Z</dcterms:created>
  <dcterms:modified xsi:type="dcterms:W3CDTF">2026-09-10T07:14:00Z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74300</vt:r8>
  </property>
  <property fmtid="{D5CDD505-2E9C-101B-9397-08002B2CF9AE}" pid="3" name="xd_ProgID">
    <vt:lpwstr/>
  </property>
  <property fmtid="{D5CDD505-2E9C-101B-9397-08002B2CF9AE}" pid="4" name="ContentTypeId">
    <vt:lpwstr>0x01010043007DFE94CFF444B772ECF9D89C9CBA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ediaServiceImageTags">
    <vt:lpwstr/>
  </property>
  <property fmtid="{D5CDD505-2E9C-101B-9397-08002B2CF9AE}" pid="10" name="c706b671796746379fc435e5ab8acaf9">
    <vt:lpwstr>Kladd|b4b6a614-00e1-4169-90bb-f9dbedae6a98</vt:lpwstr>
  </property>
  <property fmtid="{D5CDD505-2E9C-101B-9397-08002B2CF9AE}" pid="11" name="_ExtendedDescription">
    <vt:lpwstr/>
  </property>
  <property fmtid="{D5CDD505-2E9C-101B-9397-08002B2CF9AE}" pid="12" name="TriggerFlowInfo">
    <vt:lpwstr/>
  </property>
  <property fmtid="{D5CDD505-2E9C-101B-9397-08002B2CF9AE}" pid="13" name="TaxCatchAll">
    <vt:lpwstr>1;#Kladd</vt:lpwstr>
  </property>
</Properties>
</file>