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D64F5" w14:textId="6B8DBA6E" w:rsidR="00433D04" w:rsidRPr="00C246A6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EAADD890713545D2B28F5781DA428187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00B022CE">
            <w:rPr>
              <w:b/>
              <w:sz w:val="36"/>
              <w:szCs w:val="36"/>
            </w:rPr>
            <w:t>VAREKJØP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73E9DCC4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12C6E91E" w14:textId="77777777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BC0E2E" w:rsidRPr="00F406BE" w14:paraId="3B9DBEE4" w14:textId="77777777" w:rsidTr="005F6DF4">
        <w:tc>
          <w:tcPr>
            <w:tcW w:w="2122" w:type="dxa"/>
          </w:tcPr>
          <w:p w14:paraId="6DC7463C" w14:textId="77777777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Kontraktsnavn</w:t>
            </w:r>
          </w:p>
        </w:tc>
        <w:tc>
          <w:tcPr>
            <w:tcW w:w="6894" w:type="dxa"/>
          </w:tcPr>
          <w:p w14:paraId="10DE4F88" w14:textId="2E8552C6" w:rsidR="00BC0E2E" w:rsidRPr="00F406BE" w:rsidRDefault="00B022CE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Fangstmonitorering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til FF Gunnerus</w:t>
            </w:r>
          </w:p>
        </w:tc>
      </w:tr>
      <w:tr w:rsidR="00765E8D" w:rsidRPr="00F406BE" w14:paraId="0FEB1AAF" w14:textId="77777777" w:rsidTr="005F6DF4">
        <w:tc>
          <w:tcPr>
            <w:tcW w:w="2122" w:type="dxa"/>
          </w:tcPr>
          <w:p w14:paraId="2DB10A4B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</w:tcPr>
          <w:p w14:paraId="7BE4B470" w14:textId="77777777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6F531AC7" w14:textId="77777777" w:rsidTr="005F6DF4">
        <w:tc>
          <w:tcPr>
            <w:tcW w:w="2122" w:type="dxa"/>
          </w:tcPr>
          <w:p w14:paraId="496B77ED" w14:textId="77777777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</w:tcPr>
          <w:p w14:paraId="3AE49C75" w14:textId="2ED1F113" w:rsidR="00F547A3" w:rsidRPr="00F406BE" w:rsidRDefault="00B022CE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FF Gunnerus</w:t>
            </w:r>
          </w:p>
        </w:tc>
      </w:tr>
      <w:bookmarkEnd w:id="0"/>
      <w:tr w:rsidR="0049195D" w:rsidRPr="00F406BE" w14:paraId="75EDFEC2" w14:textId="77777777" w:rsidTr="00BF0FEA">
        <w:tc>
          <w:tcPr>
            <w:tcW w:w="2122" w:type="dxa"/>
          </w:tcPr>
          <w:p w14:paraId="6237422C" w14:textId="77777777" w:rsidR="0049195D" w:rsidRPr="00F406BE" w:rsidRDefault="0049195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6894" w:type="dxa"/>
          </w:tcPr>
          <w:p w14:paraId="713413F1" w14:textId="62C8639D" w:rsidR="0049195D" w:rsidRPr="003357CD" w:rsidRDefault="0049195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3357CD">
              <w:rPr>
                <w:rFonts w:cstheme="minorHAnsi"/>
                <w:bCs/>
                <w:sz w:val="20"/>
                <w:szCs w:val="20"/>
              </w:rPr>
              <w:t>ANSK-</w:t>
            </w:r>
            <w:r w:rsidR="00B022CE">
              <w:rPr>
                <w:rFonts w:cstheme="minorHAnsi"/>
                <w:bCs/>
                <w:sz w:val="20"/>
                <w:szCs w:val="20"/>
              </w:rPr>
              <w:t>26-0214</w:t>
            </w:r>
          </w:p>
        </w:tc>
      </w:tr>
      <w:tr w:rsidR="00E131FA" w:rsidRPr="00F406BE" w14:paraId="750D54E8" w14:textId="77777777" w:rsidTr="005F6DF4">
        <w:tc>
          <w:tcPr>
            <w:tcW w:w="2122" w:type="dxa"/>
          </w:tcPr>
          <w:p w14:paraId="46533C35" w14:textId="77777777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</w:tcPr>
          <w:p w14:paraId="02398E1B" w14:textId="777B2531" w:rsidR="00F406BE" w:rsidRPr="00F406BE" w:rsidRDefault="00E61C2A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EAADD890713545D2B28F5781DA428187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 w:rsidR="00D91ADD">
                  <w:rPr>
                    <w:rFonts w:cstheme="minorHAnsi"/>
                    <w:sz w:val="20"/>
                    <w:szCs w:val="20"/>
                  </w:rPr>
                  <w:t>Varekonktrakt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48C62F76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0741609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107E250C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526005AA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3B917ADB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617A080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03753827" w14:textId="77777777" w:rsidR="005C49EA" w:rsidRPr="00F406BE" w:rsidRDefault="005F6DF4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  <w:shd w:val="clear" w:color="auto" w:fill="FFFF00"/>
          </w:tcPr>
          <w:p w14:paraId="42F7E824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7F248F37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22EBDD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71BF61FC" w14:textId="77777777" w:rsidR="005C49EA" w:rsidRPr="00F406BE" w:rsidRDefault="005F6DF4" w:rsidP="005F6D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F6DF4">
              <w:rPr>
                <w:rFonts w:cstheme="minorHAnsi"/>
                <w:sz w:val="20"/>
                <w:szCs w:val="20"/>
              </w:rPr>
              <w:t>974767880</w:t>
            </w:r>
          </w:p>
        </w:tc>
        <w:tc>
          <w:tcPr>
            <w:tcW w:w="3498" w:type="dxa"/>
            <w:shd w:val="clear" w:color="auto" w:fill="FFFF00"/>
          </w:tcPr>
          <w:p w14:paraId="561F058B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1BDB0BEB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973C7F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1CF8B65F" w14:textId="77777777" w:rsidR="005C49EA" w:rsidRPr="00F406BE" w:rsidRDefault="005F6DF4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F6DF4">
              <w:rPr>
                <w:rFonts w:cstheme="minorHAnsi"/>
                <w:sz w:val="20"/>
                <w:szCs w:val="20"/>
              </w:rPr>
              <w:t>7491 Trondheim</w:t>
            </w:r>
          </w:p>
        </w:tc>
        <w:tc>
          <w:tcPr>
            <w:tcW w:w="3498" w:type="dxa"/>
            <w:shd w:val="clear" w:color="auto" w:fill="FFFF00"/>
          </w:tcPr>
          <w:p w14:paraId="0C791303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016D36F7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D650831" w14:textId="77777777" w:rsidR="005C49EA" w:rsidRPr="00F406BE" w:rsidRDefault="0086196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67F8272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3601E2F9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7665B146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5E2404D" w14:textId="77777777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3C9A802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A3F387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3A9B76C9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64EC34A" w14:textId="77777777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06A6C747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473796A8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21063842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928C8FE" w14:textId="77777777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CB3BF8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06C725EA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18A9FD96" w14:textId="77777777" w:rsidTr="004828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6A902F0" w14:textId="77777777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1CE26531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3450BE87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544EC712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C723457" w14:textId="77777777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19C3DEE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D37D2BB" w14:textId="260BE7FB" w:rsidR="009A0580" w:rsidRPr="00F406BE" w:rsidRDefault="00E61C2A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EAADD890713545D2B28F5781DA428187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NS8406 Forenklet norsk bygge og anleggskontrakt" w:value="NS8406 Forenklet norsk bygge og anleggskontrakt"/>
                  <w:listItem w:displayText="Listen er ikke uttømmende" w:value="Listen er ikke uttømmende"/>
                </w:comboBox>
              </w:sdtPr>
              <w:sdtEndPr/>
              <w:sdtContent>
                <w:r w:rsidR="00D91ADD">
                  <w:rPr>
                    <w:rFonts w:cstheme="minorHAnsi"/>
                    <w:sz w:val="20"/>
                    <w:szCs w:val="20"/>
                  </w:rPr>
                  <w:t>Generelle kontraktsvilkår varer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5CFFCBE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2009FD0" w14:textId="77777777" w:rsidR="00A34AC5" w:rsidRPr="00F406BE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4C39FB7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51F48D5" w14:textId="45E9E4F4" w:rsidR="00267B4A" w:rsidRPr="00267B4A" w:rsidRDefault="00267B4A" w:rsidP="002F6472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bookmarkStart w:id="4" w:name="_Hlk63856839"/>
          </w:p>
        </w:tc>
      </w:tr>
      <w:bookmarkEnd w:id="4"/>
    </w:tbl>
    <w:p w14:paraId="39C99A73" w14:textId="77777777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05CAA5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0636F7BC" w14:textId="77777777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CDFBE76" w14:textId="77777777" w:rsidTr="003D33F6">
        <w:tc>
          <w:tcPr>
            <w:tcW w:w="2122" w:type="dxa"/>
          </w:tcPr>
          <w:p w14:paraId="4A3B7D1C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673B66B3" w14:textId="77777777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4BD81B69" w14:textId="77777777" w:rsidTr="003D33F6">
        <w:tc>
          <w:tcPr>
            <w:tcW w:w="2122" w:type="dxa"/>
          </w:tcPr>
          <w:p w14:paraId="5E9AA21C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6D4A0614" w14:textId="77777777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108931DD" w14:textId="77777777" w:rsidTr="003D33F6">
        <w:tc>
          <w:tcPr>
            <w:tcW w:w="2122" w:type="dxa"/>
          </w:tcPr>
          <w:p w14:paraId="3CA06595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7065E82E" w14:textId="77777777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A4A9637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0B6078D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1A71BF42" w14:textId="77777777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18C30372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0C67F64C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4259D01C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F085833" w14:textId="77777777" w:rsidR="00C246A6" w:rsidRPr="00F406BE" w:rsidRDefault="00C246A6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64FA4543" w14:textId="77777777" w:rsidR="00C246A6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  <w:p w14:paraId="660319F3" w14:textId="64086F76" w:rsidR="004244DE" w:rsidRDefault="258C11D0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37C52AFF">
              <w:rPr>
                <w:b/>
                <w:bCs/>
                <w:sz w:val="20"/>
                <w:szCs w:val="20"/>
              </w:rPr>
              <w:t>Godkjent med elektronisk signatur</w:t>
            </w:r>
          </w:p>
          <w:p w14:paraId="4E2C67AE" w14:textId="704018C4" w:rsidR="004244DE" w:rsidRPr="00F406BE" w:rsidRDefault="004244D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47" w:type="dxa"/>
          </w:tcPr>
          <w:p w14:paraId="350A8260" w14:textId="5DC67B1E" w:rsidR="00C246A6" w:rsidRPr="00F406BE" w:rsidRDefault="00C246A6" w:rsidP="37C52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14:paraId="34EE9B52" w14:textId="64086F76" w:rsidR="00C246A6" w:rsidRPr="00F406BE" w:rsidRDefault="258C11D0" w:rsidP="37C52A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37C52AFF">
              <w:rPr>
                <w:b/>
                <w:bCs/>
                <w:sz w:val="20"/>
                <w:szCs w:val="20"/>
              </w:rPr>
              <w:t>Godkjent med elektronisk signatur</w:t>
            </w:r>
          </w:p>
          <w:p w14:paraId="18925F2C" w14:textId="7AF412BC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</w:p>
        </w:tc>
      </w:tr>
      <w:tr w:rsidR="00C246A6" w:rsidRPr="00F406BE" w14:paraId="1949D928" w14:textId="77777777" w:rsidTr="00E274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A9193B3" w14:textId="77777777" w:rsidR="00C246A6" w:rsidRPr="00F406BE" w:rsidRDefault="00C246A6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0DDBDF1F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  <w:shd w:val="clear" w:color="auto" w:fill="FFFF00"/>
          </w:tcPr>
          <w:p w14:paraId="470B585E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4244DE" w:rsidRPr="00F406BE" w14:paraId="7B96C858" w14:textId="77777777" w:rsidTr="00E274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CEE2D5A" w14:textId="5FEF545C" w:rsidR="004244DE" w:rsidRDefault="004244DE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84EBA7A" w14:textId="77777777" w:rsidR="004244DE" w:rsidRPr="00F406BE" w:rsidRDefault="004244D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  <w:shd w:val="clear" w:color="auto" w:fill="FFFF00"/>
          </w:tcPr>
          <w:p w14:paraId="4F5499A2" w14:textId="77777777" w:rsidR="004244DE" w:rsidRPr="00F406BE" w:rsidRDefault="004244D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11C8030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05852" w14:textId="77777777" w:rsidR="00E61C2A" w:rsidRDefault="00E61C2A" w:rsidP="00B2394E">
      <w:pPr>
        <w:spacing w:after="0" w:line="240" w:lineRule="auto"/>
      </w:pPr>
      <w:r>
        <w:separator/>
      </w:r>
    </w:p>
  </w:endnote>
  <w:endnote w:type="continuationSeparator" w:id="0">
    <w:p w14:paraId="500BB290" w14:textId="77777777" w:rsidR="00E61C2A" w:rsidRDefault="00E61C2A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2302C3D7" w14:textId="77777777" w:rsidR="004944AB" w:rsidRDefault="004944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C1FCD26" w14:textId="77777777" w:rsidR="004944AB" w:rsidRDefault="00494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25FB2" w14:textId="77777777" w:rsidR="00E61C2A" w:rsidRDefault="00E61C2A" w:rsidP="00B2394E">
      <w:pPr>
        <w:spacing w:after="0" w:line="240" w:lineRule="auto"/>
      </w:pPr>
      <w:r>
        <w:separator/>
      </w:r>
    </w:p>
  </w:footnote>
  <w:footnote w:type="continuationSeparator" w:id="0">
    <w:p w14:paraId="302DD10A" w14:textId="77777777" w:rsidR="00E61C2A" w:rsidRDefault="00E61C2A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620C" w14:textId="77777777" w:rsidR="004944AB" w:rsidRDefault="004944AB" w:rsidP="00B2394E">
    <w:pPr>
      <w:pStyle w:val="Header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00F1F">
      <w:fldChar w:fldCharType="begin"/>
    </w:r>
    <w:r w:rsidR="00F00F1F">
      <w:instrText xml:space="preserve"> INCLUDEPICTURE  "cid:image001.png@01CFD0F3.2F8D8D70" \* MERGEFORMATINET </w:instrText>
    </w:r>
    <w:r w:rsidR="00F00F1F">
      <w:fldChar w:fldCharType="separate"/>
    </w:r>
    <w:r w:rsidR="00443171">
      <w:fldChar w:fldCharType="begin"/>
    </w:r>
    <w:r w:rsidR="00443171">
      <w:instrText xml:space="preserve"> INCLUDEPICTURE  "cid:image001.png@01CFD0F3.2F8D8D70" \* MERGEFORMATINET </w:instrText>
    </w:r>
    <w:r w:rsidR="00443171">
      <w:fldChar w:fldCharType="separate"/>
    </w:r>
    <w:r w:rsidR="00BF7C24">
      <w:fldChar w:fldCharType="begin"/>
    </w:r>
    <w:r w:rsidR="00BF7C24">
      <w:instrText xml:space="preserve"> INCLUDEPICTURE  "cid:image001.png@01CFD0F3.2F8D8D70" \* MERGEFORMATINET </w:instrText>
    </w:r>
    <w:r w:rsidR="00BF7C24">
      <w:fldChar w:fldCharType="separate"/>
    </w:r>
    <w:r w:rsidR="00612433">
      <w:fldChar w:fldCharType="begin"/>
    </w:r>
    <w:r w:rsidR="00612433">
      <w:instrText xml:space="preserve"> INCLUDEPICTURE  "cid:image001.png@01CFD0F3.2F8D8D70" \* MERGEFORMATINET </w:instrText>
    </w:r>
    <w:r w:rsidR="00612433">
      <w:fldChar w:fldCharType="separate"/>
    </w:r>
    <w:r w:rsidR="00A75C21">
      <w:fldChar w:fldCharType="begin"/>
    </w:r>
    <w:r w:rsidR="00A75C21">
      <w:instrText xml:space="preserve"> INCLUDEPICTURE  "cid:image001.png@01CFD0F3.2F8D8D70" \* MERGEFORMATINET </w:instrText>
    </w:r>
    <w:r w:rsidR="00A75C21">
      <w:fldChar w:fldCharType="separate"/>
    </w:r>
    <w:r w:rsidR="00201FA3">
      <w:fldChar w:fldCharType="begin"/>
    </w:r>
    <w:r w:rsidR="00201FA3">
      <w:instrText xml:space="preserve"> INCLUDEPICTURE  "cid:image001.png@01CFD0F3.2F8D8D70" \* MERGEFORMATINET </w:instrText>
    </w:r>
    <w:r w:rsidR="00201FA3">
      <w:fldChar w:fldCharType="separate"/>
    </w:r>
    <w:r w:rsidR="00B402E3">
      <w:fldChar w:fldCharType="begin"/>
    </w:r>
    <w:r w:rsidR="00B402E3">
      <w:instrText xml:space="preserve"> INCLUDEPICTURE  "cid:image001.png@01CFD0F3.2F8D8D70" \* MERGEFORMATINET </w:instrText>
    </w:r>
    <w:r w:rsidR="00B402E3">
      <w:fldChar w:fldCharType="separate"/>
    </w:r>
    <w:r w:rsidR="007726B5">
      <w:fldChar w:fldCharType="begin"/>
    </w:r>
    <w:r w:rsidR="007726B5">
      <w:instrText xml:space="preserve"> INCLUDEPICTURE  "cid:image001.png@01CFD0F3.2F8D8D70" \* MERGEFORMATINET </w:instrText>
    </w:r>
    <w:r w:rsidR="007726B5">
      <w:fldChar w:fldCharType="separate"/>
    </w:r>
    <w:r w:rsidR="005F6DF4">
      <w:fldChar w:fldCharType="begin"/>
    </w:r>
    <w:r w:rsidR="005F6DF4">
      <w:instrText xml:space="preserve"> INCLUDEPICTURE  "cid:image001.png@01CFD0F3.2F8D8D70" \* MERGEFORMATINET </w:instrText>
    </w:r>
    <w:r w:rsidR="005F6DF4">
      <w:fldChar w:fldCharType="separate"/>
    </w:r>
    <w:r w:rsidR="00F11765">
      <w:fldChar w:fldCharType="begin"/>
    </w:r>
    <w:r w:rsidR="00F11765">
      <w:instrText xml:space="preserve"> INCLUDEPICTURE  "cid:image001.png@01CFD0F3.2F8D8D70" \* MERGEFORMATINET </w:instrText>
    </w:r>
    <w:r w:rsidR="00F11765">
      <w:fldChar w:fldCharType="separate"/>
    </w:r>
    <w:r w:rsidR="001958F6">
      <w:fldChar w:fldCharType="begin"/>
    </w:r>
    <w:r w:rsidR="001958F6">
      <w:instrText xml:space="preserve"> INCLUDEPICTURE  "cid:image001.png@01CFD0F3.2F8D8D70" \* MERGEFORMATINET </w:instrText>
    </w:r>
    <w:r w:rsidR="001958F6">
      <w:fldChar w:fldCharType="separate"/>
    </w:r>
    <w:r w:rsidR="005D1FDD">
      <w:fldChar w:fldCharType="begin"/>
    </w:r>
    <w:r w:rsidR="005D1FDD">
      <w:instrText xml:space="preserve"> INCLUDEPICTURE  "cid:image001.png@01CFD0F3.2F8D8D70" \* MERGEFORMATINET </w:instrText>
    </w:r>
    <w:r w:rsidR="005D1FDD">
      <w:fldChar w:fldCharType="separate"/>
    </w:r>
    <w:r w:rsidR="0049195D">
      <w:fldChar w:fldCharType="begin"/>
    </w:r>
    <w:r w:rsidR="0049195D">
      <w:instrText xml:space="preserve"> INCLUDEPICTURE  "cid:image001.png@01CFD0F3.2F8D8D70" \* MERGEFORMATINET </w:instrText>
    </w:r>
    <w:r w:rsidR="0049195D">
      <w:fldChar w:fldCharType="separate"/>
    </w:r>
    <w:r w:rsidR="00501AC1">
      <w:fldChar w:fldCharType="begin"/>
    </w:r>
    <w:r w:rsidR="00501AC1">
      <w:instrText xml:space="preserve"> INCLUDEPICTURE  "cid:image001.png@01CFD0F3.2F8D8D70" \* MERGEFORMATINET </w:instrText>
    </w:r>
    <w:r w:rsidR="00501AC1">
      <w:fldChar w:fldCharType="separate"/>
    </w:r>
    <w:r w:rsidR="00E61C2A">
      <w:fldChar w:fldCharType="begin"/>
    </w:r>
    <w:r w:rsidR="00E61C2A">
      <w:instrText xml:space="preserve"> </w:instrText>
    </w:r>
    <w:r w:rsidR="00E61C2A">
      <w:instrText>INCLUDEPICTURE  "cid:image001.png@01CFD0F3.2F8D8D70" \* MERGEFORMATINET</w:instrText>
    </w:r>
    <w:r w:rsidR="00E61C2A">
      <w:instrText xml:space="preserve"> </w:instrText>
    </w:r>
    <w:r w:rsidR="00E61C2A">
      <w:fldChar w:fldCharType="separate"/>
    </w:r>
    <w:r w:rsidR="00E61C2A">
      <w:pict w14:anchorId="00A79D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5pt;height:22pt">
          <v:imagedata r:id="rId1" r:href="rId2"/>
        </v:shape>
      </w:pict>
    </w:r>
    <w:r w:rsidR="00E61C2A">
      <w:fldChar w:fldCharType="end"/>
    </w:r>
    <w:r w:rsidR="00501AC1">
      <w:fldChar w:fldCharType="end"/>
    </w:r>
    <w:r w:rsidR="0049195D">
      <w:fldChar w:fldCharType="end"/>
    </w:r>
    <w:r w:rsidR="005D1FDD">
      <w:fldChar w:fldCharType="end"/>
    </w:r>
    <w:r w:rsidR="001958F6">
      <w:fldChar w:fldCharType="end"/>
    </w:r>
    <w:r w:rsidR="00F11765">
      <w:fldChar w:fldCharType="end"/>
    </w:r>
    <w:r w:rsidR="005F6DF4">
      <w:fldChar w:fldCharType="end"/>
    </w:r>
    <w:r w:rsidR="007726B5">
      <w:fldChar w:fldCharType="end"/>
    </w:r>
    <w:r w:rsidR="00B402E3">
      <w:fldChar w:fldCharType="end"/>
    </w:r>
    <w:r w:rsidR="00201FA3">
      <w:fldChar w:fldCharType="end"/>
    </w:r>
    <w:r w:rsidR="00A75C21">
      <w:fldChar w:fldCharType="end"/>
    </w:r>
    <w:r w:rsidR="00612433">
      <w:fldChar w:fldCharType="end"/>
    </w:r>
    <w:r w:rsidR="00BF7C24">
      <w:fldChar w:fldCharType="end"/>
    </w:r>
    <w:r w:rsidR="00443171">
      <w:fldChar w:fldCharType="end"/>
    </w:r>
    <w:r w:rsidR="00F00F1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8165131">
    <w:abstractNumId w:val="34"/>
  </w:num>
  <w:num w:numId="2" w16cid:durableId="1683629105">
    <w:abstractNumId w:val="28"/>
  </w:num>
  <w:num w:numId="3" w16cid:durableId="1315570997">
    <w:abstractNumId w:val="13"/>
  </w:num>
  <w:num w:numId="4" w16cid:durableId="756680555">
    <w:abstractNumId w:val="17"/>
  </w:num>
  <w:num w:numId="5" w16cid:durableId="65954571">
    <w:abstractNumId w:val="5"/>
  </w:num>
  <w:num w:numId="6" w16cid:durableId="1259825240">
    <w:abstractNumId w:val="32"/>
  </w:num>
  <w:num w:numId="7" w16cid:durableId="417291072">
    <w:abstractNumId w:val="24"/>
  </w:num>
  <w:num w:numId="8" w16cid:durableId="1490830565">
    <w:abstractNumId w:val="1"/>
  </w:num>
  <w:num w:numId="9" w16cid:durableId="1513836561">
    <w:abstractNumId w:val="6"/>
  </w:num>
  <w:num w:numId="10" w16cid:durableId="1625842992">
    <w:abstractNumId w:val="30"/>
  </w:num>
  <w:num w:numId="11" w16cid:durableId="2065133301">
    <w:abstractNumId w:val="31"/>
  </w:num>
  <w:num w:numId="12" w16cid:durableId="1297175266">
    <w:abstractNumId w:val="15"/>
  </w:num>
  <w:num w:numId="13" w16cid:durableId="1804273800">
    <w:abstractNumId w:val="19"/>
  </w:num>
  <w:num w:numId="14" w16cid:durableId="1445340413">
    <w:abstractNumId w:val="11"/>
  </w:num>
  <w:num w:numId="15" w16cid:durableId="270826007">
    <w:abstractNumId w:val="12"/>
  </w:num>
  <w:num w:numId="16" w16cid:durableId="1197886998">
    <w:abstractNumId w:val="36"/>
  </w:num>
  <w:num w:numId="17" w16cid:durableId="1828934295">
    <w:abstractNumId w:val="0"/>
  </w:num>
  <w:num w:numId="18" w16cid:durableId="534775166">
    <w:abstractNumId w:val="35"/>
  </w:num>
  <w:num w:numId="19" w16cid:durableId="219248304">
    <w:abstractNumId w:val="9"/>
  </w:num>
  <w:num w:numId="20" w16cid:durableId="450324527">
    <w:abstractNumId w:val="22"/>
  </w:num>
  <w:num w:numId="21" w16cid:durableId="812675405">
    <w:abstractNumId w:val="14"/>
  </w:num>
  <w:num w:numId="22" w16cid:durableId="128062088">
    <w:abstractNumId w:val="23"/>
  </w:num>
  <w:num w:numId="23" w16cid:durableId="887379486">
    <w:abstractNumId w:val="29"/>
  </w:num>
  <w:num w:numId="24" w16cid:durableId="329142031">
    <w:abstractNumId w:val="25"/>
  </w:num>
  <w:num w:numId="25" w16cid:durableId="71048487">
    <w:abstractNumId w:val="20"/>
  </w:num>
  <w:num w:numId="26" w16cid:durableId="350452986">
    <w:abstractNumId w:val="26"/>
  </w:num>
  <w:num w:numId="27" w16cid:durableId="829903907">
    <w:abstractNumId w:val="3"/>
  </w:num>
  <w:num w:numId="28" w16cid:durableId="1864244020">
    <w:abstractNumId w:val="10"/>
  </w:num>
  <w:num w:numId="29" w16cid:durableId="1521700220">
    <w:abstractNumId w:val="2"/>
  </w:num>
  <w:num w:numId="30" w16cid:durableId="240877217">
    <w:abstractNumId w:val="21"/>
  </w:num>
  <w:num w:numId="31" w16cid:durableId="1041173045">
    <w:abstractNumId w:val="7"/>
  </w:num>
  <w:num w:numId="32" w16cid:durableId="1370455262">
    <w:abstractNumId w:val="18"/>
  </w:num>
  <w:num w:numId="33" w16cid:durableId="724375860">
    <w:abstractNumId w:val="33"/>
  </w:num>
  <w:num w:numId="34" w16cid:durableId="432824753">
    <w:abstractNumId w:val="8"/>
  </w:num>
  <w:num w:numId="35" w16cid:durableId="1261110196">
    <w:abstractNumId w:val="27"/>
  </w:num>
  <w:num w:numId="36" w16cid:durableId="1120686670">
    <w:abstractNumId w:val="16"/>
  </w:num>
  <w:num w:numId="37" w16cid:durableId="12777182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72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61921"/>
    <w:rsid w:val="00064F2B"/>
    <w:rsid w:val="00070F76"/>
    <w:rsid w:val="00077052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6096E"/>
    <w:rsid w:val="00193E1C"/>
    <w:rsid w:val="001954AF"/>
    <w:rsid w:val="001958F6"/>
    <w:rsid w:val="00197FE5"/>
    <w:rsid w:val="001B14C6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2F63A0"/>
    <w:rsid w:val="002F6472"/>
    <w:rsid w:val="00300800"/>
    <w:rsid w:val="00300F13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D33F6"/>
    <w:rsid w:val="003D41F0"/>
    <w:rsid w:val="003D6268"/>
    <w:rsid w:val="003E1ABC"/>
    <w:rsid w:val="003F1E35"/>
    <w:rsid w:val="003F2A14"/>
    <w:rsid w:val="003F7B81"/>
    <w:rsid w:val="00404E67"/>
    <w:rsid w:val="00412285"/>
    <w:rsid w:val="0041312F"/>
    <w:rsid w:val="004244DE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8287C"/>
    <w:rsid w:val="0049195D"/>
    <w:rsid w:val="004944AB"/>
    <w:rsid w:val="004A2B65"/>
    <w:rsid w:val="004A6869"/>
    <w:rsid w:val="004B2662"/>
    <w:rsid w:val="004E003D"/>
    <w:rsid w:val="004F339D"/>
    <w:rsid w:val="00501AC1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B16EC"/>
    <w:rsid w:val="005B25B0"/>
    <w:rsid w:val="005B5EF9"/>
    <w:rsid w:val="005C0C77"/>
    <w:rsid w:val="005C3F45"/>
    <w:rsid w:val="005C49EA"/>
    <w:rsid w:val="005C742B"/>
    <w:rsid w:val="005D1FDD"/>
    <w:rsid w:val="005F0C92"/>
    <w:rsid w:val="005F6DF4"/>
    <w:rsid w:val="005F75D1"/>
    <w:rsid w:val="0060229A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F2D69"/>
    <w:rsid w:val="006F7EAB"/>
    <w:rsid w:val="00705BE7"/>
    <w:rsid w:val="00710799"/>
    <w:rsid w:val="007276DB"/>
    <w:rsid w:val="00733465"/>
    <w:rsid w:val="0075278B"/>
    <w:rsid w:val="00765E8D"/>
    <w:rsid w:val="00770A16"/>
    <w:rsid w:val="007726B5"/>
    <w:rsid w:val="00781BBB"/>
    <w:rsid w:val="007B1B9B"/>
    <w:rsid w:val="007D44A6"/>
    <w:rsid w:val="007E0173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2454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E63"/>
    <w:rsid w:val="00AA5DAF"/>
    <w:rsid w:val="00AA7DFA"/>
    <w:rsid w:val="00AD1704"/>
    <w:rsid w:val="00AF2695"/>
    <w:rsid w:val="00B022CE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7903"/>
    <w:rsid w:val="00B854A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95C13"/>
    <w:rsid w:val="00CB57E8"/>
    <w:rsid w:val="00CC1C89"/>
    <w:rsid w:val="00CC2F6F"/>
    <w:rsid w:val="00CC74BB"/>
    <w:rsid w:val="00CD5E7C"/>
    <w:rsid w:val="00D00BC7"/>
    <w:rsid w:val="00D01A9A"/>
    <w:rsid w:val="00D15267"/>
    <w:rsid w:val="00D1600E"/>
    <w:rsid w:val="00D27FB0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1ADD"/>
    <w:rsid w:val="00D971B8"/>
    <w:rsid w:val="00DA332C"/>
    <w:rsid w:val="00DB5945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27424"/>
    <w:rsid w:val="00E30C88"/>
    <w:rsid w:val="00E31608"/>
    <w:rsid w:val="00E32DDD"/>
    <w:rsid w:val="00E35B61"/>
    <w:rsid w:val="00E35B9B"/>
    <w:rsid w:val="00E422FE"/>
    <w:rsid w:val="00E61C2A"/>
    <w:rsid w:val="00E74BD0"/>
    <w:rsid w:val="00E75425"/>
    <w:rsid w:val="00E81947"/>
    <w:rsid w:val="00E8469E"/>
    <w:rsid w:val="00E930A4"/>
    <w:rsid w:val="00EB4FB7"/>
    <w:rsid w:val="00ED5FFB"/>
    <w:rsid w:val="00EE6614"/>
    <w:rsid w:val="00EF3AE7"/>
    <w:rsid w:val="00F00F1F"/>
    <w:rsid w:val="00F06C3C"/>
    <w:rsid w:val="00F11765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23E8"/>
    <w:rsid w:val="00F81BBF"/>
    <w:rsid w:val="00F86222"/>
    <w:rsid w:val="00F9333C"/>
    <w:rsid w:val="00FA51E6"/>
    <w:rsid w:val="00FB43C3"/>
    <w:rsid w:val="00FE0236"/>
    <w:rsid w:val="00FE363A"/>
    <w:rsid w:val="00FE6981"/>
    <w:rsid w:val="00FF7BA3"/>
    <w:rsid w:val="0BE836AE"/>
    <w:rsid w:val="258C11D0"/>
    <w:rsid w:val="36A521FB"/>
    <w:rsid w:val="37C5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5EC1"/>
  <w15:chartTrackingRefBased/>
  <w15:docId w15:val="{CACCA488-8607-4705-8FD3-215723BC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bekhag\OneDrive%20-%20NTNU\Dokumenter%20ny%20avtale%20nettside\AVTALEDOKUMENT%20ENKELTKJ&#216;P%20OG%20L&#216;PENDE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DD890713545D2B28F5781DA4281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D2199D-52D1-417D-AF8A-9442C4B30A9F}"/>
      </w:docPartPr>
      <w:docPartBody>
        <w:p w:rsidR="00E1051C" w:rsidRDefault="00300F13">
          <w:pPr>
            <w:pStyle w:val="EAADD890713545D2B28F5781DA428187"/>
          </w:pPr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51C"/>
    <w:rsid w:val="00300F13"/>
    <w:rsid w:val="0054581B"/>
    <w:rsid w:val="007E0173"/>
    <w:rsid w:val="009C2454"/>
    <w:rsid w:val="00E1051C"/>
    <w:rsid w:val="00E7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AADD890713545D2B28F5781DA428187">
    <w:name w:val="EAADD890713545D2B28F5781DA4281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D2BECA50A494DA9EA767D06D848FE" ma:contentTypeVersion="6" ma:contentTypeDescription="Create a new document." ma:contentTypeScope="" ma:versionID="99d0b7c8bc859ca25ee2deeb40fc2f66">
  <xsd:schema xmlns:xsd="http://www.w3.org/2001/XMLSchema" xmlns:xs="http://www.w3.org/2001/XMLSchema" xmlns:p="http://schemas.microsoft.com/office/2006/metadata/properties" xmlns:ns2="aa8f4f6a-6736-4342-88d8-e6f2e0484753" xmlns:ns3="9b0e1ed3-153d-4aea-a473-5eb4b5c623b3" targetNamespace="http://schemas.microsoft.com/office/2006/metadata/properties" ma:root="true" ma:fieldsID="082779215a1ef4c5b5a607d0e68b9fa9" ns2:_="" ns3:_="">
    <xsd:import namespace="aa8f4f6a-6736-4342-88d8-e6f2e0484753"/>
    <xsd:import namespace="9b0e1ed3-153d-4aea-a473-5eb4b5c62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f4f6a-6736-4342-88d8-e6f2e0484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e1ed3-153d-4aea-a473-5eb4b5c623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C14BA-1A8F-4555-8475-F1350D96D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8f4f6a-6736-4342-88d8-e6f2e0484753"/>
    <ds:schemaRef ds:uri="9b0e1ed3-153d-4aea-a473-5eb4b5c62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AVTALEDOKUMENT ENKELTKJØP OG LØPENDE .dotx</Template>
  <TotalTime>0</TotalTime>
  <Pages>1</Pages>
  <Words>100</Words>
  <Characters>576</Characters>
  <Application>Microsoft Office Word</Application>
  <DocSecurity>2</DocSecurity>
  <Lines>4</Lines>
  <Paragraphs>1</Paragraphs>
  <ScaleCrop>false</ScaleCrop>
  <Company>NTNU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Vebjørn Langseth</cp:lastModifiedBy>
  <cp:revision>12</cp:revision>
  <dcterms:created xsi:type="dcterms:W3CDTF">2022-10-19T09:07:00Z</dcterms:created>
  <dcterms:modified xsi:type="dcterms:W3CDTF">2026-09-10T10:45:00Z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0x010100B6ED2BECA50A494DA9EA767D06D848FE</vt:lpwstr>
  </property>
  <property fmtid="{D5CDD505-2E9C-101B-9397-08002B2CF9AE}" pid="3" name="Order">
    <vt:r8>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