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7100BF73-3A7F-48C2-A05C-A8A7146A89A6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