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4B0B5445" w14:textId="06A70ACF" w:rsidR="00BA0A9D" w:rsidRPr="009D1B29" w:rsidRDefault="001F5593" w:rsidP="009D1B29">
      <w:pPr>
        <w:pStyle w:val="Overskrift1"/>
      </w:pPr>
      <w:r>
        <w:t>2022/8603 Helsetekstiler til helseforetakene i Norge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EEEA2" w14:textId="77777777" w:rsidR="00D744D0" w:rsidRDefault="00D744D0" w:rsidP="008A6B54">
      <w:pPr>
        <w:spacing w:after="0" w:line="240" w:lineRule="auto"/>
      </w:pPr>
      <w:r>
        <w:separator/>
      </w:r>
    </w:p>
  </w:endnote>
  <w:endnote w:type="continuationSeparator" w:id="0">
    <w:p w14:paraId="11E41F9A" w14:textId="77777777" w:rsidR="00D744D0" w:rsidRDefault="00D744D0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58D84" w14:textId="77777777" w:rsidR="00D744D0" w:rsidRDefault="00D744D0" w:rsidP="008A6B54">
      <w:pPr>
        <w:spacing w:after="0" w:line="240" w:lineRule="auto"/>
      </w:pPr>
      <w:r>
        <w:separator/>
      </w:r>
    </w:p>
  </w:footnote>
  <w:footnote w:type="continuationSeparator" w:id="0">
    <w:p w14:paraId="3B184C2F" w14:textId="77777777" w:rsidR="00D744D0" w:rsidRDefault="00D744D0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1F5593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44D0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14F0E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4AAE1-7910-4632-A338-60F33E5A5048}"/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1</Pages>
  <Words>58</Words>
  <Characters>311</Characters>
  <Application>Microsoft Office Word</Application>
  <DocSecurity>4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Marit Slungård</cp:lastModifiedBy>
  <cp:revision>2</cp:revision>
  <dcterms:created xsi:type="dcterms:W3CDTF">2026-09-08T10:16:00Z</dcterms:created>
  <dcterms:modified xsi:type="dcterms:W3CDTF">2026-09-08T10:16:00Z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