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AB495768-A812-419F-9D47-1CDE69A22E3F}"/>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