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>- akrim</w:t>
      </w:r>
    </w:p>
    <w:p w14:paraId="34DAF4E9" w14:textId="00888788" w:rsidR="00BB6628" w:rsidRPr="00BB6628" w:rsidRDefault="00EB71C5" w:rsidP="00BB6628">
      <w:pPr>
        <w:pStyle w:val="Overskrift1"/>
      </w:pPr>
      <w:r>
        <w:t>Generelt</w:t>
      </w:r>
    </w:p>
    <w:p w14:paraId="4EF26BC8" w14:textId="5FE8D1EA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0"/>
            <w:r w:rsidRPr="005E6951">
              <w:lastRenderedPageBreak/>
              <w:t>Selskapsinformasjon</w:t>
            </w:r>
            <w:commentRangeEnd w:id="0"/>
            <w:r w:rsidR="000C0A91" w:rsidRPr="005E6951">
              <w:rPr>
                <w:rStyle w:val="Merknadsreferanse"/>
                <w:sz w:val="22"/>
                <w:szCs w:val="22"/>
              </w:rPr>
              <w:commentReference w:id="0"/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1"/>
            <w:r>
              <w:t>Informasjon om kontraktsarbeidet</w:t>
            </w:r>
            <w:commentRangeEnd w:id="1"/>
            <w:r w:rsidR="000C0A91" w:rsidRPr="005E6951">
              <w:rPr>
                <w:rStyle w:val="Merknadsreferanse"/>
                <w:sz w:val="22"/>
                <w:szCs w:val="22"/>
              </w:rPr>
              <w:commentReference w:id="1"/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2"/>
            <w:r>
              <w:t>Lønns- og arbeidsvilkår</w:t>
            </w:r>
            <w:commentRangeEnd w:id="2"/>
            <w:r w:rsidR="000C0A91" w:rsidRPr="005E6951">
              <w:rPr>
                <w:rStyle w:val="Merknadsreferanse"/>
                <w:sz w:val="22"/>
                <w:szCs w:val="22"/>
              </w:rPr>
              <w:commentReference w:id="2"/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3"/>
            <w:r>
              <w:lastRenderedPageBreak/>
              <w:t>Tilsyn/pålegg fra Arbeidstilsynet og andre kontrolletater</w:t>
            </w:r>
            <w:commentRangeEnd w:id="3"/>
            <w:r w:rsidR="000C0A91" w:rsidRPr="005E6951">
              <w:rPr>
                <w:rStyle w:val="Merknadsreferanse"/>
                <w:sz w:val="22"/>
                <w:szCs w:val="22"/>
              </w:rPr>
              <w:commentReference w:id="3"/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eir Håheim" w:date="2024-01-29T17:57:00Z" w:initials="GH">
    <w:p w14:paraId="740E92AE" w14:textId="77777777" w:rsidR="000C0A91" w:rsidRDefault="000C0A91" w:rsidP="009B5512">
      <w:pPr>
        <w:pStyle w:val="Merknadstekst"/>
      </w:pPr>
      <w:r>
        <w:rPr>
          <w:rStyle w:val="Merknadsreferanse"/>
        </w:rPr>
        <w:annotationRef/>
      </w:r>
      <w:r>
        <w:t xml:space="preserve">Her stilles spørsmål om det er skjedd viktige endringer i virksomheten den seneste tiden. Leverandøren bes om å beskrive sin virksomhet i korte trekk, og oppdragsgiver kan ved hjelp av denne beskrivelsen avgjøre om det er noen forhold som må undersøkes nærmere. </w:t>
      </w:r>
      <w:r>
        <w:rPr>
          <w:u w:val="single"/>
        </w:rPr>
        <w:t>Hyppige endringer av selskapsnavn, eierstruktur eller revisor kan indikere at leverandøren forsøker å skjule noe, eller omgå et regelverk.</w:t>
      </w:r>
      <w:r>
        <w:t xml:space="preserve"> Alle endringer kan imidlertid ha en god forklaring, og dermed kan leverandørens svar i egenrapporteringsskjemaet også brukes som dokumentasjon på at man har gjennomgått og kontrollert relevante forhold. Dette er nyttig å ha tilgjengelig ved senere kontroll. </w:t>
      </w:r>
    </w:p>
  </w:comment>
  <w:comment w:id="1" w:author="Geir Håheim" w:date="2024-01-29T17:58:00Z" w:initials="GH">
    <w:p w14:paraId="5885B93D" w14:textId="77777777" w:rsidR="000C0A91" w:rsidRDefault="000C0A91" w:rsidP="008F3F19">
      <w:pPr>
        <w:pStyle w:val="Merknadstekst"/>
      </w:pPr>
      <w:r>
        <w:rPr>
          <w:rStyle w:val="Merknadsreferanse"/>
        </w:rPr>
        <w:annotationRef/>
      </w:r>
      <w:r>
        <w:t xml:space="preserve">Her stilles det spørsmål knyttet til blant annet innleid og utenlandsk arbeidskraft og de lønns- og arbeidsvilkår som leverandøren legger til grunn for kontraktsarbeidet. Oppdragsgiver må undersøke om virkeområdet for allmenngjøringsforskriften eller den landsomfattende tariffavtalen som leverandøren opplyser å ha lagt til grunn er dekkende for kontraktsarbeidet. Det er viktig at leverandøren har tilstrekkelig med personell til å utføre kontraktsarbeidet. Dersom leverandøren har få egne ansatte bør det undersøkes nærmere hvordan leverandøren planlegger å bemanne kontraktsarbeidet, og det bør kontrolleres at reglene for arbeidstid overholdes. </w:t>
      </w:r>
      <w:r>
        <w:rPr>
          <w:u w:val="single"/>
        </w:rPr>
        <w:t>Det kan være grunn til å være ekstra oppmerksom i tilfellene der leverandøren benytter et stort antall utenlandske arbeidere, de ansatte mangler en tillitsvalgt som ivaretar dem eller arbeidet som skal gjøres er underlagt en allmenngjøringsforskrift.</w:t>
      </w:r>
      <w:r>
        <w:t xml:space="preserve"> Dette er typiske situasjoner der det kan foreligge brudd på lønns- og arbeidsvilkår, eller risikoen for dette er høy. </w:t>
      </w:r>
    </w:p>
  </w:comment>
  <w:comment w:id="2" w:author="Geir Håheim" w:date="2024-01-29T17:59:00Z" w:initials="GH">
    <w:p w14:paraId="5FEFB407" w14:textId="77777777" w:rsidR="000C0A91" w:rsidRDefault="000C0A91" w:rsidP="00C44C3C">
      <w:pPr>
        <w:pStyle w:val="Merknadstekst"/>
      </w:pPr>
      <w:r>
        <w:rPr>
          <w:rStyle w:val="Merknadsreferanse"/>
        </w:rPr>
        <w:annotationRef/>
      </w:r>
      <w:r>
        <w:t xml:space="preserve">Dersom leverandøren oppgir at det benyttes underleverandører for å utføre kontraktsarbeidet, må oppdragsgiver blant annet undersøke at det stilles tilsvarende krav til lønns- og arbeidsvilkår i kontraktene med underleverandørene som de kravene som stilles i leverandørens kontrakt med oppdragsgiver. Det er også viktig å skaffe en oversikt over de underleverandørene som benyttes på kontrakten, og vi anbefaler at oppdragsgiver undersøker hvilke systemer og rutiner leverandøren har for å følge opp kravene hos sine underleverandører. </w:t>
      </w:r>
      <w:r>
        <w:rPr>
          <w:u w:val="single"/>
        </w:rPr>
        <w:t>Jo mer konkret og beskrivende leverandøren svarer her, jo mer tyder det på god kontroll og profesjonalitet.</w:t>
      </w:r>
    </w:p>
  </w:comment>
  <w:comment w:id="3" w:author="Geir Håheim" w:date="2024-01-29T18:00:00Z" w:initials="GH">
    <w:p w14:paraId="409B2046" w14:textId="77777777" w:rsidR="000C0A91" w:rsidRDefault="000C0A91" w:rsidP="00D14E63">
      <w:pPr>
        <w:pStyle w:val="Merknadstekst"/>
      </w:pPr>
      <w:r>
        <w:rPr>
          <w:rStyle w:val="Merknadsreferanse"/>
        </w:rPr>
        <w:annotationRef/>
      </w:r>
      <w:r>
        <w:t xml:space="preserve">Hvis leverandøren tidligere har fått pålegg fra arbeidstilsynet eller blitt anmeldt eller domfelt for brudd på lønns- og arbeidsvilkår, er dette en oppfordring til oppdragsgiver om å </w:t>
      </w:r>
      <w:r>
        <w:rPr>
          <w:u w:val="single"/>
        </w:rPr>
        <w:t>undersøke status for de kritikkverdige forholdene.</w:t>
      </w:r>
      <w:r>
        <w:t xml:space="preserve"> At det har vært gjennomført tilsyn fra Arbeidstilsynet betyr ikke at det foreligger brudd på lønns- og arbeidsvilkår, men god og åpen dialog med leverandøren om forholdene som har foranlediget eller etterfulgt tilsynet bidrar til et godt kontraktssamarbeid.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40E92AE" w15:done="0"/>
  <w15:commentEx w15:paraId="5885B93D" w15:done="0"/>
  <w15:commentEx w15:paraId="5FEFB407" w15:done="0"/>
  <w15:commentEx w15:paraId="409B20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62659E" w16cex:dateUtc="2024-01-29T16:57:00Z"/>
  <w16cex:commentExtensible w16cex:durableId="296265CB" w16cex:dateUtc="2024-01-29T16:58:00Z"/>
  <w16cex:commentExtensible w16cex:durableId="296265F9" w16cex:dateUtc="2024-01-29T16:59:00Z"/>
  <w16cex:commentExtensible w16cex:durableId="29626630" w16cex:dateUtc="2024-01-29T1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0E92AE" w16cid:durableId="2962659E"/>
  <w16cid:commentId w16cid:paraId="5885B93D" w16cid:durableId="296265CB"/>
  <w16cid:commentId w16cid:paraId="5FEFB407" w16cid:durableId="296265F9"/>
  <w16cid:commentId w16cid:paraId="409B2046" w16cid:durableId="296266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7DBC" w14:textId="77777777" w:rsidR="00A73EAC" w:rsidRDefault="00A73EAC" w:rsidP="008A6B54">
      <w:pPr>
        <w:spacing w:after="0" w:line="240" w:lineRule="auto"/>
      </w:pPr>
      <w:r>
        <w:separator/>
      </w:r>
    </w:p>
  </w:endnote>
  <w:endnote w:type="continuationSeparator" w:id="0">
    <w:p w14:paraId="42A4974E" w14:textId="77777777" w:rsidR="00A73EAC" w:rsidRDefault="00A73EA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2613F60B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32525882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9B02" w14:textId="77777777" w:rsidR="00A73EAC" w:rsidRDefault="00A73EAC" w:rsidP="008A6B54">
      <w:pPr>
        <w:spacing w:after="0" w:line="240" w:lineRule="auto"/>
      </w:pPr>
      <w:r>
        <w:separator/>
      </w:r>
    </w:p>
  </w:footnote>
  <w:footnote w:type="continuationSeparator" w:id="0">
    <w:p w14:paraId="06AA3FFE" w14:textId="77777777" w:rsidR="00A73EAC" w:rsidRDefault="00A73EA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ir Håheim">
    <w15:presenceInfo w15:providerId="AD" w15:userId="S::geihaa@sykehusinnkjop.no::0f49a115-c346-42e4-ae3e-a5dedd561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22A69"/>
    <w:rsid w:val="00372110"/>
    <w:rsid w:val="003820AE"/>
    <w:rsid w:val="003858BC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B7288"/>
    <w:rsid w:val="007D00AD"/>
    <w:rsid w:val="007E6FEB"/>
    <w:rsid w:val="007F13FF"/>
    <w:rsid w:val="0081186E"/>
    <w:rsid w:val="0082344F"/>
    <w:rsid w:val="008550A7"/>
    <w:rsid w:val="00884491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3EAC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CDF0450F-8938-4F4C-8833-78F32B612158}"/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4</Pages>
  <Words>785</Words>
  <Characters>4165</Characters>
  <Application>Microsoft Office Word</Application>
  <DocSecurity>4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2</cp:revision>
  <dcterms:created xsi:type="dcterms:W3CDTF">2026-09-08T10:18:00Z</dcterms:created>
  <dcterms:modified xsi:type="dcterms:W3CDTF">2026-09-08T10:18:00Z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</Properties>
</file>