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F0B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B684E-3AB7-462C-810D-B63F74AF1BB1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2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3</cp:revision>
  <dcterms:created xsi:type="dcterms:W3CDTF">2023-06-30T11:03:00Z</dcterms:created>
  <dcterms:modified xsi:type="dcterms:W3CDTF">2024-12-28T11:50:00Z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