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2" w:rightFromText="142" w:vertAnchor="page" w:horzAnchor="margin" w:tblpXSpec="center" w:tblpY="1711"/>
        <w:tblW w:w="104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90"/>
      </w:tblGrid>
      <w:tr w:rsidR="007821C8" w14:paraId="14994C4C" w14:textId="77777777" w:rsidTr="007821C8">
        <w:trPr>
          <w:trHeight w:val="2052"/>
        </w:trPr>
        <w:tc>
          <w:tcPr>
            <w:tcW w:w="10490" w:type="dxa"/>
            <w:vAlign w:val="bottom"/>
          </w:tcPr>
          <w:p w14:paraId="72BB4029" w14:textId="56E02F3B" w:rsidR="007821C8" w:rsidRPr="007821C8" w:rsidRDefault="00FA0701" w:rsidP="007821C8">
            <w:pPr>
              <w:pStyle w:val="Tittel"/>
              <w:rPr>
                <w:sz w:val="48"/>
                <w:szCs w:val="48"/>
              </w:rPr>
            </w:pPr>
            <w:r>
              <w:rPr>
                <w:b/>
              </w:rPr>
              <w:t>D2-</w:t>
            </w:r>
            <w:r w:rsidR="00014DBB">
              <w:rPr>
                <w:b/>
              </w:rPr>
              <w:t>P</w:t>
            </w:r>
            <w:r w:rsidR="00EE21A9">
              <w:rPr>
                <w:b/>
              </w:rPr>
              <w:t>4</w:t>
            </w:r>
            <w:r>
              <w:rPr>
                <w:b/>
              </w:rPr>
              <w:t>-</w:t>
            </w:r>
            <w:sdt>
              <w:sdtPr>
                <w:rPr>
                  <w:b/>
                </w:rPr>
                <w:alias w:val="Tittel"/>
                <w:tag w:val="Tittel"/>
                <w:id w:val="-1454546661"/>
                <w:placeholder>
                  <w:docPart w:val="E7F022376F6A4938924849B96924E452"/>
                </w:placeholder>
                <w:dataBinding w:xpath="/root[1]/tittel[1]" w:storeItemID="{0F9B369B-CCEA-4D8F-9E4F-1534FE2AD680}"/>
                <w:text w:multiLine="1"/>
              </w:sdtPr>
              <w:sdtContent>
                <w:r w:rsidR="003E72C6" w:rsidRPr="003E72C6">
                  <w:rPr>
                    <w:b/>
                  </w:rPr>
                  <w:t xml:space="preserve"> </w:t>
                </w:r>
                <w:r w:rsidR="00014DBB">
                  <w:rPr>
                    <w:b/>
                  </w:rPr>
                  <w:t>Vinterplan</w:t>
                </w:r>
              </w:sdtContent>
            </w:sdt>
          </w:p>
        </w:tc>
      </w:tr>
    </w:tbl>
    <w:p w14:paraId="174FD374" w14:textId="5C0DD5F8" w:rsidR="00476128" w:rsidRPr="003C2C69" w:rsidRDefault="00FE7EEE" w:rsidP="00476128">
      <w:pPr>
        <w:ind w:left="0"/>
        <w:rPr>
          <w:rFonts w:eastAsia="Calibri" w:cs="Calibri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6" behindDoc="0" locked="0" layoutInCell="1" allowOverlap="1" wp14:anchorId="27F1ED9F" wp14:editId="1A8D1912">
            <wp:simplePos x="0" y="0"/>
            <wp:positionH relativeFrom="margin">
              <wp:posOffset>-104775</wp:posOffset>
            </wp:positionH>
            <wp:positionV relativeFrom="topMargin">
              <wp:posOffset>521970</wp:posOffset>
            </wp:positionV>
            <wp:extent cx="1625600" cy="506264"/>
            <wp:effectExtent l="0" t="0" r="0" b="0"/>
            <wp:wrapNone/>
            <wp:docPr id="29" name="Bil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ogogo.e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506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2C69" w:rsidRPr="003C2C69">
        <w:rPr>
          <w:b/>
          <w:sz w:val="28"/>
          <w:szCs w:val="30"/>
          <w:lang w:eastAsia="nb-NO"/>
        </w:rPr>
        <w:t>Driftskontrakt veg – 34</w:t>
      </w:r>
      <w:r w:rsidR="00594D72">
        <w:rPr>
          <w:b/>
          <w:sz w:val="28"/>
          <w:szCs w:val="30"/>
          <w:lang w:eastAsia="nb-NO"/>
        </w:rPr>
        <w:t>09 Valdre</w:t>
      </w:r>
      <w:r w:rsidR="003D22CD">
        <w:rPr>
          <w:b/>
          <w:sz w:val="28"/>
          <w:szCs w:val="30"/>
          <w:lang w:eastAsia="nb-NO"/>
        </w:rPr>
        <w:t>s</w:t>
      </w:r>
      <w:r w:rsidR="00594D72">
        <w:rPr>
          <w:b/>
          <w:sz w:val="28"/>
          <w:szCs w:val="30"/>
          <w:lang w:eastAsia="nb-NO"/>
        </w:rPr>
        <w:t xml:space="preserve"> 2027-2033</w:t>
      </w:r>
    </w:p>
    <w:p w14:paraId="3000FBDF" w14:textId="4E5B1560" w:rsidR="0092583F" w:rsidRDefault="0092583F" w:rsidP="007821C8">
      <w:pPr>
        <w:ind w:left="0"/>
        <w:rPr>
          <w:b/>
          <w:i/>
          <w:sz w:val="24"/>
          <w:szCs w:val="30"/>
          <w:lang w:eastAsia="nb-NO"/>
        </w:rPr>
      </w:pPr>
    </w:p>
    <w:sdt>
      <w:sdtPr>
        <w:id w:val="948745477"/>
        <w:docPartObj>
          <w:docPartGallery w:val="Cover Pages"/>
          <w:docPartUnique/>
        </w:docPartObj>
      </w:sdtPr>
      <w:sdtContent>
        <w:p w14:paraId="178478B2" w14:textId="64085DBD" w:rsidR="004D577D" w:rsidRPr="00744832" w:rsidRDefault="004D577D" w:rsidP="007821C8">
          <w:pPr>
            <w:ind w:left="0"/>
            <w:rPr>
              <w:b/>
              <w:color w:val="FF0000"/>
            </w:rPr>
          </w:pPr>
        </w:p>
        <w:sdt>
          <w:sdtPr>
            <w:id w:val="-1441446914"/>
            <w:lock w:val="contentLocked"/>
            <w:placeholder>
              <w:docPart w:val="4B57A7310A9940DDAF1AB2A70CC3F5B0"/>
            </w:placeholder>
            <w:group/>
          </w:sdtPr>
          <w:sdtContent>
            <w:p w14:paraId="501709F9" w14:textId="77777777" w:rsidR="007D3CCD" w:rsidRDefault="007D3CCD">
              <w:r>
                <w:rPr>
                  <w:noProof/>
                </w:rPr>
                <w:drawing>
                  <wp:anchor distT="0" distB="0" distL="114300" distR="114300" simplePos="0" relativeHeight="251658244" behindDoc="1" locked="0" layoutInCell="1" allowOverlap="1" wp14:anchorId="609DE5CF" wp14:editId="24861762">
                    <wp:simplePos x="0" y="0"/>
                    <wp:positionH relativeFrom="page">
                      <wp:posOffset>0</wp:posOffset>
                    </wp:positionH>
                    <wp:positionV relativeFrom="page">
                      <wp:posOffset>3124200</wp:posOffset>
                    </wp:positionV>
                    <wp:extent cx="7563600" cy="7569437"/>
                    <wp:effectExtent l="0" t="0" r="0" b="0"/>
                    <wp:wrapNone/>
                    <wp:docPr id="7" name="Bilde 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forside.emf"/>
                            <pic:cNvPicPr/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563600" cy="756943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w:r>
            </w:p>
          </w:sdtContent>
        </w:sdt>
      </w:sdtContent>
    </w:sdt>
    <w:p w14:paraId="1EE66FF9" w14:textId="77777777" w:rsidR="00B758E5" w:rsidRDefault="00B758E5"/>
    <w:p w14:paraId="0962671F" w14:textId="77777777" w:rsidR="00C75825" w:rsidRDefault="00DB0D1A">
      <w:pPr>
        <w:spacing w:after="160" w:line="259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473BD4A1" wp14:editId="5D591002">
                <wp:simplePos x="0" y="0"/>
                <wp:positionH relativeFrom="column">
                  <wp:posOffset>2108584</wp:posOffset>
                </wp:positionH>
                <wp:positionV relativeFrom="page">
                  <wp:posOffset>808074</wp:posOffset>
                </wp:positionV>
                <wp:extent cx="3836035" cy="313690"/>
                <wp:effectExtent l="0" t="0" r="12065" b="10160"/>
                <wp:wrapNone/>
                <wp:docPr id="4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6035" cy="313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B9BCC" w14:textId="017C51CA" w:rsidR="00F82443" w:rsidRDefault="00000000" w:rsidP="001358CF">
                            <w:pPr>
                              <w:jc w:val="right"/>
                              <w:rPr>
                                <w:b/>
                                <w:lang w:val="nn-NO"/>
                              </w:rPr>
                            </w:pPr>
                            <w:sdt>
                              <w:sdtPr>
                                <w:rPr>
                                  <w:b/>
                                  <w:lang w:val="nn-NO"/>
                                </w:rPr>
                                <w:alias w:val="Dokumenttype"/>
                                <w:tag w:val="Dokumenttype"/>
                                <w:id w:val="-203637946"/>
                                <w:placeholder>
                                  <w:docPart w:val="D4D85E9FC9F44B7BA2DA5C1D70089254"/>
                                </w:placeholder>
                                <w:dataBinding w:xpath="/root[1]/doktyp[1]" w:storeItemID="{0F9B369B-CCEA-4D8F-9E4F-1534FE2AD680}"/>
                                <w:text w:multiLine="1"/>
                              </w:sdtPr>
                              <w:sdtContent>
                                <w:r w:rsidR="00F82443">
                                  <w:rPr>
                                    <w:b/>
                                    <w:lang w:val="nn-NO"/>
                                  </w:rPr>
                                  <w:t>Planer</w:t>
                                </w:r>
                              </w:sdtContent>
                            </w:sdt>
                          </w:p>
                          <w:p w14:paraId="66547B41" w14:textId="6D637396" w:rsidR="00F82443" w:rsidRPr="00FA0701" w:rsidRDefault="00F82443" w:rsidP="001358CF">
                            <w:pPr>
                              <w:jc w:val="right"/>
                              <w:rPr>
                                <w:b/>
                                <w:lang w:val="nn-NO"/>
                              </w:rPr>
                            </w:pPr>
                            <w:r>
                              <w:rPr>
                                <w:b/>
                                <w:lang w:val="nn-NO"/>
                              </w:rPr>
                              <w:t xml:space="preserve">Dato: </w:t>
                            </w:r>
                            <w:r w:rsidR="006562C2">
                              <w:rPr>
                                <w:b/>
                                <w:lang w:val="nn-NO"/>
                              </w:rPr>
                              <w:t>02.09.2026</w:t>
                            </w:r>
                          </w:p>
                          <w:p w14:paraId="14A69AF9" w14:textId="4F0B0BAC" w:rsidR="00F82443" w:rsidRPr="00FA0701" w:rsidRDefault="00F82443" w:rsidP="00D276E8">
                            <w:pPr>
                              <w:jc w:val="right"/>
                              <w:rPr>
                                <w:b/>
                                <w:lang w:val="nn-NO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3BD4A1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left:0;text-align:left;margin-left:166.05pt;margin-top:63.65pt;width:302.05pt;height:24.7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" filled="f" stroked="f">
                <v:textbox style="mso-fit-shape-to-text:t" inset="0,0,0,0">
                  <w:txbxContent>
                    <w:p w14:paraId="75CB9BCC" w14:textId="017C51CA" w:rsidR="00F82443" w:rsidRDefault="00000000" w:rsidP="001358CF">
                      <w:pPr>
                        <w:jc w:val="right"/>
                        <w:rPr>
                          <w:b/>
                          <w:lang w:val="nn-NO"/>
                        </w:rPr>
                      </w:pPr>
                      <w:sdt>
                        <w:sdtPr>
                          <w:rPr>
                            <w:b/>
                            <w:lang w:val="nn-NO"/>
                          </w:rPr>
                          <w:alias w:val="Dokumenttype"/>
                          <w:tag w:val="Dokumenttype"/>
                          <w:id w:val="-203637946"/>
                          <w:placeholder>
                            <w:docPart w:val="D4D85E9FC9F44B7BA2DA5C1D70089254"/>
                          </w:placeholder>
                          <w:dataBinding w:xpath="/root[1]/doktyp[1]" w:storeItemID="{0F9B369B-CCEA-4D8F-9E4F-1534FE2AD680}"/>
                          <w:text w:multiLine="1"/>
                        </w:sdtPr>
                        <w:sdtContent>
                          <w:r w:rsidR="00F82443">
                            <w:rPr>
                              <w:b/>
                              <w:lang w:val="nn-NO"/>
                            </w:rPr>
                            <w:t>Planer</w:t>
                          </w:r>
                        </w:sdtContent>
                      </w:sdt>
                    </w:p>
                    <w:p w14:paraId="66547B41" w14:textId="6D637396" w:rsidR="00F82443" w:rsidRPr="00FA0701" w:rsidRDefault="00F82443" w:rsidP="001358CF">
                      <w:pPr>
                        <w:jc w:val="right"/>
                        <w:rPr>
                          <w:b/>
                          <w:lang w:val="nn-NO"/>
                        </w:rPr>
                      </w:pPr>
                      <w:r>
                        <w:rPr>
                          <w:b/>
                          <w:lang w:val="nn-NO"/>
                        </w:rPr>
                        <w:t xml:space="preserve">Dato: </w:t>
                      </w:r>
                      <w:r w:rsidR="006562C2">
                        <w:rPr>
                          <w:b/>
                          <w:lang w:val="nn-NO"/>
                        </w:rPr>
                        <w:t>02.09.2026</w:t>
                      </w:r>
                    </w:p>
                    <w:p w14:paraId="14A69AF9" w14:textId="4F0B0BAC" w:rsidR="00F82443" w:rsidRPr="00FA0701" w:rsidRDefault="00F82443" w:rsidP="00D276E8">
                      <w:pPr>
                        <w:jc w:val="right"/>
                        <w:rPr>
                          <w:b/>
                          <w:lang w:val="nn-NO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F1AC490" w14:textId="77777777" w:rsidR="00FA311A" w:rsidRDefault="00FA311A">
      <w:pPr>
        <w:spacing w:after="160" w:line="259" w:lineRule="auto"/>
        <w:rPr>
          <w:rFonts w:asciiTheme="majorHAnsi" w:eastAsiaTheme="majorEastAsia" w:hAnsiTheme="majorHAnsi" w:cstheme="majorBidi"/>
          <w:b/>
          <w:color w:val="000000" w:themeColor="text1"/>
          <w:sz w:val="24"/>
          <w:szCs w:val="32"/>
        </w:rPr>
      </w:pPr>
      <w:r>
        <w:br w:type="page"/>
      </w:r>
    </w:p>
    <w:sdt>
      <w:sdtP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en-US"/>
        </w:rPr>
        <w:id w:val="-1941982847"/>
        <w:docPartObj>
          <w:docPartGallery w:val="Table of Contents"/>
          <w:docPartUnique/>
        </w:docPartObj>
      </w:sdtPr>
      <w:sdtContent>
        <w:p w14:paraId="1CC03142" w14:textId="77777777" w:rsidR="00C21474" w:rsidRDefault="00C21474" w:rsidP="00E63340">
          <w:pPr>
            <w:pStyle w:val="Overskriftforinnholdsfortegnelse"/>
            <w:spacing w:before="120" w:after="120" w:line="240" w:lineRule="auto"/>
          </w:pPr>
          <w:r>
            <w:t>Innhold</w:t>
          </w:r>
        </w:p>
        <w:p w14:paraId="0CC8A1B2" w14:textId="2B206528" w:rsidR="00345520" w:rsidRDefault="00C21474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r>
            <w:rPr>
              <w:bCs/>
            </w:rPr>
            <w:fldChar w:fldCharType="begin"/>
          </w:r>
          <w:r>
            <w:rPr>
              <w:bCs/>
            </w:rPr>
            <w:instrText xml:space="preserve"> TOC \o "1-3" \h \z \u </w:instrText>
          </w:r>
          <w:r>
            <w:rPr>
              <w:bCs/>
            </w:rPr>
            <w:fldChar w:fldCharType="separate"/>
          </w:r>
          <w:hyperlink w:anchor="_Toc238736184" w:history="1">
            <w:r w:rsidR="00345520" w:rsidRPr="00573D4D">
              <w:rPr>
                <w:rStyle w:val="Hyperkobling"/>
              </w:rPr>
              <w:t>P4-1-Referanser</w:t>
            </w:r>
            <w:r w:rsidR="00345520">
              <w:rPr>
                <w:webHidden/>
              </w:rPr>
              <w:tab/>
            </w:r>
            <w:r w:rsidR="00345520">
              <w:rPr>
                <w:webHidden/>
              </w:rPr>
              <w:fldChar w:fldCharType="begin"/>
            </w:r>
            <w:r w:rsidR="00345520">
              <w:rPr>
                <w:webHidden/>
              </w:rPr>
              <w:instrText xml:space="preserve"> PAGEREF _Toc238736184 \h </w:instrText>
            </w:r>
            <w:r w:rsidR="00345520">
              <w:rPr>
                <w:webHidden/>
              </w:rPr>
            </w:r>
            <w:r w:rsidR="00345520">
              <w:rPr>
                <w:webHidden/>
              </w:rPr>
              <w:fldChar w:fldCharType="separate"/>
            </w:r>
            <w:r w:rsidR="00345520">
              <w:rPr>
                <w:webHidden/>
              </w:rPr>
              <w:t>3</w:t>
            </w:r>
            <w:r w:rsidR="00345520">
              <w:rPr>
                <w:webHidden/>
              </w:rPr>
              <w:fldChar w:fldCharType="end"/>
            </w:r>
          </w:hyperlink>
        </w:p>
        <w:p w14:paraId="07EFD7D3" w14:textId="5B5ABD58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85" w:history="1">
            <w:r w:rsidRPr="00573D4D">
              <w:rPr>
                <w:rStyle w:val="Hyperkobling"/>
              </w:rPr>
              <w:t>P4-2-Rodekart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17377470" w14:textId="0BCA005B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86" w:history="1">
            <w:r w:rsidRPr="00573D4D">
              <w:rPr>
                <w:rStyle w:val="Hyperkobling"/>
              </w:rPr>
              <w:t>P4-3-Rodeoppsett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57AA00D" w14:textId="4346B274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87" w:history="1">
            <w:r w:rsidRPr="00573D4D">
              <w:rPr>
                <w:rStyle w:val="Hyperkobling"/>
              </w:rPr>
              <w:t>Rode 1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</w:rPr>
              <w:t>Bagn – Reinli – Liagrenda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0C5AED21" w14:textId="45628E44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88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2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Begnadalen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1747B10E" w14:textId="0F616D15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89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3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Hedalen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3460240D" w14:textId="1EDABDA7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0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4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Fagernes - Steinsetbygda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6753E8E0" w14:textId="50675D89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1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5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GS-veger Fagernes og Leira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1919D7A2" w14:textId="424148E4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2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6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Golsfjellet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0F7217CE" w14:textId="64A134C6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3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7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Aurdal – Ulnes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14:paraId="2707E4EC" w14:textId="1FD9C7FE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4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8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Ulnes - Slidre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74E5F637" w14:textId="4BD8C65D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5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9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Røn - Lomen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14:paraId="35239CEF" w14:textId="423C2E0D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6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10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Lomen - Øye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14:paraId="32484787" w14:textId="6148D3C5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7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11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Eggeåsen – Beitostølen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</w:hyperlink>
        </w:p>
        <w:p w14:paraId="19ECE38E" w14:textId="58FF5963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8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12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Valdresflye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2FE28C70" w14:textId="604B97A1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199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13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Fagernes - Skammestein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_Toc238736199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213273F7" w14:textId="0B91F9FD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0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14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GS-veger Rogne - Heggenes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14:paraId="279784F4" w14:textId="1FF96041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1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15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Magistadåsen - Volbu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58</w:t>
            </w:r>
            <w:r>
              <w:rPr>
                <w:webHidden/>
              </w:rPr>
              <w:fldChar w:fldCharType="end"/>
            </w:r>
          </w:hyperlink>
        </w:p>
        <w:p w14:paraId="7AD43D48" w14:textId="1E67687F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2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16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Skrautvål – Moane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62</w:t>
            </w:r>
            <w:r>
              <w:rPr>
                <w:webHidden/>
              </w:rPr>
              <w:fldChar w:fldCharType="end"/>
            </w:r>
          </w:hyperlink>
        </w:p>
        <w:p w14:paraId="3B3FFFA6" w14:textId="79D0766E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3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 xml:space="preserve">Rode 17 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Leirskogen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213F4CF6" w14:textId="68893995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4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18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Tonsåsen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14:paraId="1478420D" w14:textId="1C23571E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5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19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Etnedalen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</w:hyperlink>
        </w:p>
        <w:p w14:paraId="648AA78A" w14:textId="18CE8A5F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6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20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Byfuglibygda og Fjellsbygda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78</w:t>
            </w:r>
            <w:r>
              <w:rPr>
                <w:webHidden/>
              </w:rPr>
              <w:fldChar w:fldCharType="end"/>
            </w:r>
          </w:hyperlink>
        </w:p>
        <w:p w14:paraId="364A4987" w14:textId="63EE75A0" w:rsidR="00345520" w:rsidRDefault="00345520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7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99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Lenningen - Oppsjøen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82</w:t>
            </w:r>
            <w:r>
              <w:rPr>
                <w:webHidden/>
              </w:rPr>
              <w:fldChar w:fldCharType="end"/>
            </w:r>
          </w:hyperlink>
        </w:p>
        <w:p w14:paraId="5AF38533" w14:textId="4050AD6F" w:rsidR="00345520" w:rsidRDefault="00345520">
          <w:pPr>
            <w:pStyle w:val="INNH3"/>
            <w:tabs>
              <w:tab w:val="left" w:pos="2508"/>
            </w:tabs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8" w:history="1">
            <w:r w:rsidRPr="00573D4D">
              <w:rPr>
                <w:rStyle w:val="Hyperkobling"/>
                <w:rFonts w:ascii="Roboto" w:eastAsia="Roboto" w:hAnsi="Roboto" w:cs="Roboto"/>
                <w:bCs/>
              </w:rPr>
              <w:t>Rode 100 -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573D4D">
              <w:rPr>
                <w:rStyle w:val="Hyperkobling"/>
                <w:rFonts w:ascii="Roboto" w:eastAsia="Roboto" w:hAnsi="Roboto" w:cs="Roboto"/>
                <w:bCs/>
              </w:rPr>
              <w:t>Eidsbugardsvegen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84</w:t>
            </w:r>
            <w:r>
              <w:rPr>
                <w:webHidden/>
              </w:rPr>
              <w:fldChar w:fldCharType="end"/>
            </w:r>
          </w:hyperlink>
        </w:p>
        <w:p w14:paraId="4B49E878" w14:textId="742E615D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09" w:history="1">
            <w:r w:rsidRPr="00573D4D">
              <w:rPr>
                <w:rStyle w:val="Hyperkobling"/>
              </w:rPr>
              <w:t>P4-4-Strømiddellager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85</w:t>
            </w:r>
            <w:r>
              <w:rPr>
                <w:webHidden/>
              </w:rPr>
              <w:fldChar w:fldCharType="end"/>
            </w:r>
          </w:hyperlink>
        </w:p>
        <w:p w14:paraId="6D680F7E" w14:textId="4529DDF0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10" w:history="1">
            <w:r w:rsidRPr="00573D4D">
              <w:rPr>
                <w:rStyle w:val="Hyperkobling"/>
              </w:rPr>
              <w:t>P4-5-Drift, vedlikehold, kalibrering og innstilling av utstyr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86</w:t>
            </w:r>
            <w:r>
              <w:rPr>
                <w:webHidden/>
              </w:rPr>
              <w:fldChar w:fldCharType="end"/>
            </w:r>
          </w:hyperlink>
        </w:p>
        <w:p w14:paraId="4C27550D" w14:textId="53A6726A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11" w:history="1">
            <w:r w:rsidRPr="00573D4D">
              <w:rPr>
                <w:rStyle w:val="Hyperkobling"/>
              </w:rPr>
              <w:t>P4-6-Vinterberedskap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86</w:t>
            </w:r>
            <w:r>
              <w:rPr>
                <w:webHidden/>
              </w:rPr>
              <w:fldChar w:fldCharType="end"/>
            </w:r>
          </w:hyperlink>
        </w:p>
        <w:p w14:paraId="1BF6AC5E" w14:textId="553DC229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12" w:history="1">
            <w:r w:rsidRPr="00573D4D">
              <w:rPr>
                <w:rStyle w:val="Hyperkobling"/>
              </w:rPr>
              <w:t>P4-7-Brøytestikk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86</w:t>
            </w:r>
            <w:r>
              <w:rPr>
                <w:webHidden/>
              </w:rPr>
              <w:fldChar w:fldCharType="end"/>
            </w:r>
          </w:hyperlink>
        </w:p>
        <w:p w14:paraId="613F410D" w14:textId="06F91048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13" w:history="1">
            <w:r w:rsidRPr="00573D4D">
              <w:rPr>
                <w:rStyle w:val="Hyperkobling"/>
              </w:rPr>
              <w:t>P4-8-Styring av vinterdriften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87</w:t>
            </w:r>
            <w:r>
              <w:rPr>
                <w:webHidden/>
              </w:rPr>
              <w:fldChar w:fldCharType="end"/>
            </w:r>
          </w:hyperlink>
        </w:p>
        <w:p w14:paraId="52AF84AF" w14:textId="3B1A4032" w:rsidR="00345520" w:rsidRDefault="00345520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8736214" w:history="1">
            <w:r w:rsidRPr="00573D4D">
              <w:rPr>
                <w:rStyle w:val="Hyperkobling"/>
              </w:rPr>
              <w:t>P4-9-Veghøvler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_Toc238736214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87</w:t>
            </w:r>
            <w:r>
              <w:rPr>
                <w:webHidden/>
              </w:rPr>
              <w:fldChar w:fldCharType="end"/>
            </w:r>
          </w:hyperlink>
        </w:p>
        <w:p w14:paraId="248E51D4" w14:textId="32821C2B" w:rsidR="006562C2" w:rsidRDefault="00C21474" w:rsidP="006562C2">
          <w:pPr>
            <w:spacing w:after="120" w:line="240" w:lineRule="auto"/>
            <w:ind w:left="0"/>
            <w:rPr>
              <w:rFonts w:eastAsiaTheme="minorEastAsia"/>
              <w:szCs w:val="22"/>
            </w:rPr>
          </w:pPr>
          <w:r>
            <w:rPr>
              <w:b/>
              <w:bCs/>
            </w:rPr>
            <w:lastRenderedPageBreak/>
            <w:fldChar w:fldCharType="end"/>
          </w:r>
        </w:p>
      </w:sdtContent>
    </w:sdt>
    <w:p w14:paraId="26D2CB17" w14:textId="1A7C1069" w:rsidR="00474315" w:rsidRDefault="00864538" w:rsidP="006562C2">
      <w:pPr>
        <w:spacing w:after="120" w:line="240" w:lineRule="auto"/>
        <w:ind w:left="0"/>
        <w:sectPr w:rsidR="00474315" w:rsidSect="003F5ED5">
          <w:headerReference w:type="default" r:id="rId14"/>
          <w:headerReference w:type="first" r:id="rId15"/>
          <w:footerReference w:type="first" r:id="rId16"/>
          <w:pgSz w:w="11907" w:h="16840" w:code="9"/>
          <w:pgMar w:top="2240" w:right="1418" w:bottom="1843" w:left="1418" w:header="720" w:footer="669" w:gutter="0"/>
          <w:pgNumType w:start="0"/>
          <w:cols w:space="720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3CC80FAB" wp14:editId="620DDF06">
                <wp:simplePos x="0" y="0"/>
                <wp:positionH relativeFrom="column">
                  <wp:posOffset>393532</wp:posOffset>
                </wp:positionH>
                <wp:positionV relativeFrom="page">
                  <wp:posOffset>8816196</wp:posOffset>
                </wp:positionV>
                <wp:extent cx="4003675" cy="480695"/>
                <wp:effectExtent l="0" t="0" r="0" b="0"/>
                <wp:wrapSquare wrapText="bothSides"/>
                <wp:docPr id="3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3675" cy="480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0EC399" w14:textId="77777777" w:rsidR="00F82443" w:rsidRPr="000B3F3E" w:rsidRDefault="00F82443" w:rsidP="00D3005D">
                            <w:pPr>
                              <w:rPr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80FAB" id="_x0000_s1027" type="#_x0000_t202" style="position:absolute;margin-left:31pt;margin-top:694.2pt;width:315.25pt;height:37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" filled="f" stroked="f">
                <v:textbox inset="0,0,0,0">
                  <w:txbxContent>
                    <w:p w14:paraId="740EC399" w14:textId="77777777" w:rsidR="00F82443" w:rsidRPr="000B3F3E" w:rsidRDefault="00F82443" w:rsidP="00D3005D">
                      <w:pPr>
                        <w:rPr>
                          <w:sz w:val="17"/>
                          <w:szCs w:val="17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22A73092" w14:textId="667CBC0B" w:rsidR="00A513EA" w:rsidRPr="00E4452E" w:rsidRDefault="008232E8" w:rsidP="00A513EA">
      <w:pPr>
        <w:pStyle w:val="Overskrift2"/>
      </w:pPr>
      <w:bookmarkStart w:id="0" w:name="_Toc29137926"/>
      <w:bookmarkStart w:id="1" w:name="_Toc238736184"/>
      <w:bookmarkStart w:id="2" w:name="_Hlk25882874"/>
      <w:r>
        <w:lastRenderedPageBreak/>
        <w:t>P</w:t>
      </w:r>
      <w:r w:rsidR="00A550B9">
        <w:t>4</w:t>
      </w:r>
      <w:r>
        <w:t>-1</w:t>
      </w:r>
      <w:r w:rsidR="001D2883" w:rsidRPr="00E4452E">
        <w:t>-</w:t>
      </w:r>
      <w:bookmarkEnd w:id="0"/>
      <w:r w:rsidR="004E0EAE" w:rsidRPr="00E4452E">
        <w:t>Referanser</w:t>
      </w:r>
      <w:bookmarkEnd w:id="1"/>
    </w:p>
    <w:p w14:paraId="547840ED" w14:textId="72B7A8C8" w:rsidR="0083128E" w:rsidRPr="00E4452E" w:rsidRDefault="00E4452E" w:rsidP="0083128E">
      <w:pPr>
        <w:rPr>
          <w:szCs w:val="22"/>
        </w:rPr>
      </w:pPr>
      <w:bookmarkStart w:id="3" w:name="_Hlk31995934"/>
      <w:bookmarkEnd w:id="2"/>
      <w:r>
        <w:rPr>
          <w:szCs w:val="22"/>
        </w:rPr>
        <w:t xml:space="preserve">Kontraktens kap. </w:t>
      </w:r>
      <w:r w:rsidRPr="00E4452E">
        <w:rPr>
          <w:szCs w:val="22"/>
        </w:rPr>
        <w:t>C2-17.</w:t>
      </w:r>
      <w:r w:rsidR="00C44D4C">
        <w:rPr>
          <w:szCs w:val="22"/>
        </w:rPr>
        <w:t>5</w:t>
      </w:r>
      <w:r w:rsidRPr="00E4452E">
        <w:rPr>
          <w:szCs w:val="22"/>
        </w:rPr>
        <w:t>4</w:t>
      </w:r>
      <w:r>
        <w:rPr>
          <w:szCs w:val="22"/>
        </w:rPr>
        <w:t xml:space="preserve"> </w:t>
      </w:r>
      <w:r w:rsidRPr="00E4452E">
        <w:rPr>
          <w:szCs w:val="22"/>
        </w:rPr>
        <w:t>Vinterplan og kompetanse</w:t>
      </w:r>
    </w:p>
    <w:bookmarkEnd w:id="3"/>
    <w:p w14:paraId="4BF8149C" w14:textId="6909E995" w:rsidR="00E4452E" w:rsidRDefault="00E4452E" w:rsidP="0083128E">
      <w:pPr>
        <w:rPr>
          <w:szCs w:val="22"/>
        </w:rPr>
      </w:pPr>
      <w:r w:rsidRPr="00E4452E">
        <w:rPr>
          <w:szCs w:val="22"/>
        </w:rPr>
        <w:t xml:space="preserve">Kontraktens kap. </w:t>
      </w:r>
      <w:r>
        <w:rPr>
          <w:szCs w:val="22"/>
        </w:rPr>
        <w:t>D</w:t>
      </w:r>
      <w:r w:rsidR="00352FFE">
        <w:rPr>
          <w:szCs w:val="22"/>
        </w:rPr>
        <w:t>1</w:t>
      </w:r>
      <w:r w:rsidR="00474F57">
        <w:rPr>
          <w:szCs w:val="22"/>
        </w:rPr>
        <w:t xml:space="preserve">, </w:t>
      </w:r>
      <w:r w:rsidR="00212E8A">
        <w:rPr>
          <w:szCs w:val="22"/>
        </w:rPr>
        <w:t xml:space="preserve">prosess </w:t>
      </w:r>
      <w:r>
        <w:rPr>
          <w:szCs w:val="22"/>
        </w:rPr>
        <w:t>18.83</w:t>
      </w:r>
      <w:r w:rsidRPr="00E4452E">
        <w:rPr>
          <w:szCs w:val="22"/>
        </w:rPr>
        <w:t xml:space="preserve"> </w:t>
      </w:r>
      <w:r>
        <w:rPr>
          <w:szCs w:val="22"/>
        </w:rPr>
        <w:t>Beredskap</w:t>
      </w:r>
    </w:p>
    <w:p w14:paraId="0B58E60D" w14:textId="439BD892" w:rsidR="00E4452E" w:rsidRDefault="00E4452E" w:rsidP="00B312F4">
      <w:pPr>
        <w:tabs>
          <w:tab w:val="left" w:pos="6900"/>
        </w:tabs>
        <w:rPr>
          <w:szCs w:val="22"/>
        </w:rPr>
      </w:pPr>
      <w:r w:rsidRPr="00E4452E">
        <w:rPr>
          <w:szCs w:val="22"/>
        </w:rPr>
        <w:t>Kontraktens kap. D</w:t>
      </w:r>
      <w:r w:rsidR="00474F57">
        <w:rPr>
          <w:szCs w:val="22"/>
        </w:rPr>
        <w:t xml:space="preserve">1, </w:t>
      </w:r>
      <w:r w:rsidR="00212E8A">
        <w:rPr>
          <w:szCs w:val="22"/>
        </w:rPr>
        <w:t xml:space="preserve">prosess </w:t>
      </w:r>
      <w:r>
        <w:rPr>
          <w:szCs w:val="22"/>
        </w:rPr>
        <w:t>9</w:t>
      </w:r>
      <w:r w:rsidR="00212E8A">
        <w:rPr>
          <w:szCs w:val="22"/>
        </w:rPr>
        <w:t>4,</w:t>
      </w:r>
      <w:r w:rsidR="000B22E1">
        <w:rPr>
          <w:szCs w:val="22"/>
        </w:rPr>
        <w:t xml:space="preserve"> </w:t>
      </w:r>
      <w:r w:rsidR="00212E8A">
        <w:rPr>
          <w:szCs w:val="22"/>
        </w:rPr>
        <w:t>95</w:t>
      </w:r>
      <w:r>
        <w:rPr>
          <w:szCs w:val="22"/>
        </w:rPr>
        <w:t xml:space="preserve"> Vinterdrift</w:t>
      </w:r>
      <w:r w:rsidR="00B312F4">
        <w:rPr>
          <w:szCs w:val="22"/>
        </w:rPr>
        <w:tab/>
      </w:r>
    </w:p>
    <w:p w14:paraId="2608657E" w14:textId="6865489E" w:rsidR="00E4452E" w:rsidRPr="00E4452E" w:rsidRDefault="00E4452E" w:rsidP="0083128E">
      <w:pPr>
        <w:rPr>
          <w:szCs w:val="22"/>
        </w:rPr>
      </w:pPr>
      <w:r w:rsidRPr="00E4452E">
        <w:rPr>
          <w:szCs w:val="22"/>
        </w:rPr>
        <w:t xml:space="preserve">Operativ standard </w:t>
      </w:r>
      <w:r w:rsidR="00474F57">
        <w:rPr>
          <w:szCs w:val="22"/>
        </w:rPr>
        <w:t>I</w:t>
      </w:r>
      <w:r w:rsidRPr="00E4452E">
        <w:rPr>
          <w:szCs w:val="22"/>
        </w:rPr>
        <w:t>nnlandet</w:t>
      </w:r>
    </w:p>
    <w:p w14:paraId="0281BBA4" w14:textId="223EC76E" w:rsidR="00300460" w:rsidRDefault="0083128E" w:rsidP="0083128E">
      <w:pPr>
        <w:rPr>
          <w:szCs w:val="22"/>
        </w:rPr>
      </w:pPr>
      <w:r w:rsidRPr="0083128E">
        <w:rPr>
          <w:szCs w:val="22"/>
        </w:rPr>
        <w:t xml:space="preserve">Merk spesielt </w:t>
      </w:r>
      <w:r w:rsidR="00E4452E">
        <w:rPr>
          <w:szCs w:val="22"/>
        </w:rPr>
        <w:t>kontraktens</w:t>
      </w:r>
      <w:r w:rsidRPr="0083128E">
        <w:rPr>
          <w:szCs w:val="22"/>
        </w:rPr>
        <w:t xml:space="preserve"> bestemmelser om </w:t>
      </w:r>
      <w:r w:rsidR="00E4452E">
        <w:rPr>
          <w:szCs w:val="22"/>
        </w:rPr>
        <w:t>C2-1 Selvstendig ansvar</w:t>
      </w:r>
      <w:r w:rsidRPr="0083128E">
        <w:rPr>
          <w:szCs w:val="22"/>
        </w:rPr>
        <w:t xml:space="preserve"> </w:t>
      </w:r>
    </w:p>
    <w:p w14:paraId="44102BB7" w14:textId="38B804B5" w:rsidR="006958AA" w:rsidRPr="00032D45" w:rsidRDefault="006958AA" w:rsidP="006958AA">
      <w:pPr>
        <w:rPr>
          <w:szCs w:val="22"/>
        </w:rPr>
      </w:pPr>
      <w:r w:rsidRPr="00032D45">
        <w:rPr>
          <w:szCs w:val="22"/>
        </w:rPr>
        <w:t xml:space="preserve">Alle planer </w:t>
      </w:r>
      <w:r>
        <w:rPr>
          <w:szCs w:val="22"/>
        </w:rPr>
        <w:t xml:space="preserve">for roder </w:t>
      </w:r>
      <w:r w:rsidRPr="00032D45">
        <w:rPr>
          <w:szCs w:val="22"/>
        </w:rPr>
        <w:t xml:space="preserve">skal gjennomgås og det skal være </w:t>
      </w:r>
      <w:proofErr w:type="gramStart"/>
      <w:r w:rsidRPr="00032D45">
        <w:rPr>
          <w:szCs w:val="22"/>
        </w:rPr>
        <w:t>fokus</w:t>
      </w:r>
      <w:proofErr w:type="gramEnd"/>
      <w:r w:rsidRPr="00032D45">
        <w:rPr>
          <w:szCs w:val="22"/>
        </w:rPr>
        <w:t xml:space="preserve"> på optimaliserende tiltak for å bedre utførelse eller planen, jf. kap. C2-10.2 og </w:t>
      </w:r>
      <w:r w:rsidR="00E31DE9">
        <w:rPr>
          <w:szCs w:val="22"/>
        </w:rPr>
        <w:t>C2-</w:t>
      </w:r>
      <w:r w:rsidRPr="00032D45">
        <w:rPr>
          <w:szCs w:val="22"/>
        </w:rPr>
        <w:t>10.3.</w:t>
      </w:r>
    </w:p>
    <w:p w14:paraId="73028E0B" w14:textId="77777777" w:rsidR="006958AA" w:rsidRPr="0083128E" w:rsidRDefault="006958AA" w:rsidP="0083128E">
      <w:pPr>
        <w:rPr>
          <w:szCs w:val="22"/>
        </w:rPr>
      </w:pPr>
    </w:p>
    <w:p w14:paraId="7405403C" w14:textId="1B5B91FD" w:rsidR="00D12579" w:rsidRDefault="00D12579">
      <w:r>
        <w:br w:type="page"/>
      </w:r>
    </w:p>
    <w:p w14:paraId="4D2078A2" w14:textId="77777777" w:rsidR="002D0E07" w:rsidRDefault="002D0E07" w:rsidP="002D0E07">
      <w:pPr>
        <w:pStyle w:val="Overskrift2"/>
        <w:tabs>
          <w:tab w:val="left" w:pos="3135"/>
        </w:tabs>
      </w:pPr>
      <w:bookmarkStart w:id="4" w:name="_Toc123725621"/>
      <w:bookmarkStart w:id="5" w:name="_Toc238736185"/>
      <w:r>
        <w:lastRenderedPageBreak/>
        <w:t>P4-2-Rodekart</w:t>
      </w:r>
      <w:bookmarkEnd w:id="4"/>
      <w:bookmarkEnd w:id="5"/>
      <w:r>
        <w:tab/>
      </w:r>
    </w:p>
    <w:p w14:paraId="71C0BFE2" w14:textId="77777777" w:rsidR="002D0E07" w:rsidRDefault="002D0E07" w:rsidP="002D0E07">
      <w:r>
        <w:t>Som en ledd i samhandlingen skal alle rodene gjennomgås og om nødvendig revideres.</w:t>
      </w:r>
    </w:p>
    <w:p w14:paraId="0A8E2390" w14:textId="77777777" w:rsidR="002D0E07" w:rsidRDefault="002D0E07" w:rsidP="002D0E07"/>
    <w:p w14:paraId="09F6F281" w14:textId="77777777" w:rsidR="002D0E07" w:rsidRDefault="002D0E07" w:rsidP="002D0E07">
      <w:proofErr w:type="spellStart"/>
      <w:r>
        <w:t>Rodekart</w:t>
      </w:r>
      <w:proofErr w:type="spellEnd"/>
      <w:r>
        <w:t xml:space="preserve"> for kontraktsområde finnes her:</w:t>
      </w:r>
    </w:p>
    <w:p w14:paraId="3E94FF0F" w14:textId="0AB6D7A5" w:rsidR="00020047" w:rsidRDefault="00020047" w:rsidP="002D0E07">
      <w:hyperlink r:id="rId17" w:anchor="/@179563,6777938,7/hva:hva%5B0%5D%5Bcategory%5D%5Btype%5D=interval&amp;hva%5B0%5D%5Bcategory%5D%5Bid%5D=9806&amp;hva%5B0%5D%5Bintervals%5D%5B0%5D=0&amp;hva%5B0%5D%5Bintervals%5D%5B1%5D=1&amp;hva%5B0%5D%5Bintervals%5D%5B2%5D=2&amp;hva%5B0%5D%5Bintervals%5D%5B3%5D=3&amp;hva%5B0%5D%5Bintervals%5D%5B4%5D=4&amp;hva%5B0%5D%5Bintervals%5D%5B5%5D=5&amp;hva%5B0%5D%5Bintervals%5D%5B6%5D=6&amp;hva%5B0%5D%5Bintervals%5D%5B7%5D=7&amp;hva%5B0%5D%5Bintervals%5D%5B8%5D=8&amp;hva%5B0%5D%5Bintervals%5D%5B9%5D=9&amp;hva%5B0%5D%5Bintervals%5D%5B10%5D=10&amp;hva%5B0%5D%5Bintervals%5D%5B11%5D=11&amp;hva%5B0%5D%5Bintervals%5D%5B12%5D=12&amp;hva%5B0%5D%5Bintervals%5D%5B13%5D=13&amp;hva%5B0%5D%5Bintervals%5D%5B14%5D=14&amp;hva%5B0%5D%5Bintervals%5D%5B15%5D=15&amp;hva%5B0%5D%5Bintervals%5D%5B16%5D=16&amp;hva%5B0%5D%5Bintervals%5D%5B17%5D=17&amp;hva%5B0%5D%5Bintervals%5D%5B18%5D=18&amp;hva%5B0%5D%5Bintervals%5D%5B19%5D=19&amp;hva%5B0%5D%5Bintervals%5D%5B20%5D=99&amp;hva%5B0%5D%5BabsoluteIntervals%5D=false&amp;hva%5B0%5D%5Bid%5D=857/hvor:kontraktsomrade%5B0%5D=3409%20VALDRES%202027-2031" w:history="1">
        <w:r w:rsidRPr="00020047">
          <w:rPr>
            <w:rStyle w:val="Hyperkobling"/>
          </w:rPr>
          <w:t>Vegkart</w:t>
        </w:r>
      </w:hyperlink>
    </w:p>
    <w:p w14:paraId="61C1F243" w14:textId="77777777" w:rsidR="002D0E07" w:rsidRDefault="002D0E07" w:rsidP="002D0E07"/>
    <w:p w14:paraId="12B39F1A" w14:textId="4630131A" w:rsidR="002D0E07" w:rsidRDefault="002D0E07" w:rsidP="002D0E07">
      <w:r>
        <w:t xml:space="preserve">Hvis </w:t>
      </w:r>
      <w:proofErr w:type="gramStart"/>
      <w:r>
        <w:t>link</w:t>
      </w:r>
      <w:proofErr w:type="gramEnd"/>
      <w:r>
        <w:t xml:space="preserve"> som er henvist til ikke fungerer kan roder finnes ved å gå inn på </w:t>
      </w:r>
      <w:hyperlink r:id="rId18" w:history="1">
        <w:r w:rsidRPr="005A126F">
          <w:rPr>
            <w:rStyle w:val="Hyperkobling"/>
          </w:rPr>
          <w:t>www.vegkart.no</w:t>
        </w:r>
      </w:hyperlink>
      <w:r>
        <w:t xml:space="preserve"> , velg objekt </w:t>
      </w:r>
      <w:r w:rsidRPr="00F50F5C">
        <w:rPr>
          <w:b/>
          <w:bCs/>
        </w:rPr>
        <w:t>brøyterode</w:t>
      </w:r>
      <w:r>
        <w:t xml:space="preserve">, velg Filtrering og filtrer søket etter Navn= </w:t>
      </w:r>
      <w:proofErr w:type="spellStart"/>
      <w:r>
        <w:t>kontraktsnummer</w:t>
      </w:r>
      <w:proofErr w:type="spellEnd"/>
      <w:r>
        <w:t xml:space="preserve"> </w:t>
      </w:r>
      <w:r w:rsidRPr="00872D95">
        <w:t>34</w:t>
      </w:r>
      <w:r w:rsidR="00872D95" w:rsidRPr="00872D95">
        <w:t>09</w:t>
      </w:r>
      <w:r w:rsidRPr="00872D95">
        <w:t>,</w:t>
      </w:r>
      <w:r>
        <w:t xml:space="preserve"> legg til filter med nummer= </w:t>
      </w:r>
      <w:proofErr w:type="spellStart"/>
      <w:r>
        <w:t>rodenummer</w:t>
      </w:r>
      <w:proofErr w:type="spellEnd"/>
      <w:r>
        <w:t xml:space="preserve"> som vil ses i kartet.</w:t>
      </w:r>
    </w:p>
    <w:p w14:paraId="0FEB515C" w14:textId="77777777" w:rsidR="002D0E07" w:rsidRDefault="002D0E07" w:rsidP="002D0E07">
      <w:pPr>
        <w:ind w:left="0"/>
        <w:rPr>
          <w:noProof/>
        </w:rPr>
      </w:pPr>
      <w:r>
        <w:rPr>
          <w:noProof/>
        </w:rPr>
        <w:tab/>
      </w:r>
      <w:r>
        <w:rPr>
          <w:noProof/>
        </w:rPr>
        <w:drawing>
          <wp:inline distT="0" distB="0" distL="0" distR="0" wp14:anchorId="519CF0A4" wp14:editId="7B7974E3">
            <wp:extent cx="2733575" cy="2575356"/>
            <wp:effectExtent l="0" t="0" r="0" b="0"/>
            <wp:docPr id="14" name="Bilde 14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lde 14" descr="Et bilde som inneholder tekst, skjermbilde, Font, nummer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953" cy="258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3011E" w14:textId="430D6C83" w:rsidR="002D0E07" w:rsidRDefault="002D0E07">
      <w:pPr>
        <w:rPr>
          <w:rFonts w:asciiTheme="majorHAnsi" w:eastAsiaTheme="majorEastAsia" w:hAnsiTheme="majorHAnsi" w:cstheme="majorBidi"/>
          <w:b/>
          <w:color w:val="000000" w:themeColor="text1"/>
          <w:sz w:val="36"/>
          <w:szCs w:val="30"/>
        </w:rPr>
      </w:pPr>
      <w:r>
        <w:rPr>
          <w:rFonts w:asciiTheme="majorHAnsi" w:eastAsiaTheme="majorEastAsia" w:hAnsiTheme="majorHAnsi" w:cstheme="majorBidi"/>
          <w:b/>
          <w:color w:val="000000" w:themeColor="text1"/>
          <w:sz w:val="36"/>
          <w:szCs w:val="30"/>
        </w:rPr>
        <w:br w:type="page"/>
      </w:r>
    </w:p>
    <w:p w14:paraId="006DE3B3" w14:textId="6FFF0206" w:rsidR="7FA92774" w:rsidRDefault="00AC5CC5" w:rsidP="00AF5E6E">
      <w:pPr>
        <w:pStyle w:val="Overskrift2"/>
      </w:pPr>
      <w:bookmarkStart w:id="6" w:name="_Toc238736186"/>
      <w:r>
        <w:lastRenderedPageBreak/>
        <w:t>P</w:t>
      </w:r>
      <w:r w:rsidR="00E97215">
        <w:t>4</w:t>
      </w:r>
      <w:r>
        <w:t>-</w:t>
      </w:r>
      <w:r w:rsidR="002D0E07">
        <w:t>3</w:t>
      </w:r>
      <w:r w:rsidR="00A870C2">
        <w:t>-</w:t>
      </w:r>
      <w:r w:rsidR="005B6160">
        <w:t>Rodeoppsett</w:t>
      </w:r>
      <w:bookmarkEnd w:id="6"/>
      <w:r w:rsidR="005B6160">
        <w:t xml:space="preserve"> </w:t>
      </w:r>
    </w:p>
    <w:p w14:paraId="6211F1B9" w14:textId="162F6CB8" w:rsidR="7FA92774" w:rsidRDefault="30249A0C" w:rsidP="00E15EE7">
      <w:pPr>
        <w:pStyle w:val="Overskrift3"/>
      </w:pPr>
      <w:bookmarkStart w:id="7" w:name="_Toc238736187"/>
      <w:r>
        <w:t xml:space="preserve">Rode </w:t>
      </w:r>
      <w:r w:rsidR="416673F6">
        <w:t>1</w:t>
      </w:r>
      <w:r>
        <w:tab/>
      </w:r>
      <w:r w:rsidR="432D57A3">
        <w:t>Bagn – Reinli</w:t>
      </w:r>
      <w:r w:rsidR="00A26115">
        <w:t xml:space="preserve"> – Liagrenda</w:t>
      </w:r>
      <w:bookmarkEnd w:id="7"/>
      <w:r w:rsidR="00A26115">
        <w:t xml:space="preserve"> </w:t>
      </w:r>
    </w:p>
    <w:p w14:paraId="0964FC1B" w14:textId="64725C10" w:rsidR="30249A0C" w:rsidRDefault="00503D89" w:rsidP="7FA92774">
      <w:pPr>
        <w:pStyle w:val="Ingress"/>
        <w:ind w:left="0"/>
        <w:rPr>
          <w:rFonts w:ascii="Roboto" w:hAnsi="Roboto" w:cs="Roboto"/>
          <w:color w:val="000000" w:themeColor="text1"/>
          <w:lang w:val="nn-NO"/>
        </w:rPr>
      </w:pPr>
      <w:r w:rsidRPr="00503D89">
        <w:rPr>
          <w:rFonts w:ascii="Roboto" w:hAnsi="Roboto" w:cs="Roboto"/>
          <w:noProof/>
          <w:color w:val="000000" w:themeColor="text1"/>
          <w:lang w:val="nn-NO"/>
        </w:rPr>
        <w:drawing>
          <wp:inline distT="0" distB="0" distL="0" distR="0" wp14:anchorId="1242BA44" wp14:editId="58B6AFFE">
            <wp:extent cx="5760085" cy="5725795"/>
            <wp:effectExtent l="0" t="0" r="0" b="8255"/>
            <wp:docPr id="48208293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08293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2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Look w:val="0480" w:firstRow="0" w:lastRow="0" w:firstColumn="1" w:lastColumn="0" w:noHBand="0" w:noVBand="1"/>
      </w:tblPr>
      <w:tblGrid>
        <w:gridCol w:w="3398"/>
        <w:gridCol w:w="5663"/>
      </w:tblGrid>
      <w:tr w:rsidR="7FA92774" w14:paraId="0370A5BC" w14:textId="77777777" w:rsidTr="004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6E483B6E" w14:textId="77777777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Antall km</w:t>
            </w:r>
          </w:p>
        </w:tc>
        <w:tc>
          <w:tcPr>
            <w:tcW w:w="5663" w:type="dxa"/>
            <w:shd w:val="clear" w:color="auto" w:fill="FFFFFF" w:themeFill="background1"/>
          </w:tcPr>
          <w:p w14:paraId="06BAEAC4" w14:textId="74069517" w:rsidR="00676B51" w:rsidRDefault="00676B51" w:rsidP="00676B51">
            <w:pPr>
              <w:pStyle w:val="Ingress"/>
              <w:numPr>
                <w:ilvl w:val="0"/>
                <w:numId w:val="38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3530D">
              <w:rPr>
                <w:rFonts w:cs="Roboto"/>
                <w:b w:val="0"/>
                <w:color w:val="000000" w:themeColor="text1"/>
              </w:rPr>
              <w:t xml:space="preserve">Totalt </w:t>
            </w:r>
            <w:r w:rsidR="00FB5217" w:rsidRPr="0083530D">
              <w:rPr>
                <w:rFonts w:cs="Roboto"/>
                <w:b w:val="0"/>
                <w:color w:val="000000" w:themeColor="text1"/>
              </w:rPr>
              <w:t>41</w:t>
            </w:r>
            <w:r w:rsidRPr="0083530D">
              <w:rPr>
                <w:rFonts w:cs="Roboto"/>
                <w:b w:val="0"/>
                <w:color w:val="000000" w:themeColor="text1"/>
              </w:rPr>
              <w:t xml:space="preserve"> km</w:t>
            </w:r>
            <w:r w:rsidR="00F52F65" w:rsidRPr="0083530D">
              <w:rPr>
                <w:rFonts w:cs="Roboto"/>
                <w:b w:val="0"/>
                <w:color w:val="000000" w:themeColor="text1"/>
              </w:rPr>
              <w:t>,</w:t>
            </w:r>
            <w:r>
              <w:rPr>
                <w:rFonts w:cs="Roboto"/>
                <w:b w:val="0"/>
                <w:color w:val="000000" w:themeColor="text1"/>
              </w:rPr>
              <w:t xml:space="preserve"> fordelt på:</w:t>
            </w:r>
          </w:p>
          <w:p w14:paraId="602F6204" w14:textId="418D5AC5" w:rsidR="00676B51" w:rsidRDefault="00D4389E" w:rsidP="00676B51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6501EA">
              <w:rPr>
                <w:rFonts w:cs="Roboto"/>
                <w:b w:val="0"/>
                <w:color w:val="000000" w:themeColor="text1"/>
              </w:rPr>
              <w:t xml:space="preserve">2446 </w:t>
            </w:r>
            <w:r w:rsidR="00A26F59">
              <w:rPr>
                <w:rFonts w:cs="Roboto"/>
                <w:b w:val="0"/>
                <w:color w:val="000000" w:themeColor="text1"/>
              </w:rPr>
              <w:t>1</w:t>
            </w:r>
            <w:r w:rsidR="00281646">
              <w:rPr>
                <w:rFonts w:cs="Roboto"/>
                <w:b w:val="0"/>
                <w:color w:val="000000" w:themeColor="text1"/>
              </w:rPr>
              <w:t>5,7</w:t>
            </w:r>
            <w:r w:rsidR="00A26F59">
              <w:rPr>
                <w:rFonts w:cs="Roboto"/>
                <w:b w:val="0"/>
                <w:color w:val="000000" w:themeColor="text1"/>
              </w:rPr>
              <w:t>km</w:t>
            </w:r>
          </w:p>
          <w:p w14:paraId="4B75913A" w14:textId="113A0B64" w:rsidR="006501EA" w:rsidRDefault="006501EA" w:rsidP="00676B51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507339">
              <w:rPr>
                <w:rFonts w:cs="Roboto"/>
                <w:b w:val="0"/>
                <w:color w:val="000000" w:themeColor="text1"/>
              </w:rPr>
              <w:t xml:space="preserve">2448 </w:t>
            </w:r>
            <w:r w:rsidR="003C69A9">
              <w:rPr>
                <w:rFonts w:cs="Roboto"/>
                <w:b w:val="0"/>
                <w:color w:val="000000" w:themeColor="text1"/>
              </w:rPr>
              <w:t>6,</w:t>
            </w:r>
            <w:r w:rsidR="001B7F3B">
              <w:rPr>
                <w:rFonts w:cs="Roboto"/>
                <w:b w:val="0"/>
                <w:color w:val="000000" w:themeColor="text1"/>
              </w:rPr>
              <w:t>5</w:t>
            </w:r>
            <w:r w:rsidR="00507339">
              <w:rPr>
                <w:rFonts w:cs="Roboto"/>
                <w:b w:val="0"/>
                <w:color w:val="000000" w:themeColor="text1"/>
              </w:rPr>
              <w:t xml:space="preserve"> km</w:t>
            </w:r>
          </w:p>
          <w:p w14:paraId="11CF7A28" w14:textId="4F9027D2" w:rsidR="00507339" w:rsidRDefault="00507339" w:rsidP="00676B51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2450 </w:t>
            </w:r>
            <w:r w:rsidR="00B57731">
              <w:rPr>
                <w:rFonts w:cs="Roboto"/>
                <w:b w:val="0"/>
                <w:color w:val="000000" w:themeColor="text1"/>
              </w:rPr>
              <w:t>5,6</w:t>
            </w:r>
            <w:r>
              <w:rPr>
                <w:rFonts w:cs="Roboto"/>
                <w:b w:val="0"/>
                <w:color w:val="000000" w:themeColor="text1"/>
              </w:rPr>
              <w:t xml:space="preserve"> km</w:t>
            </w:r>
          </w:p>
          <w:p w14:paraId="33B209B6" w14:textId="6A034A3D" w:rsidR="00507339" w:rsidRDefault="00507339" w:rsidP="00676B51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2462 </w:t>
            </w:r>
            <w:r w:rsidR="00757786">
              <w:rPr>
                <w:rFonts w:cs="Roboto"/>
                <w:b w:val="0"/>
                <w:color w:val="000000" w:themeColor="text1"/>
              </w:rPr>
              <w:t>7,</w:t>
            </w:r>
            <w:r w:rsidR="001B7F3B">
              <w:rPr>
                <w:rFonts w:cs="Roboto"/>
                <w:b w:val="0"/>
                <w:color w:val="000000" w:themeColor="text1"/>
              </w:rPr>
              <w:t>4</w:t>
            </w:r>
            <w:r>
              <w:rPr>
                <w:rFonts w:cs="Roboto"/>
                <w:b w:val="0"/>
                <w:color w:val="000000" w:themeColor="text1"/>
              </w:rPr>
              <w:t xml:space="preserve"> km</w:t>
            </w:r>
          </w:p>
          <w:p w14:paraId="014CF82B" w14:textId="4CB1192F" w:rsidR="00507339" w:rsidRPr="00F52F65" w:rsidRDefault="007A5EC3" w:rsidP="00676B51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 w:rsidRPr="00F52F65">
              <w:rPr>
                <w:rFonts w:cs="Roboto"/>
                <w:b w:val="0"/>
                <w:color w:val="000000" w:themeColor="text1"/>
              </w:rPr>
              <w:t>F</w:t>
            </w:r>
            <w:r w:rsidR="00507339" w:rsidRPr="00F52F65">
              <w:rPr>
                <w:rFonts w:cs="Roboto"/>
                <w:b w:val="0"/>
                <w:color w:val="000000" w:themeColor="text1"/>
              </w:rPr>
              <w:t>v</w:t>
            </w:r>
            <w:proofErr w:type="spellEnd"/>
            <w:r w:rsidR="00507339" w:rsidRPr="00F52F65">
              <w:rPr>
                <w:rFonts w:cs="Roboto"/>
                <w:b w:val="0"/>
                <w:color w:val="000000" w:themeColor="text1"/>
              </w:rPr>
              <w:t xml:space="preserve"> 2444 </w:t>
            </w:r>
            <w:r w:rsidR="001458A3">
              <w:rPr>
                <w:rFonts w:cs="Roboto"/>
                <w:b w:val="0"/>
                <w:color w:val="000000" w:themeColor="text1"/>
              </w:rPr>
              <w:t>5</w:t>
            </w:r>
            <w:r w:rsidR="00507339" w:rsidRPr="00F52F65">
              <w:rPr>
                <w:rFonts w:cs="Roboto"/>
                <w:b w:val="0"/>
                <w:color w:val="000000" w:themeColor="text1"/>
              </w:rPr>
              <w:t xml:space="preserve"> km</w:t>
            </w:r>
          </w:p>
          <w:p w14:paraId="157E99F6" w14:textId="7AA08439" w:rsidR="00B175FD" w:rsidRDefault="00B175FD" w:rsidP="33D7F3D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7FA92774" w14:paraId="2537487A" w14:textId="77777777" w:rsidTr="00446205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771BD3EA" w14:textId="77777777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63" w:type="dxa"/>
          </w:tcPr>
          <w:p w14:paraId="595549D8" w14:textId="1A676373" w:rsidR="7FA92774" w:rsidRPr="00E33669" w:rsidRDefault="00E33669" w:rsidP="00E33669">
            <w:pPr>
              <w:pStyle w:val="Ingress"/>
              <w:numPr>
                <w:ilvl w:val="0"/>
                <w:numId w:val="38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 w:themeColor="text1"/>
              </w:rPr>
            </w:pPr>
            <w:proofErr w:type="spellStart"/>
            <w:r w:rsidRPr="00E33669">
              <w:rPr>
                <w:rFonts w:ascii="Roboto" w:hAnsi="Roboto" w:cs="Roboto"/>
                <w:b w:val="0"/>
                <w:color w:val="000000" w:themeColor="text1"/>
              </w:rPr>
              <w:t>DkD</w:t>
            </w:r>
            <w:proofErr w:type="spellEnd"/>
            <w:r w:rsidR="00364B30">
              <w:rPr>
                <w:rFonts w:ascii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44254FED" w14:textId="77777777" w:rsidR="00E33669" w:rsidRPr="00D516DE" w:rsidRDefault="00364B30" w:rsidP="00E33669">
            <w:pPr>
              <w:pStyle w:val="Ingress"/>
              <w:numPr>
                <w:ilvl w:val="0"/>
                <w:numId w:val="3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hAnsi="Roboto" w:cs="Roboto"/>
                <w:b w:val="0"/>
                <w:color w:val="000000" w:themeColor="text1"/>
              </w:rPr>
              <w:t xml:space="preserve"> 244</w:t>
            </w:r>
            <w:r w:rsidR="00D516DE">
              <w:rPr>
                <w:rFonts w:ascii="Roboto" w:hAnsi="Roboto" w:cs="Roboto"/>
                <w:b w:val="0"/>
                <w:color w:val="000000" w:themeColor="text1"/>
              </w:rPr>
              <w:t>6</w:t>
            </w:r>
          </w:p>
          <w:p w14:paraId="66D72589" w14:textId="77777777" w:rsidR="00D516DE" w:rsidRPr="00D516DE" w:rsidRDefault="00D516DE" w:rsidP="00E33669">
            <w:pPr>
              <w:pStyle w:val="Ingress"/>
              <w:numPr>
                <w:ilvl w:val="0"/>
                <w:numId w:val="3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hAnsi="Roboto" w:cs="Roboto"/>
                <w:b w:val="0"/>
                <w:color w:val="000000" w:themeColor="text1"/>
              </w:rPr>
              <w:t xml:space="preserve"> 2462</w:t>
            </w:r>
          </w:p>
          <w:p w14:paraId="580A9B2C" w14:textId="77777777" w:rsidR="00D516DE" w:rsidRPr="00DC0755" w:rsidRDefault="00D516DE" w:rsidP="00E33669">
            <w:pPr>
              <w:pStyle w:val="Ingress"/>
              <w:numPr>
                <w:ilvl w:val="0"/>
                <w:numId w:val="3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DC0755">
              <w:rPr>
                <w:rFonts w:ascii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DC0755">
              <w:rPr>
                <w:rFonts w:ascii="Roboto" w:hAnsi="Roboto" w:cs="Roboto"/>
                <w:b w:val="0"/>
                <w:color w:val="000000" w:themeColor="text1"/>
              </w:rPr>
              <w:t xml:space="preserve"> 2444</w:t>
            </w:r>
          </w:p>
          <w:p w14:paraId="19CAD604" w14:textId="77777777" w:rsidR="00D516DE" w:rsidRPr="00D516DE" w:rsidRDefault="00D516DE" w:rsidP="00D516DE">
            <w:pPr>
              <w:pStyle w:val="Ingress"/>
              <w:numPr>
                <w:ilvl w:val="0"/>
                <w:numId w:val="38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hAnsi="Roboto" w:cs="Roboto"/>
                <w:b w:val="0"/>
                <w:color w:val="000000" w:themeColor="text1"/>
              </w:rPr>
              <w:t>DkE</w:t>
            </w:r>
            <w:proofErr w:type="spellEnd"/>
            <w:r>
              <w:rPr>
                <w:rFonts w:ascii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3B4667FC" w14:textId="77777777" w:rsidR="00D516DE" w:rsidRPr="00D516DE" w:rsidRDefault="00D516DE" w:rsidP="00D516DE">
            <w:pPr>
              <w:pStyle w:val="Ingress"/>
              <w:numPr>
                <w:ilvl w:val="0"/>
                <w:numId w:val="3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hAnsi="Roboto" w:cs="Roboto"/>
                <w:b w:val="0"/>
                <w:color w:val="000000" w:themeColor="text1"/>
              </w:rPr>
              <w:t xml:space="preserve"> 2450</w:t>
            </w:r>
          </w:p>
          <w:p w14:paraId="597050FB" w14:textId="765229F6" w:rsidR="00D516DE" w:rsidRDefault="00D516DE" w:rsidP="00D516DE">
            <w:pPr>
              <w:pStyle w:val="Ingress"/>
              <w:numPr>
                <w:ilvl w:val="0"/>
                <w:numId w:val="3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hAnsi="Roboto" w:cs="Roboto"/>
                <w:b w:val="0"/>
                <w:color w:val="000000" w:themeColor="text1"/>
              </w:rPr>
              <w:t xml:space="preserve"> 2448</w:t>
            </w:r>
          </w:p>
        </w:tc>
      </w:tr>
      <w:tr w:rsidR="7FA92774" w14:paraId="17AA774A" w14:textId="77777777" w:rsidTr="004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7A65BCC6" w14:textId="0ED8BE88" w:rsidR="7FA92774" w:rsidRPr="00471228" w:rsidRDefault="7FA92774" w:rsidP="00471228">
            <w:pPr>
              <w:pStyle w:val="Ingress"/>
              <w:spacing w:before="0" w:after="0"/>
              <w:ind w:left="0"/>
              <w:rPr>
                <w:rFonts w:cs="Roboto"/>
                <w:b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Syklustid gjennombrøyting</w:t>
            </w:r>
          </w:p>
        </w:tc>
        <w:tc>
          <w:tcPr>
            <w:tcW w:w="5663" w:type="dxa"/>
            <w:shd w:val="clear" w:color="auto" w:fill="FFFFFF" w:themeFill="background1"/>
          </w:tcPr>
          <w:p w14:paraId="4DF8ED05" w14:textId="3D4541B7" w:rsidR="7FA92774" w:rsidRDefault="007626F9" w:rsidP="7FA9277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Operativ standard for Innlandet (OSI).</w:t>
            </w:r>
          </w:p>
          <w:p w14:paraId="1821DBE9" w14:textId="0C18C4CC" w:rsidR="7FA92774" w:rsidRDefault="7FA92774" w:rsidP="7FA9277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</w:tc>
      </w:tr>
      <w:tr w:rsidR="7FA92774" w14:paraId="6C661ACC" w14:textId="77777777" w:rsidTr="0044620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3A88934A" w14:textId="77777777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b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Syklustid strøing</w:t>
            </w:r>
          </w:p>
        </w:tc>
        <w:tc>
          <w:tcPr>
            <w:tcW w:w="5663" w:type="dxa"/>
          </w:tcPr>
          <w:p w14:paraId="0DD9301E" w14:textId="6904A7FB" w:rsidR="7FA92774" w:rsidRDefault="007626F9" w:rsidP="33D7F3D5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  <w:highlight w:val="yellow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Operativ standard for Innlandet (OSI).</w:t>
            </w:r>
          </w:p>
        </w:tc>
      </w:tr>
      <w:tr w:rsidR="7FA92774" w14:paraId="70C1BE2B" w14:textId="77777777" w:rsidTr="004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460A91B3" w14:textId="0FBB4A19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Saltstrategi</w:t>
            </w:r>
          </w:p>
        </w:tc>
        <w:tc>
          <w:tcPr>
            <w:tcW w:w="5663" w:type="dxa"/>
            <w:shd w:val="clear" w:color="auto" w:fill="auto"/>
          </w:tcPr>
          <w:p w14:paraId="1A91E3A8" w14:textId="5AC84176" w:rsidR="7FA92774" w:rsidRDefault="00271B02" w:rsidP="7FA9277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  <w:highlight w:val="lightGray"/>
              </w:rPr>
            </w:pPr>
            <w:r w:rsidRPr="00271B02">
              <w:rPr>
                <w:rFonts w:cs="Roboto"/>
                <w:b w:val="0"/>
                <w:i/>
                <w:iCs/>
                <w:color w:val="000000" w:themeColor="text1"/>
              </w:rPr>
              <w:t>Ikke aktuelt</w:t>
            </w:r>
          </w:p>
        </w:tc>
      </w:tr>
      <w:tr w:rsidR="7FA92774" w14:paraId="115EDAD4" w14:textId="77777777" w:rsidTr="0044620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42918F94" w14:textId="1596989C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Vurderingsfaktorer syklustid</w:t>
            </w:r>
          </w:p>
        </w:tc>
        <w:tc>
          <w:tcPr>
            <w:tcW w:w="5663" w:type="dxa"/>
          </w:tcPr>
          <w:p w14:paraId="6E0C2A15" w14:textId="488A6CE4" w:rsidR="00271B02" w:rsidRPr="00A16608" w:rsidRDefault="00271B02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77526E19" w14:textId="2C67F9EC" w:rsidR="007626F9" w:rsidRDefault="00E9250B" w:rsidP="00EA778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Brøytetraktor er tiltenkt brøyting </w:t>
            </w:r>
            <w:r w:rsidR="00DB4F5B">
              <w:rPr>
                <w:rFonts w:cs="Roboto"/>
                <w:b w:val="0"/>
                <w:color w:val="000000" w:themeColor="text1"/>
              </w:rPr>
              <w:t xml:space="preserve">på </w:t>
            </w:r>
            <w:proofErr w:type="spellStart"/>
            <w:r w:rsidR="00DB4F5B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DB4F5B">
              <w:rPr>
                <w:rFonts w:cs="Roboto"/>
                <w:b w:val="0"/>
                <w:color w:val="000000" w:themeColor="text1"/>
              </w:rPr>
              <w:t xml:space="preserve"> 2446 Reinlivegen – Liagrendvegen og </w:t>
            </w:r>
            <w:proofErr w:type="spellStart"/>
            <w:r w:rsidR="00DB4F5B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DB4F5B">
              <w:rPr>
                <w:rFonts w:cs="Roboto"/>
                <w:b w:val="0"/>
                <w:color w:val="000000" w:themeColor="text1"/>
              </w:rPr>
              <w:t xml:space="preserve"> 2448 </w:t>
            </w:r>
            <w:proofErr w:type="spellStart"/>
            <w:r w:rsidR="00DB4F5B">
              <w:rPr>
                <w:rFonts w:cs="Roboto"/>
                <w:b w:val="0"/>
                <w:color w:val="000000" w:themeColor="text1"/>
              </w:rPr>
              <w:t>Stavadalen</w:t>
            </w:r>
            <w:proofErr w:type="spellEnd"/>
            <w:r w:rsidR="00DB4F5B">
              <w:rPr>
                <w:rFonts w:cs="Roboto"/>
                <w:b w:val="0"/>
                <w:color w:val="000000" w:themeColor="text1"/>
              </w:rPr>
              <w:t>. Reinlivegen prioriteres først.</w:t>
            </w:r>
            <w:r w:rsidR="009C6559">
              <w:rPr>
                <w:rFonts w:cs="Roboto"/>
                <w:b w:val="0"/>
                <w:color w:val="000000" w:themeColor="text1"/>
              </w:rPr>
              <w:t xml:space="preserve"> Brøytetraktor skal også bistå med kryssrydding</w:t>
            </w:r>
            <w:r w:rsidR="00164B26">
              <w:rPr>
                <w:rFonts w:cs="Roboto"/>
                <w:b w:val="0"/>
                <w:color w:val="000000" w:themeColor="text1"/>
              </w:rPr>
              <w:t xml:space="preserve"> og siktsonerydding i Bagn sentrum, og ellers fresebehov på roden. </w:t>
            </w:r>
          </w:p>
          <w:p w14:paraId="1CFB667C" w14:textId="77777777" w:rsidR="00DB4F5B" w:rsidRDefault="00DB4F5B" w:rsidP="00EA778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FCB0543" w14:textId="05A1F027" w:rsidR="00DB4F5B" w:rsidRDefault="00DB4F5B" w:rsidP="00EA778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Brøytebil er tiltenkt brøyting 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2444,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2462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2450. </w:t>
            </w:r>
            <w:proofErr w:type="spellStart"/>
            <w:r w:rsidR="009C6559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9C6559">
              <w:rPr>
                <w:rFonts w:cs="Roboto"/>
                <w:b w:val="0"/>
                <w:color w:val="000000" w:themeColor="text1"/>
              </w:rPr>
              <w:t xml:space="preserve"> 2444 prioriteres først. </w:t>
            </w:r>
          </w:p>
          <w:p w14:paraId="06FB62F9" w14:textId="77777777" w:rsidR="003F53B8" w:rsidRPr="00EA7780" w:rsidRDefault="003F53B8" w:rsidP="007626F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07FF73D" w14:textId="02053897" w:rsidR="00A16608" w:rsidRDefault="003A7DCD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571DCE38" w14:textId="77777777" w:rsidR="009119AE" w:rsidRDefault="009119AE" w:rsidP="00055E2B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40F5184" w14:textId="5FFFF164" w:rsidR="00FE6F12" w:rsidRPr="00164B26" w:rsidRDefault="00FE6F12" w:rsidP="00164B26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</w:rPr>
            </w:pPr>
            <w:r w:rsidRPr="00FE6F12">
              <w:rPr>
                <w:rFonts w:cs="Roboto"/>
                <w:bCs/>
                <w:color w:val="000000" w:themeColor="text1"/>
              </w:rPr>
              <w:t>Kryss:</w:t>
            </w:r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0F62D0" w:rsidRPr="000F62D0">
              <w:rPr>
                <w:rFonts w:cs="Roboto"/>
                <w:b w:val="0"/>
                <w:color w:val="000000" w:themeColor="text1"/>
              </w:rPr>
              <w:t xml:space="preserve">Roden inkluderer rydding av kryss </w:t>
            </w:r>
            <w:proofErr w:type="spellStart"/>
            <w:r w:rsidR="000F62D0" w:rsidRPr="000F62D0">
              <w:rPr>
                <w:rFonts w:cs="Roboto"/>
                <w:b w:val="0"/>
                <w:color w:val="000000" w:themeColor="text1"/>
              </w:rPr>
              <w:t>ihht</w:t>
            </w:r>
            <w:proofErr w:type="spellEnd"/>
            <w:r w:rsidR="000F62D0" w:rsidRPr="000F62D0">
              <w:rPr>
                <w:rFonts w:cs="Roboto"/>
                <w:b w:val="0"/>
                <w:color w:val="000000" w:themeColor="text1"/>
              </w:rPr>
              <w:t xml:space="preserve"> OSI, </w:t>
            </w:r>
            <w:r w:rsidR="000F62D0" w:rsidRPr="000F62D0">
              <w:rPr>
                <w:rFonts w:cs="Roboto"/>
                <w:b w:val="0"/>
                <w:i/>
                <w:iCs/>
                <w:color w:val="000000" w:themeColor="text1"/>
              </w:rPr>
              <w:t>Vedlegg 1.</w:t>
            </w:r>
          </w:p>
          <w:p w14:paraId="3D61AC25" w14:textId="57ABB6C5" w:rsidR="00FE6F12" w:rsidRDefault="00FE6F12" w:rsidP="009119AE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FE6F12">
              <w:rPr>
                <w:rFonts w:cs="Roboto"/>
                <w:bCs/>
                <w:color w:val="000000" w:themeColor="text1"/>
              </w:rPr>
              <w:t>Busslommer: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FE6F12">
              <w:rPr>
                <w:rFonts w:cs="Roboto"/>
                <w:b w:val="0"/>
                <w:color w:val="000000" w:themeColor="text1"/>
              </w:rPr>
              <w:t>Inkludert</w:t>
            </w:r>
          </w:p>
          <w:p w14:paraId="6F52FD7A" w14:textId="07B1D36B" w:rsidR="009119AE" w:rsidRPr="009119AE" w:rsidRDefault="00FE6F12" w:rsidP="009119AE">
            <w:pPr>
              <w:pStyle w:val="Ingress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  <w:r w:rsidR="009119AE">
              <w:rPr>
                <w:rFonts w:cs="Roboto"/>
                <w:bCs/>
                <w:color w:val="000000" w:themeColor="text1"/>
              </w:rPr>
              <w:t xml:space="preserve"> </w:t>
            </w:r>
            <w:r w:rsidR="009119AE" w:rsidRPr="009119AE">
              <w:rPr>
                <w:rFonts w:cs="Roboto"/>
                <w:b w:val="0"/>
                <w:color w:val="000000" w:themeColor="text1"/>
              </w:rPr>
              <w:t>Håndteres i hovedsak av grunnbemanning. </w:t>
            </w:r>
            <w:r w:rsidR="00491C0F" w:rsidRPr="00491C0F">
              <w:rPr>
                <w:rFonts w:cs="Roboto"/>
                <w:b w:val="0"/>
                <w:bCs/>
                <w:i/>
                <w:iCs/>
                <w:color w:val="000000" w:themeColor="text1"/>
              </w:rPr>
              <w:t>Ansvarsfordeling i vegkryss</w:t>
            </w:r>
            <w:r w:rsidR="00491C0F" w:rsidRPr="00491C0F">
              <w:rPr>
                <w:rFonts w:cs="Roboto"/>
                <w:b w:val="0"/>
                <w:bCs/>
                <w:color w:val="000000" w:themeColor="text1"/>
              </w:rPr>
              <w:t>.</w:t>
            </w:r>
          </w:p>
          <w:p w14:paraId="4A1EAA06" w14:textId="6721CA7F" w:rsidR="000F62D0" w:rsidRDefault="009119AE" w:rsidP="009119AE">
            <w:pPr>
              <w:pStyle w:val="Ingress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9119AE">
              <w:rPr>
                <w:rFonts w:cs="Roboto"/>
                <w:b w:val="0"/>
                <w:color w:val="000000" w:themeColor="text1"/>
              </w:rPr>
              <w:t xml:space="preserve">Ansvarlig for roden har selv ansvar for å sette opp brøytestikk som er blitt borte </w:t>
            </w:r>
            <w:proofErr w:type="spellStart"/>
            <w:r w:rsidRPr="009119AE">
              <w:rPr>
                <w:rFonts w:cs="Roboto"/>
                <w:b w:val="0"/>
                <w:color w:val="000000" w:themeColor="text1"/>
              </w:rPr>
              <w:t>pga</w:t>
            </w:r>
            <w:proofErr w:type="spellEnd"/>
            <w:r w:rsidRPr="009119AE">
              <w:rPr>
                <w:rFonts w:cs="Roboto"/>
                <w:b w:val="0"/>
                <w:color w:val="000000" w:themeColor="text1"/>
              </w:rPr>
              <w:t xml:space="preserve"> brøyting.  </w:t>
            </w:r>
          </w:p>
          <w:p w14:paraId="70501DF6" w14:textId="20AF1A95" w:rsidR="003A7DCD" w:rsidRPr="00A16608" w:rsidRDefault="003A7DCD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</w:t>
            </w:r>
            <w:r w:rsidR="000B2277"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1C191ACB" w14:textId="7696CE6A" w:rsidR="003A7DCD" w:rsidRPr="00A16608" w:rsidRDefault="003A7DCD" w:rsidP="003A7DC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A16608">
              <w:rPr>
                <w:rFonts w:cs="Roboto"/>
                <w:b w:val="0"/>
                <w:color w:val="000000" w:themeColor="text1"/>
              </w:rPr>
              <w:t>Bagn sentrum</w:t>
            </w:r>
          </w:p>
          <w:p w14:paraId="01025F8D" w14:textId="77777777" w:rsidR="008B30F5" w:rsidRPr="00A16608" w:rsidRDefault="008B30F5" w:rsidP="008B30F5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031CC93" w14:textId="161437D8" w:rsidR="003A7DCD" w:rsidRPr="00A16608" w:rsidRDefault="000B2277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</w:p>
          <w:p w14:paraId="7CE59C65" w14:textId="2A6FCFE2" w:rsidR="000B2277" w:rsidRPr="00A16608" w:rsidRDefault="009D7598" w:rsidP="00F40FCE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A16608">
              <w:rPr>
                <w:rFonts w:cs="Roboto"/>
                <w:b w:val="0"/>
                <w:color w:val="000000" w:themeColor="text1"/>
              </w:rPr>
              <w:t>4,5 – 7,5 meter.</w:t>
            </w:r>
            <w:r w:rsidR="000B2277" w:rsidRPr="00A16608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65489DF6" w14:textId="77777777" w:rsidR="008B30F5" w:rsidRPr="00A16608" w:rsidRDefault="008B30F5" w:rsidP="000B227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BC65E30" w14:textId="25E75AE1" w:rsidR="7FA92774" w:rsidRPr="00A16608" w:rsidRDefault="000B2277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FA7145" w:rsidRPr="00A16608">
              <w:rPr>
                <w:rFonts w:cs="Roboto"/>
                <w:b w:val="0"/>
                <w:color w:val="000000" w:themeColor="text1"/>
              </w:rPr>
              <w:t>30-1</w:t>
            </w:r>
            <w:r w:rsidRPr="00A16608">
              <w:rPr>
                <w:rFonts w:cs="Roboto"/>
                <w:b w:val="0"/>
                <w:color w:val="000000" w:themeColor="text1"/>
              </w:rPr>
              <w:t>45</w:t>
            </w:r>
            <w:r w:rsidR="00FA7145" w:rsidRPr="00A16608">
              <w:rPr>
                <w:rFonts w:cs="Roboto"/>
                <w:b w:val="0"/>
                <w:color w:val="000000" w:themeColor="text1"/>
              </w:rPr>
              <w:t xml:space="preserve">0. </w:t>
            </w:r>
          </w:p>
          <w:p w14:paraId="399E7BCF" w14:textId="77777777" w:rsidR="008B30F5" w:rsidRPr="00A16608" w:rsidRDefault="008B30F5" w:rsidP="008B30F5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5D74E0D" w14:textId="17E8CF6B" w:rsidR="000B2277" w:rsidRPr="00A16608" w:rsidRDefault="000B2277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8B30F5" w:rsidRPr="00A16608">
              <w:rPr>
                <w:rFonts w:cs="Roboto"/>
                <w:bCs/>
                <w:color w:val="000000" w:themeColor="text1"/>
              </w:rPr>
              <w:t xml:space="preserve"> </w:t>
            </w:r>
            <w:r w:rsidR="008B30F5" w:rsidRPr="00A16608">
              <w:rPr>
                <w:rFonts w:cs="Roboto"/>
                <w:b w:val="0"/>
                <w:color w:val="000000" w:themeColor="text1"/>
              </w:rPr>
              <w:t xml:space="preserve">En del høydeforskjeller </w:t>
            </w:r>
            <w:r w:rsidR="00164B26">
              <w:rPr>
                <w:rFonts w:cs="Roboto"/>
                <w:b w:val="0"/>
                <w:color w:val="000000" w:themeColor="text1"/>
              </w:rPr>
              <w:t xml:space="preserve">og variabel geometri </w:t>
            </w:r>
            <w:r w:rsidR="008B30F5" w:rsidRPr="00A16608">
              <w:rPr>
                <w:rFonts w:cs="Roboto"/>
                <w:b w:val="0"/>
                <w:color w:val="000000" w:themeColor="text1"/>
              </w:rPr>
              <w:t>på roden.</w:t>
            </w:r>
          </w:p>
          <w:p w14:paraId="5B4E4F24" w14:textId="77777777" w:rsidR="00270489" w:rsidRPr="00270489" w:rsidRDefault="00270489" w:rsidP="00270489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4EC04D4A" w14:textId="279B6622" w:rsidR="000B2277" w:rsidRPr="00557C88" w:rsidRDefault="00270489" w:rsidP="00055E2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</w:p>
          <w:p w14:paraId="19FD4FD2" w14:textId="173F0F27" w:rsidR="7FA92774" w:rsidRPr="00892BBE" w:rsidRDefault="00EC4585" w:rsidP="00892BBE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 w:rsidRPr="00270489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270489">
              <w:rPr>
                <w:rFonts w:cs="Roboto"/>
                <w:b w:val="0"/>
                <w:color w:val="000000" w:themeColor="text1"/>
              </w:rPr>
              <w:t xml:space="preserve"> 2450 Bagnskleiva er omkjøringsveg for E16. </w:t>
            </w:r>
          </w:p>
        </w:tc>
      </w:tr>
      <w:tr w:rsidR="7FA92774" w14:paraId="1D625FC1" w14:textId="77777777" w:rsidTr="004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1A800133" w14:textId="006602D3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63" w:type="dxa"/>
            <w:shd w:val="clear" w:color="auto" w:fill="auto"/>
          </w:tcPr>
          <w:p w14:paraId="7A5A930D" w14:textId="13C87966" w:rsidR="008762CB" w:rsidRDefault="00D24CD9" w:rsidP="33D7F3D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D829DE">
              <w:rPr>
                <w:rFonts w:cs="Roboto"/>
                <w:bCs/>
                <w:i/>
                <w:iCs/>
                <w:color w:val="000000" w:themeColor="text1"/>
              </w:rPr>
              <w:t>Enheten skal ha utstyr iht. prosess</w:t>
            </w:r>
            <w:r w:rsidR="002E30F6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AA7084">
              <w:rPr>
                <w:rFonts w:cs="Roboto"/>
                <w:b w:val="0"/>
                <w:color w:val="000000" w:themeColor="text1"/>
              </w:rPr>
              <w:t xml:space="preserve">18.76310 Vinterberedskap, Lastebil med </w:t>
            </w:r>
            <w:r w:rsidR="00F80280">
              <w:rPr>
                <w:rFonts w:cs="Roboto"/>
                <w:b w:val="0"/>
                <w:color w:val="000000" w:themeColor="text1"/>
              </w:rPr>
              <w:t>vinterutstyr</w:t>
            </w:r>
            <w:r w:rsidR="00B2193A">
              <w:rPr>
                <w:rFonts w:cs="Roboto"/>
                <w:b w:val="0"/>
                <w:color w:val="000000" w:themeColor="text1"/>
              </w:rPr>
              <w:t xml:space="preserve">. </w:t>
            </w:r>
            <w:r w:rsidR="00E60D3F">
              <w:rPr>
                <w:rFonts w:cs="Roboto"/>
                <w:b w:val="0"/>
                <w:color w:val="000000" w:themeColor="text1"/>
              </w:rPr>
              <w:t>Svingbar p</w:t>
            </w:r>
            <w:r w:rsidR="00EE4778">
              <w:rPr>
                <w:rFonts w:cs="Roboto"/>
                <w:b w:val="0"/>
                <w:color w:val="000000" w:themeColor="text1"/>
              </w:rPr>
              <w:t>log type D70 eller tilsvarende</w:t>
            </w:r>
          </w:p>
          <w:p w14:paraId="7BC98848" w14:textId="0B7A6F99" w:rsidR="00F80280" w:rsidRDefault="000A60E9" w:rsidP="33D7F3D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225ABB">
              <w:rPr>
                <w:rFonts w:cs="Roboto"/>
                <w:b w:val="0"/>
                <w:color w:val="000000" w:themeColor="text1"/>
              </w:rPr>
              <w:t>18.7722</w:t>
            </w:r>
            <w:r w:rsidR="00A534AA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C15D1E" w:rsidRPr="00225ABB">
              <w:rPr>
                <w:rFonts w:cs="Roboto"/>
                <w:b w:val="0"/>
                <w:color w:val="000000" w:themeColor="text1"/>
              </w:rPr>
              <w:t>Vinterberedskap</w:t>
            </w:r>
            <w:r w:rsidR="00C15D1E">
              <w:rPr>
                <w:rFonts w:cs="Roboto"/>
                <w:b w:val="0"/>
                <w:color w:val="000000" w:themeColor="text1"/>
              </w:rPr>
              <w:t>, Traktor min 230 Hk med vinterutstyr</w:t>
            </w:r>
            <w:r w:rsidR="00EE4778">
              <w:rPr>
                <w:rFonts w:cs="Roboto"/>
                <w:b w:val="0"/>
                <w:color w:val="000000" w:themeColor="text1"/>
              </w:rPr>
              <w:t xml:space="preserve">. </w:t>
            </w:r>
            <w:r w:rsidR="00E60D3F">
              <w:rPr>
                <w:rFonts w:cs="Roboto"/>
                <w:b w:val="0"/>
                <w:color w:val="000000" w:themeColor="text1"/>
              </w:rPr>
              <w:t>Svingbar p</w:t>
            </w:r>
            <w:r w:rsidR="00EE4778">
              <w:rPr>
                <w:rFonts w:cs="Roboto"/>
                <w:b w:val="0"/>
                <w:color w:val="000000" w:themeColor="text1"/>
              </w:rPr>
              <w:t xml:space="preserve">log type D70 eller </w:t>
            </w:r>
            <w:proofErr w:type="gramStart"/>
            <w:r w:rsidR="00EE4778">
              <w:rPr>
                <w:rFonts w:cs="Roboto"/>
                <w:b w:val="0"/>
                <w:color w:val="000000" w:themeColor="text1"/>
              </w:rPr>
              <w:t>tilsvarende.</w:t>
            </w:r>
            <w:r w:rsidR="004809EF">
              <w:rPr>
                <w:rFonts w:cs="Roboto"/>
                <w:b w:val="0"/>
                <w:color w:val="000000" w:themeColor="text1"/>
              </w:rPr>
              <w:t>-</w:t>
            </w:r>
            <w:proofErr w:type="gramEnd"/>
            <w:r w:rsidR="004809EF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2CAE71BD" w14:textId="738A5885" w:rsidR="7FA92774" w:rsidRDefault="7FA92774" w:rsidP="33D7F3D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0068335B" w14:paraId="5F3D3F9E" w14:textId="77777777" w:rsidTr="0044620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0355FF1F" w14:textId="36D9C1E3" w:rsidR="0068335B" w:rsidRPr="7FA92774" w:rsidRDefault="007B6397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63" w:type="dxa"/>
          </w:tcPr>
          <w:p w14:paraId="1528F49F" w14:textId="77777777" w:rsidR="0068335B" w:rsidRPr="004F5142" w:rsidRDefault="0068335B" w:rsidP="33D7F3D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  <w:highlight w:val="green"/>
              </w:rPr>
            </w:pPr>
          </w:p>
        </w:tc>
      </w:tr>
      <w:tr w:rsidR="7FA92774" w14:paraId="7CF86EBA" w14:textId="77777777" w:rsidTr="009938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285D69A4" w14:textId="239E3565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 xml:space="preserve">Kjøretøy-ID </w:t>
            </w:r>
            <w:proofErr w:type="spellStart"/>
            <w:r w:rsidRPr="7FA92774">
              <w:rPr>
                <w:rFonts w:cs="Roboto"/>
                <w:color w:val="000000" w:themeColor="text1"/>
              </w:rPr>
              <w:t>iht</w:t>
            </w:r>
            <w:proofErr w:type="spellEnd"/>
            <w:r w:rsidRPr="7FA92774">
              <w:rPr>
                <w:rFonts w:cs="Roboto"/>
                <w:color w:val="000000" w:themeColor="text1"/>
              </w:rPr>
              <w:t xml:space="preserve"> ressursplan</w:t>
            </w:r>
          </w:p>
        </w:tc>
        <w:tc>
          <w:tcPr>
            <w:tcW w:w="5663" w:type="dxa"/>
            <w:shd w:val="clear" w:color="auto" w:fill="auto"/>
          </w:tcPr>
          <w:p w14:paraId="16E99B88" w14:textId="77777777" w:rsidR="7FA92774" w:rsidRDefault="7FA92774" w:rsidP="7FA9277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  <w:highlight w:val="lightGray"/>
              </w:rPr>
            </w:pPr>
          </w:p>
        </w:tc>
      </w:tr>
      <w:tr w:rsidR="7FA92774" w14:paraId="2B051E8E" w14:textId="77777777" w:rsidTr="0044620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4102890A" w14:textId="6ADF8A42" w:rsidR="7FA92774" w:rsidRDefault="7FA92774" w:rsidP="7FA92774">
            <w:pPr>
              <w:pStyle w:val="Ingress"/>
              <w:spacing w:before="0"/>
              <w:ind w:left="0"/>
              <w:rPr>
                <w:rFonts w:cs="Roboto"/>
                <w:b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Plassering og avstand til strømiddellager</w:t>
            </w:r>
          </w:p>
        </w:tc>
        <w:tc>
          <w:tcPr>
            <w:tcW w:w="5663" w:type="dxa"/>
            <w:shd w:val="clear" w:color="auto" w:fill="FFFFFF" w:themeFill="background1"/>
          </w:tcPr>
          <w:p w14:paraId="4B9FD7E6" w14:textId="53CDAC30" w:rsidR="00AA7369" w:rsidRPr="00B15F95" w:rsidRDefault="00C42D2F" w:rsidP="7FA92774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C42D2F">
              <w:rPr>
                <w:rFonts w:cs="Roboto"/>
                <w:b w:val="0"/>
              </w:rPr>
              <w:t>Ikke bestemt. Maks avstand fra rode bestemmes av syklustid strøing iht</w:t>
            </w:r>
            <w:r w:rsidR="008B027B">
              <w:rPr>
                <w:rFonts w:cs="Roboto"/>
                <w:b w:val="0"/>
              </w:rPr>
              <w:t>.</w:t>
            </w:r>
            <w:r w:rsidRPr="00C42D2F">
              <w:rPr>
                <w:rFonts w:cs="Roboto"/>
                <w:b w:val="0"/>
              </w:rPr>
              <w:t xml:space="preserve"> OSI.</w:t>
            </w:r>
          </w:p>
        </w:tc>
      </w:tr>
      <w:tr w:rsidR="00055E2B" w14:paraId="3F7DCFA0" w14:textId="77777777" w:rsidTr="009938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6E7BB9D3" w14:textId="77777777" w:rsidR="00055E2B" w:rsidRDefault="00055E2B" w:rsidP="00055E2B">
            <w:pPr>
              <w:pStyle w:val="Ingress"/>
              <w:spacing w:before="0"/>
              <w:ind w:left="0"/>
              <w:rPr>
                <w:rFonts w:cs="Roboto"/>
                <w:b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Prioriterte vegstrekninger</w:t>
            </w:r>
          </w:p>
          <w:p w14:paraId="407D5716" w14:textId="73C1662D" w:rsidR="00055E2B" w:rsidRDefault="00055E2B" w:rsidP="00055E2B">
            <w:pPr>
              <w:pStyle w:val="Ingress"/>
              <w:spacing w:before="0" w:after="0"/>
              <w:ind w:left="720"/>
              <w:rPr>
                <w:rFonts w:cs="Roboto"/>
                <w:color w:val="000000" w:themeColor="text1"/>
              </w:rPr>
            </w:pPr>
          </w:p>
        </w:tc>
        <w:tc>
          <w:tcPr>
            <w:tcW w:w="5663" w:type="dxa"/>
            <w:shd w:val="clear" w:color="auto" w:fill="auto"/>
          </w:tcPr>
          <w:p w14:paraId="35602D7B" w14:textId="4D4827A1" w:rsidR="00100E07" w:rsidRPr="0083530D" w:rsidRDefault="00100E07" w:rsidP="00F04AFB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F04AFB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F04AFB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B04DC62" w14:textId="77777777" w:rsidR="00B049FA" w:rsidRPr="0083530D" w:rsidRDefault="00B049FA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5BDA724" w14:textId="77777777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17C1F9A8" w14:textId="77777777" w:rsidR="00100E07" w:rsidRPr="0083530D" w:rsidRDefault="00100E07" w:rsidP="00100E0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83530D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83530D">
              <w:rPr>
                <w:rFonts w:cs="Roboto"/>
                <w:b w:val="0"/>
                <w:bCs/>
              </w:rPr>
              <w:t>kjøving</w:t>
            </w:r>
            <w:proofErr w:type="spellEnd"/>
            <w:r w:rsidRPr="0083530D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1E33F2BA" w14:textId="77777777" w:rsidR="002F1894" w:rsidRPr="0083530D" w:rsidRDefault="002F1894" w:rsidP="00100E0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6792D94" w14:textId="53CAC656" w:rsidR="001F7B3D" w:rsidRPr="0083530D" w:rsidRDefault="00100E07" w:rsidP="003C6545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AD773B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1F7B3D" w:rsidRPr="0083530D">
              <w:rPr>
                <w:rFonts w:ascii="Roboto" w:eastAsia="Roboto" w:hAnsi="Roboto" w:cs="Roboto"/>
                <w:b w:val="0"/>
                <w:iCs/>
                <w:color w:val="000000" w:themeColor="text1"/>
              </w:rPr>
              <w:t>Nødvendige tiltak avtales med byggherre.</w:t>
            </w:r>
          </w:p>
          <w:p w14:paraId="39DF926D" w14:textId="77777777" w:rsidR="00100E07" w:rsidRPr="0083530D" w:rsidRDefault="00100E07" w:rsidP="003C654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DDA8431" w14:textId="31B75F70" w:rsidR="00204D69" w:rsidRPr="0083530D" w:rsidRDefault="00100E07" w:rsidP="00204D69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0B75D8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357F35CF" w14:textId="62875BD2" w:rsidR="00FF17B9" w:rsidRPr="0083530D" w:rsidRDefault="000A275E" w:rsidP="00204D69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2448 </w:t>
            </w:r>
            <w:r w:rsidR="00957203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S1D1 ca. m4800 – 5700 </w:t>
            </w:r>
            <w:proofErr w:type="spellStart"/>
            <w:r w:rsidR="00957203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Stavadalen</w:t>
            </w:r>
            <w:proofErr w:type="spellEnd"/>
            <w:r w:rsidR="00957203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38F8A282" w14:textId="536DC647" w:rsidR="00FF17B9" w:rsidRPr="0083530D" w:rsidRDefault="00204D69" w:rsidP="00204D69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f</w:t>
            </w:r>
            <w:r w:rsidR="00FF17B9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v</w:t>
            </w:r>
            <w:proofErr w:type="spellEnd"/>
            <w:r w:rsidR="00FF17B9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2446 S1D1 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ca. </w:t>
            </w:r>
            <w:r w:rsidR="00FF17B9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m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6700</w:t>
            </w:r>
            <w:r w:rsidR="004B488C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– 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7000</w:t>
            </w:r>
            <w:r w:rsidR="004B488C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3592800B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046F9EA" w14:textId="081C0392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AD773B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AD773B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Nei.</w:t>
            </w:r>
          </w:p>
          <w:p w14:paraId="4DEE70A1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F63BC89" w14:textId="6E2F1837" w:rsidR="00100E07" w:rsidRPr="0083530D" w:rsidRDefault="006F6052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100E07" w:rsidRPr="0083530D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AD773B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proofErr w:type="spellStart"/>
            <w:r w:rsidR="00AD773B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="00AD773B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2450 Bagnskleiva. Fare</w:t>
            </w:r>
            <w:r w:rsidR="00450565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 mindre snøras fra skjæringer ved mildværsperioder. </w:t>
            </w:r>
          </w:p>
          <w:p w14:paraId="4044AAC3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557D043" w14:textId="525861F7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0B75D8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46205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hensyntas.</w:t>
            </w:r>
          </w:p>
          <w:p w14:paraId="34DD5084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96697F2" w14:textId="1BD83539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  <w:r w:rsidR="000B75D8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0B75D8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Nei.</w:t>
            </w:r>
          </w:p>
          <w:p w14:paraId="103CBA04" w14:textId="12F23B4E" w:rsidR="00055E2B" w:rsidRPr="0083530D" w:rsidRDefault="00055E2B" w:rsidP="00055E2B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</w:p>
        </w:tc>
      </w:tr>
      <w:tr w:rsidR="00055E2B" w14:paraId="7729AB8C" w14:textId="77777777" w:rsidTr="0044620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122BEA2A" w14:textId="1D3483F7" w:rsidR="00055E2B" w:rsidRDefault="00055E2B" w:rsidP="00055E2B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7FA92774">
              <w:rPr>
                <w:rFonts w:cs="Roboto"/>
                <w:color w:val="000000" w:themeColor="text1"/>
              </w:rPr>
              <w:t>bortkjøring</w:t>
            </w:r>
            <w:proofErr w:type="spellEnd"/>
            <w:r w:rsidRPr="7FA92774">
              <w:rPr>
                <w:rFonts w:cs="Roboto"/>
                <w:color w:val="000000" w:themeColor="text1"/>
              </w:rPr>
              <w:t xml:space="preserve"> av snø</w:t>
            </w:r>
          </w:p>
        </w:tc>
        <w:tc>
          <w:tcPr>
            <w:tcW w:w="5663" w:type="dxa"/>
            <w:shd w:val="clear" w:color="auto" w:fill="FFFFFF" w:themeFill="background1"/>
          </w:tcPr>
          <w:p w14:paraId="64CD7049" w14:textId="0F2F0420" w:rsidR="00055E2B" w:rsidRPr="003E5A2E" w:rsidRDefault="00055E2B" w:rsidP="004B488C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Bagn sentrum</w:t>
            </w:r>
            <w:r w:rsidR="00A90076">
              <w:rPr>
                <w:rFonts w:cs="Roboto"/>
                <w:b w:val="0"/>
                <w:color w:val="000000" w:themeColor="text1"/>
              </w:rPr>
              <w:t xml:space="preserve">, Reinli barnehage </w:t>
            </w:r>
            <w:proofErr w:type="spellStart"/>
            <w:r w:rsidR="00A9007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A90076">
              <w:rPr>
                <w:rFonts w:cs="Roboto"/>
                <w:b w:val="0"/>
                <w:color w:val="000000" w:themeColor="text1"/>
              </w:rPr>
              <w:t xml:space="preserve"> 2448 S1D1 m150-2</w:t>
            </w:r>
            <w:r w:rsidR="003D1F78">
              <w:rPr>
                <w:rFonts w:cs="Roboto"/>
                <w:b w:val="0"/>
                <w:color w:val="000000" w:themeColor="text1"/>
              </w:rPr>
              <w:t>5</w:t>
            </w:r>
            <w:r w:rsidR="00A90076">
              <w:rPr>
                <w:rFonts w:cs="Roboto"/>
                <w:b w:val="0"/>
                <w:color w:val="000000" w:themeColor="text1"/>
              </w:rPr>
              <w:t>0.</w:t>
            </w:r>
          </w:p>
        </w:tc>
      </w:tr>
      <w:tr w:rsidR="00055E2B" w14:paraId="6531CBC1" w14:textId="77777777" w:rsidTr="009938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1BB6E28F" w14:textId="02B76A9C" w:rsidR="00055E2B" w:rsidRDefault="00055E2B" w:rsidP="00055E2B">
            <w:pPr>
              <w:pStyle w:val="Ingress"/>
              <w:spacing w:before="0"/>
              <w:ind w:left="0"/>
              <w:rPr>
                <w:rFonts w:cs="Roboto"/>
                <w:color w:val="000000" w:themeColor="text1"/>
              </w:rPr>
            </w:pPr>
            <w:proofErr w:type="spellStart"/>
            <w:r w:rsidRPr="7FA92774">
              <w:rPr>
                <w:rFonts w:cs="Roboto"/>
                <w:color w:val="000000" w:themeColor="text1"/>
              </w:rPr>
              <w:t>Tippsteder</w:t>
            </w:r>
            <w:proofErr w:type="spellEnd"/>
            <w:r w:rsidRPr="7FA92774">
              <w:rPr>
                <w:rFonts w:cs="Roboto"/>
                <w:color w:val="000000" w:themeColor="text1"/>
              </w:rPr>
              <w:t xml:space="preserve"> og </w:t>
            </w:r>
            <w:proofErr w:type="spellStart"/>
            <w:r w:rsidRPr="7FA92774">
              <w:rPr>
                <w:rFonts w:cs="Roboto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63" w:type="dxa"/>
            <w:shd w:val="clear" w:color="auto" w:fill="auto"/>
          </w:tcPr>
          <w:p w14:paraId="06044140" w14:textId="50C4B803" w:rsidR="00055E2B" w:rsidRPr="001F7B3D" w:rsidRDefault="00055E2B" w:rsidP="00055E2B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55E2B" w14:paraId="127D42E9" w14:textId="77777777" w:rsidTr="0044620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8" w:type="dxa"/>
          </w:tcPr>
          <w:p w14:paraId="1D6C1D3B" w14:textId="2D8E0260" w:rsidR="00055E2B" w:rsidRDefault="00055E2B" w:rsidP="00055E2B">
            <w:pPr>
              <w:pStyle w:val="Ingress"/>
              <w:spacing w:before="0" w:after="0"/>
              <w:ind w:left="0"/>
              <w:rPr>
                <w:rFonts w:cs="Roboto"/>
                <w:color w:val="000000" w:themeColor="text1"/>
              </w:rPr>
            </w:pPr>
            <w:r w:rsidRPr="7FA92774">
              <w:rPr>
                <w:rFonts w:cs="Roboto"/>
                <w:color w:val="000000" w:themeColor="text1"/>
              </w:rPr>
              <w:t>Spesielle/andre forhold</w:t>
            </w:r>
          </w:p>
        </w:tc>
        <w:tc>
          <w:tcPr>
            <w:tcW w:w="5663" w:type="dxa"/>
            <w:shd w:val="clear" w:color="auto" w:fill="FFFFFF" w:themeFill="background1"/>
          </w:tcPr>
          <w:p w14:paraId="1ADAF01D" w14:textId="77777777" w:rsidR="008D3A7C" w:rsidRPr="008D3A7C" w:rsidRDefault="008D3A7C" w:rsidP="008D3A7C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7D9424BA" w14:textId="77777777" w:rsidR="00055E2B" w:rsidRDefault="008D3A7C" w:rsidP="001F7B3D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 w:rsidR="001A78DE"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  <w:p w14:paraId="291F0016" w14:textId="435AF21F" w:rsidR="00671EB8" w:rsidRPr="001F7B3D" w:rsidRDefault="00671EB8" w:rsidP="001F7B3D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Underliggende skjær på lastebil skal benyttes på roden</w:t>
            </w:r>
            <w:r w:rsidR="006C7EED">
              <w:rPr>
                <w:rFonts w:cs="Roboto"/>
                <w:b w:val="0"/>
                <w:color w:val="000000" w:themeColor="text1"/>
              </w:rPr>
              <w:t>.</w:t>
            </w:r>
          </w:p>
        </w:tc>
      </w:tr>
    </w:tbl>
    <w:p w14:paraId="42F9318E" w14:textId="3FDDB9C4" w:rsidR="33D7F3D5" w:rsidRDefault="33D7F3D5" w:rsidP="00100E07">
      <w:pPr>
        <w:ind w:left="0"/>
      </w:pPr>
    </w:p>
    <w:p w14:paraId="0D1B7024" w14:textId="77777777" w:rsidR="00442012" w:rsidRDefault="00442012" w:rsidP="00100E07">
      <w:pPr>
        <w:ind w:left="0"/>
      </w:pPr>
    </w:p>
    <w:p w14:paraId="3B6BCDAC" w14:textId="77777777" w:rsidR="00442012" w:rsidRDefault="00442012" w:rsidP="00100E07">
      <w:pPr>
        <w:ind w:left="0"/>
      </w:pPr>
    </w:p>
    <w:p w14:paraId="4A663E4B" w14:textId="77777777" w:rsidR="00442012" w:rsidRDefault="00442012" w:rsidP="00100E07">
      <w:pPr>
        <w:ind w:left="0"/>
      </w:pPr>
    </w:p>
    <w:p w14:paraId="41EE126A" w14:textId="77777777" w:rsidR="00442012" w:rsidRDefault="00442012" w:rsidP="00100E07">
      <w:pPr>
        <w:ind w:left="0"/>
      </w:pPr>
    </w:p>
    <w:p w14:paraId="3C4CD253" w14:textId="77777777" w:rsidR="00442012" w:rsidRDefault="00442012" w:rsidP="00100E07">
      <w:pPr>
        <w:ind w:left="0"/>
      </w:pPr>
    </w:p>
    <w:p w14:paraId="61E83691" w14:textId="1D76D744" w:rsidR="6E704FDA" w:rsidRDefault="6E704FDA" w:rsidP="33D7F3D5">
      <w:pPr>
        <w:pStyle w:val="Overskrift3"/>
        <w:rPr>
          <w:rFonts w:ascii="Roboto" w:eastAsia="Roboto" w:hAnsi="Roboto" w:cs="Roboto"/>
          <w:bCs/>
          <w:szCs w:val="28"/>
        </w:rPr>
      </w:pPr>
      <w:bookmarkStart w:id="8" w:name="_Toc238736188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1E88029D" w:rsidRPr="33D7F3D5">
        <w:rPr>
          <w:rFonts w:ascii="Roboto" w:eastAsia="Roboto" w:hAnsi="Roboto" w:cs="Roboto"/>
          <w:bCs/>
          <w:szCs w:val="28"/>
        </w:rPr>
        <w:t>2</w:t>
      </w:r>
      <w:r>
        <w:tab/>
      </w:r>
      <w:r w:rsidR="32D5FB42" w:rsidRPr="33D7F3D5">
        <w:rPr>
          <w:rFonts w:ascii="Roboto" w:eastAsia="Roboto" w:hAnsi="Roboto" w:cs="Roboto"/>
          <w:bCs/>
          <w:szCs w:val="28"/>
        </w:rPr>
        <w:t>Begnadalen</w:t>
      </w:r>
      <w:bookmarkEnd w:id="8"/>
    </w:p>
    <w:p w14:paraId="78557B65" w14:textId="5F089C9F" w:rsidR="6E704FDA" w:rsidRDefault="00CA3152" w:rsidP="33D7F3D5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CA3152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686D6463" wp14:editId="0B609090">
            <wp:extent cx="5760085" cy="5495925"/>
            <wp:effectExtent l="0" t="0" r="0" b="9525"/>
            <wp:docPr id="59802236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02236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33D7F3D5" w14:paraId="0501DE8F" w14:textId="77777777" w:rsidTr="33D7F3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A874AAD" w14:textId="03DDECE8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15D708A" w14:textId="3397BB69" w:rsidR="00DF54AE" w:rsidRDefault="00DF54AE" w:rsidP="00DF54A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8171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Totalt 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34,</w:t>
            </w:r>
            <w:r w:rsidR="00906201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9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km, fordelt</w:t>
            </w:r>
            <w:r w:rsidRPr="008171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på:</w:t>
            </w:r>
          </w:p>
          <w:p w14:paraId="7EF2A022" w14:textId="28AA95CB" w:rsidR="00DF54AE" w:rsidRDefault="00DF54AE" w:rsidP="00DF54AE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2458</w:t>
            </w:r>
            <w:r w:rsidR="007F0B9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4C7BC6">
              <w:rPr>
                <w:rFonts w:ascii="Roboto" w:eastAsia="Roboto" w:hAnsi="Roboto" w:cs="Roboto"/>
                <w:b w:val="0"/>
                <w:color w:val="000000" w:themeColor="text1"/>
              </w:rPr>
              <w:t>23,3</w:t>
            </w:r>
            <w:r w:rsidR="007F0B9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3CFFF305" w14:textId="7F520F4F" w:rsidR="007F0B91" w:rsidRDefault="007F0B91" w:rsidP="00DF54AE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2458 GS-veg </w:t>
            </w:r>
            <w:r w:rsidR="004C7BC6">
              <w:rPr>
                <w:rFonts w:ascii="Roboto" w:eastAsia="Roboto" w:hAnsi="Roboto" w:cs="Roboto"/>
                <w:b w:val="0"/>
                <w:color w:val="000000" w:themeColor="text1"/>
              </w:rPr>
              <w:t>2,2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7A81D209" w14:textId="713645C0" w:rsidR="007F0B91" w:rsidRPr="00DF54AE" w:rsidRDefault="007F0B91" w:rsidP="00DF54AE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2460 9,4 km</w:t>
            </w:r>
          </w:p>
        </w:tc>
      </w:tr>
      <w:tr w:rsidR="33D7F3D5" w:rsidRPr="00AE1E7A" w14:paraId="2D9127B9" w14:textId="77777777" w:rsidTr="33D7F3D5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C48AD8C" w14:textId="26D09C97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E7BCCA0" w14:textId="77777777" w:rsidR="009E6019" w:rsidRPr="00AE1E7A" w:rsidRDefault="009E6019" w:rsidP="009E601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39A85BAB" w14:textId="209479B4" w:rsidR="009E6019" w:rsidRPr="001F7B3D" w:rsidRDefault="009E6019" w:rsidP="009E6019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F7B3D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1F7B3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583E10" w:rsidRPr="001F7B3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2458 </w:t>
            </w:r>
            <w:r w:rsidR="001F7B3D" w:rsidRPr="001F7B3D">
              <w:rPr>
                <w:rFonts w:ascii="Roboto" w:eastAsia="Roboto" w:hAnsi="Roboto" w:cs="Roboto"/>
                <w:b w:val="0"/>
                <w:color w:val="000000" w:themeColor="text1"/>
              </w:rPr>
              <w:t>k</w:t>
            </w:r>
            <w:r w:rsidR="00583E10" w:rsidRPr="001F7B3D">
              <w:rPr>
                <w:rFonts w:ascii="Roboto" w:eastAsia="Roboto" w:hAnsi="Roboto" w:cs="Roboto"/>
                <w:b w:val="0"/>
                <w:color w:val="000000" w:themeColor="text1"/>
              </w:rPr>
              <w:t>ryss E16 – Begna bruk.</w:t>
            </w:r>
          </w:p>
          <w:p w14:paraId="624D2C11" w14:textId="77777777" w:rsidR="00583E10" w:rsidRPr="00AE1E7A" w:rsidRDefault="00583E10" w:rsidP="00583E1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DkE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på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følgende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veger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:</w:t>
            </w:r>
          </w:p>
          <w:p w14:paraId="5F70B4AE" w14:textId="77777777" w:rsidR="00583E10" w:rsidRPr="00AE1E7A" w:rsidRDefault="005075A0" w:rsidP="00583E1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Resten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av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2458</w:t>
            </w:r>
          </w:p>
          <w:p w14:paraId="459E528D" w14:textId="77777777" w:rsidR="005075A0" w:rsidRPr="00AE1E7A" w:rsidRDefault="005075A0" w:rsidP="00583E1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2460</w:t>
            </w:r>
          </w:p>
          <w:p w14:paraId="0E54F569" w14:textId="77777777" w:rsidR="005075A0" w:rsidRPr="00AE1E7A" w:rsidRDefault="005075A0" w:rsidP="005075A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GsB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på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følgende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veger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: </w:t>
            </w:r>
          </w:p>
          <w:p w14:paraId="1DBC30E8" w14:textId="7927D960" w:rsidR="005075A0" w:rsidRPr="00AE1E7A" w:rsidRDefault="005075A0" w:rsidP="005075A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2458 </w:t>
            </w:r>
            <w:r w:rsidRPr="001F7B3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GS-veg </w:t>
            </w:r>
            <w:r w:rsidR="00AE1E7A" w:rsidRPr="001F7B3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mellom </w:t>
            </w:r>
            <w:proofErr w:type="spellStart"/>
            <w:r w:rsidR="00AE1E7A" w:rsidRPr="001F7B3D">
              <w:rPr>
                <w:rFonts w:ascii="Roboto" w:eastAsia="Roboto" w:hAnsi="Roboto" w:cs="Roboto"/>
                <w:b w:val="0"/>
                <w:color w:val="000000" w:themeColor="text1"/>
              </w:rPr>
              <w:t>Sørumsvegen</w:t>
            </w:r>
            <w:proofErr w:type="spellEnd"/>
            <w:r w:rsidR="00AE1E7A" w:rsidRPr="001F7B3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– Begna bruk.</w:t>
            </w:r>
          </w:p>
        </w:tc>
      </w:tr>
      <w:tr w:rsidR="33D7F3D5" w14:paraId="3B047B27" w14:textId="77777777" w:rsidTr="33D7F3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290DB80" w14:textId="27CFC346" w:rsidR="33D7F3D5" w:rsidRPr="001E1032" w:rsidRDefault="33D7F3D5" w:rsidP="001E1032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33B760B" w14:textId="17679B06" w:rsidR="33D7F3D5" w:rsidRDefault="00DC2E10" w:rsidP="0013576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Operativ standard for Innlandet (OSI).</w:t>
            </w:r>
          </w:p>
        </w:tc>
      </w:tr>
      <w:tr w:rsidR="33D7F3D5" w14:paraId="682E45FD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4D3D7B2" w14:textId="30B73CDC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74897A6" w14:textId="6F272F32" w:rsidR="10D96E0A" w:rsidRDefault="00DC2E10" w:rsidP="33D7F3D5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Operativ standard for Innlandet (OSI).</w:t>
            </w:r>
          </w:p>
        </w:tc>
      </w:tr>
      <w:tr w:rsidR="33D7F3D5" w14:paraId="37C6AECA" w14:textId="77777777" w:rsidTr="00FD27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F1A5E73" w14:textId="4FCEAFC4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42C65B9" w14:textId="717EC089" w:rsidR="33D7F3D5" w:rsidRDefault="00DC2E10" w:rsidP="33D7F3D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100E07" w14:paraId="2F8B09E1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AF8767D" w14:textId="6F84C6B9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248EC8A" w14:textId="77777777" w:rsidR="00100E07" w:rsidRPr="00A1660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357BAD26" w14:textId="4377D439" w:rsidR="00D073CC" w:rsidRDefault="00D073CC" w:rsidP="00135763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Enhet 1: </w:t>
            </w:r>
            <w:proofErr w:type="spellStart"/>
            <w:r w:rsidR="00046796" w:rsidRPr="0004679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46796" w:rsidRPr="00046796">
              <w:rPr>
                <w:rFonts w:cs="Roboto"/>
                <w:b w:val="0"/>
                <w:color w:val="000000" w:themeColor="text1"/>
              </w:rPr>
              <w:t xml:space="preserve"> 2458</w:t>
            </w:r>
            <w:r w:rsidR="00046796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393998">
              <w:rPr>
                <w:rFonts w:cs="Roboto"/>
                <w:b w:val="0"/>
                <w:color w:val="000000" w:themeColor="text1"/>
              </w:rPr>
              <w:t xml:space="preserve">kryss E16 – Begna bruk </w:t>
            </w:r>
            <w:r w:rsidR="00DA3FF0">
              <w:rPr>
                <w:rFonts w:cs="Roboto"/>
                <w:b w:val="0"/>
                <w:color w:val="000000" w:themeColor="text1"/>
              </w:rPr>
              <w:t xml:space="preserve">med tilhørende gangveg </w:t>
            </w:r>
            <w:r w:rsidR="00393998">
              <w:rPr>
                <w:rFonts w:cs="Roboto"/>
                <w:b w:val="0"/>
                <w:color w:val="000000" w:themeColor="text1"/>
              </w:rPr>
              <w:t xml:space="preserve">prioriteres først. </w:t>
            </w:r>
            <w:r>
              <w:rPr>
                <w:rFonts w:cs="Roboto"/>
                <w:b w:val="0"/>
                <w:color w:val="000000" w:themeColor="text1"/>
              </w:rPr>
              <w:t xml:space="preserve">Deretter resten av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2458.</w:t>
            </w:r>
            <w:r w:rsidR="007E3B46">
              <w:rPr>
                <w:rFonts w:cs="Roboto"/>
                <w:b w:val="0"/>
                <w:color w:val="000000" w:themeColor="text1"/>
              </w:rPr>
              <w:t xml:space="preserve"> Denne enheten skal ha vikeplog for også å brøyte gangveg.</w:t>
            </w:r>
          </w:p>
          <w:p w14:paraId="0F16199C" w14:textId="77777777" w:rsidR="00D073CC" w:rsidRDefault="00D073CC" w:rsidP="00135763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64C873D" w14:textId="2851FBA5" w:rsidR="00D073CC" w:rsidRDefault="00D073CC" w:rsidP="00135763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Enhet 2: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2460</w:t>
            </w:r>
            <w:r w:rsidR="00925618">
              <w:rPr>
                <w:rFonts w:cs="Roboto"/>
                <w:b w:val="0"/>
                <w:color w:val="000000" w:themeColor="text1"/>
              </w:rPr>
              <w:t>.</w:t>
            </w:r>
          </w:p>
          <w:p w14:paraId="4A5E21AC" w14:textId="77777777" w:rsidR="00135763" w:rsidRPr="00046796" w:rsidRDefault="00135763" w:rsidP="00D073CC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DAC77EE" w14:textId="77777777" w:rsidR="00100E07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7C81A585" w14:textId="77777777" w:rsidR="00100E07" w:rsidRPr="00D83DDC" w:rsidRDefault="00100E07" w:rsidP="00100E0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4B7EB23" w14:textId="77777777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6EC44F17" w14:textId="77777777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5B08D374" w14:textId="77777777" w:rsidR="008D42AF" w:rsidRPr="00D83DDC" w:rsidRDefault="008D42AF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6C4E48F" w14:textId="2363F489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8D42AF">
              <w:rPr>
                <w:rFonts w:cs="Roboto"/>
                <w:bCs/>
                <w:color w:val="000000" w:themeColor="text1"/>
              </w:rPr>
              <w:t xml:space="preserve"> </w:t>
            </w:r>
            <w:r w:rsidR="008D42AF" w:rsidRPr="008D42AF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3A8113B2" w14:textId="77777777" w:rsidR="00100E07" w:rsidRDefault="00100E07" w:rsidP="00100E0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04DD7407" w14:textId="77777777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3EB8D449" w14:textId="77777777" w:rsidR="00100E07" w:rsidRDefault="00100E07" w:rsidP="00100E0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53B4C0A5" w14:textId="77777777" w:rsidR="00100E07" w:rsidRDefault="00100E07" w:rsidP="00100E0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3D7F9F6" w14:textId="113A066F" w:rsidR="00B722D7" w:rsidRPr="00B722D7" w:rsidRDefault="00100E07" w:rsidP="00B722D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MS Gothic" w:hAnsi="Roboto" w:cs="Segoe UI"/>
              </w:rPr>
            </w:pPr>
            <w:r>
              <w:rPr>
                <w:rStyle w:val="normaltextrun"/>
                <w:rFonts w:ascii="Roboto" w:eastAsia="MS Gothic" w:hAnsi="Roboto" w:cs="Segoe UI"/>
              </w:rPr>
              <w:t>Ansvarlig for roden har selv ansvar for å sette opp brøytestikk som er blitt borte pga</w:t>
            </w:r>
            <w:r w:rsidR="00FE6C89">
              <w:rPr>
                <w:rStyle w:val="normaltextrun"/>
                <w:rFonts w:ascii="Roboto" w:eastAsia="MS Gothic" w:hAnsi="Roboto" w:cs="Segoe UI"/>
              </w:rPr>
              <w:t>.</w:t>
            </w:r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4433CE4A" w14:textId="77777777" w:rsidR="00100E07" w:rsidRPr="00055E2B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27DD75C" w14:textId="196256AA" w:rsidR="00100E07" w:rsidRPr="00A1660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B374F7">
              <w:rPr>
                <w:rFonts w:cs="Roboto"/>
                <w:bCs/>
                <w:color w:val="000000" w:themeColor="text1"/>
              </w:rPr>
              <w:t xml:space="preserve"> </w:t>
            </w:r>
            <w:r w:rsidR="00310A13">
              <w:rPr>
                <w:rFonts w:cs="Roboto"/>
                <w:b w:val="0"/>
                <w:color w:val="000000" w:themeColor="text1"/>
              </w:rPr>
              <w:t>Nei.</w:t>
            </w:r>
          </w:p>
          <w:p w14:paraId="00BB9C2C" w14:textId="77777777" w:rsidR="00100E07" w:rsidRPr="00A16608" w:rsidRDefault="00100E07" w:rsidP="00100E0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88B323B" w14:textId="367FC4CD" w:rsidR="00100E07" w:rsidRPr="00B374F7" w:rsidRDefault="00100E07" w:rsidP="00B374F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99525C">
              <w:rPr>
                <w:rFonts w:cs="Roboto"/>
                <w:bCs/>
                <w:color w:val="000000" w:themeColor="text1"/>
              </w:rPr>
              <w:t xml:space="preserve"> </w:t>
            </w:r>
            <w:r w:rsidR="00E266BF" w:rsidRPr="002867FD">
              <w:rPr>
                <w:rFonts w:cs="Roboto"/>
                <w:b w:val="0"/>
                <w:color w:val="000000" w:themeColor="text1"/>
              </w:rPr>
              <w:t>3</w:t>
            </w:r>
            <w:r w:rsidR="00E05284">
              <w:rPr>
                <w:rFonts w:cs="Roboto"/>
                <w:b w:val="0"/>
                <w:color w:val="000000" w:themeColor="text1"/>
              </w:rPr>
              <w:t>,6</w:t>
            </w:r>
            <w:r w:rsidR="0099525C" w:rsidRPr="0099525C">
              <w:rPr>
                <w:rFonts w:cs="Roboto"/>
                <w:b w:val="0"/>
                <w:color w:val="000000" w:themeColor="text1"/>
              </w:rPr>
              <w:t xml:space="preserve"> – </w:t>
            </w:r>
            <w:r w:rsidR="002867FD">
              <w:rPr>
                <w:rFonts w:cs="Roboto"/>
                <w:b w:val="0"/>
                <w:color w:val="000000" w:themeColor="text1"/>
              </w:rPr>
              <w:t>8</w:t>
            </w:r>
            <w:r w:rsidR="0099525C" w:rsidRPr="0099525C">
              <w:rPr>
                <w:rFonts w:cs="Roboto"/>
                <w:b w:val="0"/>
                <w:color w:val="000000" w:themeColor="text1"/>
              </w:rPr>
              <w:t xml:space="preserve"> meter.</w:t>
            </w:r>
            <w:r w:rsidR="0099525C">
              <w:rPr>
                <w:rFonts w:cs="Roboto"/>
                <w:bCs/>
                <w:color w:val="000000" w:themeColor="text1"/>
              </w:rPr>
              <w:t xml:space="preserve"> </w:t>
            </w:r>
            <w:r w:rsidR="0099525C" w:rsidRPr="00986D61">
              <w:rPr>
                <w:rFonts w:cs="Roboto"/>
                <w:b w:val="0"/>
                <w:color w:val="000000" w:themeColor="text1"/>
              </w:rPr>
              <w:t xml:space="preserve">8 meter på </w:t>
            </w:r>
            <w:proofErr w:type="spellStart"/>
            <w:r w:rsidR="0099525C" w:rsidRPr="00986D61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99525C" w:rsidRPr="00986D61">
              <w:rPr>
                <w:rFonts w:cs="Roboto"/>
                <w:b w:val="0"/>
                <w:color w:val="000000" w:themeColor="text1"/>
              </w:rPr>
              <w:t xml:space="preserve"> 2460</w:t>
            </w:r>
            <w:r w:rsidR="006C3606" w:rsidRPr="00986D61">
              <w:rPr>
                <w:rFonts w:cs="Roboto"/>
                <w:b w:val="0"/>
                <w:color w:val="000000" w:themeColor="text1"/>
              </w:rPr>
              <w:t xml:space="preserve"> fra kryss E16 – Gladhaug bru</w:t>
            </w:r>
            <w:r w:rsidR="00986D61" w:rsidRPr="00986D61">
              <w:rPr>
                <w:rFonts w:cs="Roboto"/>
                <w:b w:val="0"/>
                <w:color w:val="000000" w:themeColor="text1"/>
              </w:rPr>
              <w:t>, 350m.</w:t>
            </w:r>
          </w:p>
          <w:p w14:paraId="1F12CA1E" w14:textId="77777777" w:rsidR="00100E07" w:rsidRPr="00A16608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2EE09BB8" w14:textId="0D409D3D" w:rsidR="00100E07" w:rsidRPr="00A1660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580D66" w:rsidRPr="00580D66">
              <w:rPr>
                <w:rFonts w:cs="Roboto"/>
                <w:b w:val="0"/>
                <w:color w:val="000000" w:themeColor="text1"/>
              </w:rPr>
              <w:t>200-700.</w:t>
            </w:r>
          </w:p>
          <w:p w14:paraId="79C2ABDF" w14:textId="77777777" w:rsidR="00100E07" w:rsidRPr="00A16608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A326971" w14:textId="4C543FFA" w:rsidR="00E05284" w:rsidRPr="00E05284" w:rsidRDefault="00100E07" w:rsidP="00E05284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E05284">
              <w:rPr>
                <w:rFonts w:cs="Roboto"/>
                <w:bCs/>
                <w:color w:val="000000" w:themeColor="text1"/>
              </w:rPr>
              <w:t xml:space="preserve"> </w:t>
            </w:r>
            <w:proofErr w:type="spellStart"/>
            <w:r w:rsidR="00E0528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E05284">
              <w:rPr>
                <w:rFonts w:cs="Roboto"/>
                <w:b w:val="0"/>
                <w:color w:val="000000" w:themeColor="text1"/>
              </w:rPr>
              <w:t xml:space="preserve"> 2460 er bratt, smal og svingete</w:t>
            </w:r>
            <w:r w:rsidR="00351F4E">
              <w:rPr>
                <w:rFonts w:cs="Roboto"/>
                <w:b w:val="0"/>
                <w:color w:val="000000" w:themeColor="text1"/>
              </w:rPr>
              <w:t xml:space="preserve"> grusveg.</w:t>
            </w:r>
            <w:r w:rsidR="00351F4E">
              <w:rPr>
                <w:rFonts w:cs="Roboto"/>
                <w:bCs/>
                <w:color w:val="000000" w:themeColor="text1"/>
              </w:rPr>
              <w:t xml:space="preserve"> </w:t>
            </w:r>
            <w:proofErr w:type="spellStart"/>
            <w:r w:rsidR="00351F4E" w:rsidRPr="00351F4E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351F4E" w:rsidRPr="00351F4E">
              <w:rPr>
                <w:rFonts w:cs="Roboto"/>
                <w:b w:val="0"/>
                <w:color w:val="000000" w:themeColor="text1"/>
              </w:rPr>
              <w:t xml:space="preserve"> 2458</w:t>
            </w:r>
            <w:r w:rsidR="00351F4E">
              <w:rPr>
                <w:rFonts w:cs="Roboto"/>
                <w:b w:val="0"/>
                <w:color w:val="000000" w:themeColor="text1"/>
              </w:rPr>
              <w:t xml:space="preserve"> er flat med varierende vegbredde.</w:t>
            </w:r>
          </w:p>
          <w:p w14:paraId="1C07C361" w14:textId="77777777" w:rsidR="00E05284" w:rsidRPr="00E05284" w:rsidRDefault="00E05284" w:rsidP="00E0528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127A870" w14:textId="43EFD883" w:rsidR="00100E07" w:rsidRPr="006F6052" w:rsidRDefault="00100E07" w:rsidP="006F6052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lastRenderedPageBreak/>
              <w:t>Øvrige faktorer på roden:</w:t>
            </w:r>
            <w:r w:rsidR="00351F4E">
              <w:rPr>
                <w:rFonts w:cs="Roboto"/>
                <w:bCs/>
                <w:color w:val="000000" w:themeColor="text1"/>
              </w:rPr>
              <w:t xml:space="preserve"> </w:t>
            </w:r>
            <w:r w:rsidR="00EA2262">
              <w:rPr>
                <w:rFonts w:cs="Roboto"/>
                <w:b w:val="0"/>
                <w:color w:val="000000" w:themeColor="text1"/>
              </w:rPr>
              <w:t xml:space="preserve">Sagbruk på Begna bruk i enden av </w:t>
            </w:r>
            <w:proofErr w:type="spellStart"/>
            <w:r w:rsidR="00EA2262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EA2262">
              <w:rPr>
                <w:rFonts w:cs="Roboto"/>
                <w:b w:val="0"/>
                <w:color w:val="000000" w:themeColor="text1"/>
              </w:rPr>
              <w:t xml:space="preserve"> 2458, mye tømmertransport</w:t>
            </w:r>
            <w:r w:rsidR="00A52810">
              <w:rPr>
                <w:rFonts w:cs="Roboto"/>
                <w:b w:val="0"/>
                <w:color w:val="000000" w:themeColor="text1"/>
              </w:rPr>
              <w:t xml:space="preserve"> dit.</w:t>
            </w:r>
          </w:p>
        </w:tc>
      </w:tr>
      <w:tr w:rsidR="00100E07" w14:paraId="59DE9F83" w14:textId="77777777" w:rsidTr="009938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5062030" w14:textId="244552F6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C505047" w14:textId="38291775" w:rsidR="00B7128A" w:rsidRDefault="00FB41FA" w:rsidP="00100E0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r>
              <w:rPr>
                <w:rFonts w:ascii="Roboto" w:eastAsia="Roboto" w:hAnsi="Roboto" w:cs="Roboto"/>
                <w:b w:val="0"/>
              </w:rPr>
              <w:t xml:space="preserve">Enhet 1: </w:t>
            </w:r>
            <w:r w:rsidR="00B7128A">
              <w:rPr>
                <w:rFonts w:ascii="Roboto" w:eastAsia="Roboto" w:hAnsi="Roboto" w:cs="Roboto"/>
                <w:b w:val="0"/>
              </w:rPr>
              <w:t xml:space="preserve">17.7712 </w:t>
            </w:r>
            <w:r w:rsidR="00460E7F">
              <w:rPr>
                <w:rFonts w:ascii="Roboto" w:eastAsia="Roboto" w:hAnsi="Roboto" w:cs="Roboto"/>
                <w:b w:val="0"/>
              </w:rPr>
              <w:t xml:space="preserve">Vinterberedskap, Traktor min 230 Hk med vinterdriftsutstyr. </w:t>
            </w:r>
            <w:r w:rsidR="00B47A37">
              <w:rPr>
                <w:rFonts w:ascii="Roboto" w:eastAsia="Roboto" w:hAnsi="Roboto" w:cs="Roboto"/>
                <w:b w:val="0"/>
              </w:rPr>
              <w:t xml:space="preserve">Svingbar </w:t>
            </w:r>
            <w:r w:rsidR="005D1157">
              <w:rPr>
                <w:rFonts w:ascii="Roboto" w:eastAsia="Roboto" w:hAnsi="Roboto" w:cs="Roboto"/>
                <w:b w:val="0"/>
              </w:rPr>
              <w:t>plog type</w:t>
            </w:r>
            <w:r w:rsidR="00B0721E">
              <w:rPr>
                <w:rFonts w:ascii="Roboto" w:eastAsia="Roboto" w:hAnsi="Roboto" w:cs="Roboto"/>
                <w:b w:val="0"/>
              </w:rPr>
              <w:t xml:space="preserve"> </w:t>
            </w:r>
            <w:r w:rsidR="003C790A">
              <w:rPr>
                <w:rFonts w:ascii="Roboto" w:eastAsia="Roboto" w:hAnsi="Roboto" w:cs="Roboto"/>
                <w:b w:val="0"/>
              </w:rPr>
              <w:t>vikeplog</w:t>
            </w:r>
          </w:p>
          <w:p w14:paraId="34C0BCBD" w14:textId="3A4F302A" w:rsidR="00B0721E" w:rsidRPr="00E769E6" w:rsidRDefault="00FB41FA" w:rsidP="00100E0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r>
              <w:rPr>
                <w:rFonts w:ascii="Roboto" w:eastAsia="Roboto" w:hAnsi="Roboto" w:cs="Roboto"/>
                <w:b w:val="0"/>
              </w:rPr>
              <w:t xml:space="preserve">Enhet 2: </w:t>
            </w:r>
            <w:r w:rsidR="00B0721E">
              <w:rPr>
                <w:rFonts w:ascii="Roboto" w:eastAsia="Roboto" w:hAnsi="Roboto" w:cs="Roboto"/>
                <w:b w:val="0"/>
              </w:rPr>
              <w:t xml:space="preserve">17.7713 Vinterberedskap, Traktor min 230 Hk med vinterdriftsutstyr. </w:t>
            </w:r>
            <w:r w:rsidR="00B47A37">
              <w:rPr>
                <w:rFonts w:ascii="Roboto" w:eastAsia="Roboto" w:hAnsi="Roboto" w:cs="Roboto"/>
                <w:b w:val="0"/>
              </w:rPr>
              <w:t xml:space="preserve">Svingbar </w:t>
            </w:r>
            <w:r w:rsidR="005D1157">
              <w:rPr>
                <w:rFonts w:ascii="Roboto" w:eastAsia="Roboto" w:hAnsi="Roboto" w:cs="Roboto"/>
                <w:b w:val="0"/>
              </w:rPr>
              <w:t>plog type</w:t>
            </w:r>
            <w:r w:rsidR="009D23EA">
              <w:rPr>
                <w:rFonts w:ascii="Roboto" w:eastAsia="Roboto" w:hAnsi="Roboto" w:cs="Roboto"/>
                <w:b w:val="0"/>
              </w:rPr>
              <w:t xml:space="preserve"> </w:t>
            </w:r>
            <w:r w:rsidR="003C790A">
              <w:rPr>
                <w:rFonts w:ascii="Roboto" w:eastAsia="Roboto" w:hAnsi="Roboto" w:cs="Roboto"/>
                <w:b w:val="0"/>
              </w:rPr>
              <w:t>D70</w:t>
            </w:r>
            <w:r w:rsidR="0013474B">
              <w:rPr>
                <w:rFonts w:ascii="Roboto" w:eastAsia="Roboto" w:hAnsi="Roboto" w:cs="Roboto"/>
                <w:b w:val="0"/>
              </w:rPr>
              <w:t xml:space="preserve"> eller tilsvarende </w:t>
            </w:r>
          </w:p>
        </w:tc>
      </w:tr>
      <w:tr w:rsidR="00993890" w14:paraId="059EE660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CF7EA06" w14:textId="3BF8A361" w:rsidR="00993890" w:rsidRPr="33D7F3D5" w:rsidRDefault="00993890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DD9BFC6" w14:textId="77777777" w:rsidR="00993890" w:rsidRPr="00AB1DF3" w:rsidRDefault="00993890" w:rsidP="00100E0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</w:p>
        </w:tc>
      </w:tr>
      <w:tr w:rsidR="00100E07" w14:paraId="1CA2B0D6" w14:textId="77777777" w:rsidTr="009938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2CAB03A" w14:textId="17A60B82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7FA7C86" w14:textId="664EB01B" w:rsidR="00100E07" w:rsidRDefault="00100E07" w:rsidP="00100E0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100E07" w14:paraId="45C04901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C98B188" w14:textId="36A8C995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E7D2015" w14:textId="5C3F0A59" w:rsidR="00A97DED" w:rsidRPr="00107046" w:rsidRDefault="006F6052" w:rsidP="006F6052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6F6052">
              <w:rPr>
                <w:b w:val="0"/>
                <w:bCs/>
              </w:rPr>
              <w:t>Ikke bestemt. Maks avstand fra rode bestemmes av syklustid strøing iht. OSI.</w:t>
            </w:r>
          </w:p>
        </w:tc>
      </w:tr>
      <w:tr w:rsidR="00100E07" w14:paraId="50A83813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554AA9B" w14:textId="464B7DA4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7C96B90F" w14:textId="68D43165" w:rsidR="00100E07" w:rsidRDefault="00100E07" w:rsidP="00100E07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0FF9147" w14:textId="77777777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</w:p>
          <w:p w14:paraId="17754E4D" w14:textId="5D8AF30B" w:rsidR="00100E07" w:rsidRPr="0083530D" w:rsidRDefault="00587E4C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2458</w:t>
            </w:r>
            <w:r w:rsidR="00F430CF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S1D1 m0-430</w:t>
            </w:r>
            <w:r w:rsidR="00D124B3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og S1D10 m0-</w:t>
            </w:r>
            <w:r w:rsidR="00677D73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250</w:t>
            </w:r>
            <w:r w:rsidR="002F1894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Kryss E16 – </w:t>
            </w:r>
            <w:r w:rsidR="00677D73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Brubakken</w:t>
            </w:r>
            <w:r w:rsidRPr="0083530D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09E69203" w14:textId="77777777" w:rsidR="001E1032" w:rsidRPr="0083530D" w:rsidRDefault="001E1032" w:rsidP="001E1032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A499D0B" w14:textId="77777777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451A63E5" w14:textId="77777777" w:rsidR="00100E07" w:rsidRPr="0083530D" w:rsidRDefault="00100E07" w:rsidP="00100E0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  <w:sz w:val="28"/>
                <w:szCs w:val="28"/>
              </w:rPr>
            </w:pPr>
            <w:r w:rsidRPr="0083530D">
              <w:rPr>
                <w:rFonts w:cs="Roboto"/>
                <w:b w:val="0"/>
                <w:bCs/>
                <w:sz w:val="28"/>
                <w:szCs w:val="28"/>
              </w:rPr>
              <w:t xml:space="preserve">Varsle grunnbemanning ved observasjon av </w:t>
            </w:r>
            <w:proofErr w:type="spellStart"/>
            <w:r w:rsidRPr="0083530D">
              <w:rPr>
                <w:rFonts w:cs="Roboto"/>
                <w:b w:val="0"/>
                <w:bCs/>
                <w:sz w:val="28"/>
                <w:szCs w:val="28"/>
              </w:rPr>
              <w:t>kjøving</w:t>
            </w:r>
            <w:proofErr w:type="spellEnd"/>
            <w:r w:rsidRPr="0083530D">
              <w:rPr>
                <w:rFonts w:cs="Roboto"/>
                <w:b w:val="0"/>
                <w:bCs/>
                <w:sz w:val="28"/>
                <w:szCs w:val="28"/>
              </w:rPr>
              <w:t xml:space="preserve"> som har behov for tiltak.</w:t>
            </w:r>
          </w:p>
          <w:p w14:paraId="60CB8AE0" w14:textId="77777777" w:rsidR="002F1894" w:rsidRPr="0083530D" w:rsidRDefault="002F1894" w:rsidP="00100E0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0772B2D" w14:textId="77777777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</w:p>
          <w:p w14:paraId="266FE6AA" w14:textId="50A046BE" w:rsidR="00C97BA6" w:rsidRPr="0083530D" w:rsidRDefault="006018E5" w:rsidP="00C97BA6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 w:val="0"/>
                <w:iCs/>
                <w:color w:val="000000" w:themeColor="text1"/>
              </w:rPr>
              <w:t>Nødvendige tiltak avtales med byggherre.</w:t>
            </w:r>
          </w:p>
          <w:p w14:paraId="77FB6348" w14:textId="77777777" w:rsidR="006018E5" w:rsidRPr="0083530D" w:rsidRDefault="006018E5" w:rsidP="00C97BA6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104A3D0" w14:textId="15C1D3A5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C97BA6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proofErr w:type="spellStart"/>
            <w:r w:rsidR="00E2653B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="00E2653B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2460 </w:t>
            </w:r>
            <w:r w:rsidR="00C413B9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S1D1 m4200 – 5800, </w:t>
            </w:r>
            <w:proofErr w:type="spellStart"/>
            <w:r w:rsidR="00C413B9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Åsemyra</w:t>
            </w:r>
            <w:proofErr w:type="spellEnd"/>
            <w:r w:rsidR="00C413B9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0A0D5E7F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DEEF23F" w14:textId="5A68D5A3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C97BA6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C97BA6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Nei.</w:t>
            </w:r>
          </w:p>
          <w:p w14:paraId="12D03900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9276DDF" w14:textId="621B3CA7" w:rsidR="00100E07" w:rsidRPr="0083530D" w:rsidRDefault="00475DE3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100E07" w:rsidRPr="0083530D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C97BA6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C97BA6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Nei.</w:t>
            </w:r>
          </w:p>
          <w:p w14:paraId="58AED8AE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6BB6ECA" w14:textId="17049AEB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340502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DA51D0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hensyntas.</w:t>
            </w:r>
          </w:p>
          <w:p w14:paraId="1F962496" w14:textId="77777777" w:rsidR="00100E07" w:rsidRPr="0083530D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E0642DE" w14:textId="1F897C58" w:rsidR="00100E07" w:rsidRPr="0083530D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3530D">
              <w:rPr>
                <w:rFonts w:ascii="Roboto" w:eastAsia="Roboto" w:hAnsi="Roboto" w:cs="Roboto"/>
                <w:bCs/>
                <w:color w:val="000000" w:themeColor="text1"/>
              </w:rPr>
              <w:lastRenderedPageBreak/>
              <w:t>Øvrige forhold:</w:t>
            </w:r>
            <w:r w:rsidR="00340502" w:rsidRPr="0083530D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9A073E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må </w:t>
            </w:r>
            <w:proofErr w:type="gramStart"/>
            <w:r w:rsidR="009A073E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påregnes</w:t>
            </w:r>
            <w:proofErr w:type="gramEnd"/>
            <w:r w:rsidR="009A073E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å bistå </w:t>
            </w:r>
            <w:r w:rsidR="003B68FA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rode </w:t>
            </w:r>
            <w:r w:rsidR="009A073E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3 med </w:t>
            </w:r>
            <w:proofErr w:type="spellStart"/>
            <w:r w:rsidR="009A073E" w:rsidRPr="0083530D">
              <w:rPr>
                <w:rFonts w:ascii="Roboto" w:eastAsia="Roboto" w:hAnsi="Roboto" w:cs="Roboto"/>
                <w:b w:val="0"/>
                <w:color w:val="000000" w:themeColor="text1"/>
              </w:rPr>
              <w:t>snøfresing</w:t>
            </w:r>
            <w:proofErr w:type="spellEnd"/>
            <w:r w:rsidR="009A073E" w:rsidRPr="008353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og snørydding ved behov.</w:t>
            </w:r>
          </w:p>
          <w:p w14:paraId="6F268C8C" w14:textId="4A5474E2" w:rsidR="00100E07" w:rsidRDefault="00100E07" w:rsidP="00100E07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100E07" w14:paraId="56BF5988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4F6DA99" w14:textId="5897DF10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569F56E" w14:textId="3BEDC3DF" w:rsidR="00100E07" w:rsidRPr="009A073E" w:rsidRDefault="00E75B95" w:rsidP="00100E0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Ikke aktuelt.</w:t>
            </w:r>
          </w:p>
        </w:tc>
      </w:tr>
      <w:tr w:rsidR="00100E07" w14:paraId="36F82462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CDB0682" w14:textId="3167B99E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002DCBB" w14:textId="508D3BA2" w:rsidR="00100E07" w:rsidRPr="00E75B95" w:rsidRDefault="00247063" w:rsidP="00100E0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100E07" w14:paraId="203D9F81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01DE3F8" w14:textId="09A41189" w:rsidR="00100E07" w:rsidRDefault="00100E07" w:rsidP="00100E0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D1E9795" w14:textId="77777777" w:rsidR="00662702" w:rsidRPr="008D3A7C" w:rsidRDefault="00662702" w:rsidP="00662702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7FAEE950" w14:textId="35669F49" w:rsidR="00100E07" w:rsidRPr="00C173F6" w:rsidRDefault="00662702" w:rsidP="00C173F6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</w:tbl>
    <w:p w14:paraId="6624277B" w14:textId="77777777" w:rsidR="00662702" w:rsidRDefault="00662702" w:rsidP="002E0655">
      <w:pPr>
        <w:ind w:left="0"/>
      </w:pPr>
    </w:p>
    <w:p w14:paraId="0C38DA27" w14:textId="77777777" w:rsidR="004C4CBA" w:rsidRDefault="004C4CBA" w:rsidP="002E0655">
      <w:pPr>
        <w:ind w:left="0"/>
      </w:pPr>
    </w:p>
    <w:p w14:paraId="6A77E4D5" w14:textId="77777777" w:rsidR="004C4CBA" w:rsidRDefault="004C4CBA" w:rsidP="002E0655">
      <w:pPr>
        <w:ind w:left="0"/>
      </w:pPr>
    </w:p>
    <w:p w14:paraId="64A5946D" w14:textId="77777777" w:rsidR="004C4CBA" w:rsidRDefault="004C4CBA" w:rsidP="002E0655">
      <w:pPr>
        <w:ind w:left="0"/>
      </w:pPr>
    </w:p>
    <w:p w14:paraId="0C33B45C" w14:textId="77777777" w:rsidR="004C4CBA" w:rsidRDefault="004C4CBA" w:rsidP="002E0655">
      <w:pPr>
        <w:ind w:left="0"/>
      </w:pPr>
    </w:p>
    <w:p w14:paraId="3CA0DADB" w14:textId="77777777" w:rsidR="004C4CBA" w:rsidRDefault="004C4CBA" w:rsidP="002E0655">
      <w:pPr>
        <w:ind w:left="0"/>
      </w:pPr>
    </w:p>
    <w:p w14:paraId="620A1DDF" w14:textId="77777777" w:rsidR="004C4CBA" w:rsidRDefault="004C4CBA" w:rsidP="002E0655">
      <w:pPr>
        <w:ind w:left="0"/>
      </w:pPr>
    </w:p>
    <w:p w14:paraId="73237F86" w14:textId="77777777" w:rsidR="004C4CBA" w:rsidRDefault="004C4CBA" w:rsidP="002E0655">
      <w:pPr>
        <w:ind w:left="0"/>
      </w:pPr>
    </w:p>
    <w:p w14:paraId="064D1D27" w14:textId="77777777" w:rsidR="004C4CBA" w:rsidRDefault="004C4CBA" w:rsidP="002E0655">
      <w:pPr>
        <w:ind w:left="0"/>
      </w:pPr>
    </w:p>
    <w:p w14:paraId="6DDD2DAC" w14:textId="77777777" w:rsidR="004C4CBA" w:rsidRDefault="004C4CBA" w:rsidP="002E0655">
      <w:pPr>
        <w:ind w:left="0"/>
      </w:pPr>
    </w:p>
    <w:p w14:paraId="0530E2FE" w14:textId="77777777" w:rsidR="004C4CBA" w:rsidRDefault="004C4CBA" w:rsidP="002E0655">
      <w:pPr>
        <w:ind w:left="0"/>
      </w:pPr>
    </w:p>
    <w:p w14:paraId="62B82783" w14:textId="574629BF" w:rsidR="3D7BEE85" w:rsidRDefault="3D7BEE85" w:rsidP="33D7F3D5">
      <w:pPr>
        <w:pStyle w:val="Overskrift3"/>
        <w:rPr>
          <w:rFonts w:ascii="Roboto" w:eastAsia="Roboto" w:hAnsi="Roboto" w:cs="Roboto"/>
          <w:bCs/>
          <w:szCs w:val="28"/>
        </w:rPr>
      </w:pPr>
      <w:bookmarkStart w:id="9" w:name="_Toc238736189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1C1EB87C" w:rsidRPr="33D7F3D5">
        <w:rPr>
          <w:rFonts w:ascii="Roboto" w:eastAsia="Roboto" w:hAnsi="Roboto" w:cs="Roboto"/>
          <w:bCs/>
          <w:szCs w:val="28"/>
        </w:rPr>
        <w:t>3</w:t>
      </w:r>
      <w:r>
        <w:tab/>
      </w:r>
      <w:r w:rsidR="79233B55" w:rsidRPr="33D7F3D5">
        <w:rPr>
          <w:rFonts w:ascii="Roboto" w:eastAsia="Roboto" w:hAnsi="Roboto" w:cs="Roboto"/>
          <w:bCs/>
          <w:szCs w:val="28"/>
        </w:rPr>
        <w:t>Hedalen</w:t>
      </w:r>
      <w:bookmarkEnd w:id="9"/>
    </w:p>
    <w:p w14:paraId="7D5E3E43" w14:textId="2FD619C1" w:rsidR="3D7BEE85" w:rsidRDefault="004C4CBA" w:rsidP="33D7F3D5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4C4CBA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43A6CB5E" wp14:editId="53791F05">
            <wp:extent cx="5760085" cy="4984115"/>
            <wp:effectExtent l="0" t="0" r="0" b="6985"/>
            <wp:docPr id="209377888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77888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8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33D7F3D5" w14:paraId="39B6EA52" w14:textId="77777777" w:rsidTr="33D7F3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1EA5B54" w14:textId="691F4094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65DB9E8" w14:textId="2B799FF2" w:rsidR="00700D8D" w:rsidRPr="00A47831" w:rsidRDefault="0021797D" w:rsidP="33D7F3D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To</w:t>
            </w:r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talt </w:t>
            </w:r>
            <w:r w:rsidR="684F426E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33,</w:t>
            </w:r>
            <w:r w:rsidR="009F40FA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  <w:r w:rsidR="00700D8D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700D8D"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571B8BC2" w14:textId="26C34ED2" w:rsidR="00700D8D" w:rsidRPr="00A47831" w:rsidRDefault="00700D8D" w:rsidP="00700D8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 w:rsidRPr="00A47831">
              <w:rPr>
                <w:rFonts w:ascii="Roboto" w:eastAsia="Roboto" w:hAnsi="Roboto" w:cs="Roboto"/>
                <w:b w:val="0"/>
              </w:rPr>
              <w:t xml:space="preserve"> 2456 </w:t>
            </w:r>
            <w:r w:rsidR="009F40FA">
              <w:rPr>
                <w:rFonts w:ascii="Roboto" w:eastAsia="Roboto" w:hAnsi="Roboto" w:cs="Roboto"/>
                <w:b w:val="0"/>
              </w:rPr>
              <w:t>6,3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km</w:t>
            </w:r>
          </w:p>
          <w:p w14:paraId="10519708" w14:textId="374BBF9F" w:rsidR="00700D8D" w:rsidRPr="00A47831" w:rsidRDefault="00700D8D" w:rsidP="00700D8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 w:rsidRPr="00A47831">
              <w:rPr>
                <w:rFonts w:ascii="Roboto" w:eastAsia="Roboto" w:hAnsi="Roboto" w:cs="Roboto"/>
                <w:b w:val="0"/>
              </w:rPr>
              <w:t xml:space="preserve"> 243 </w:t>
            </w:r>
            <w:r w:rsidR="00C53398">
              <w:rPr>
                <w:rFonts w:ascii="Roboto" w:eastAsia="Roboto" w:hAnsi="Roboto" w:cs="Roboto"/>
                <w:b w:val="0"/>
              </w:rPr>
              <w:t>20,8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km</w:t>
            </w:r>
          </w:p>
          <w:p w14:paraId="12A687F0" w14:textId="70C459C4" w:rsidR="00700D8D" w:rsidRPr="00A47831" w:rsidRDefault="00700D8D" w:rsidP="00700D8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 w:rsidRPr="00A47831">
              <w:rPr>
                <w:rFonts w:ascii="Roboto" w:eastAsia="Roboto" w:hAnsi="Roboto" w:cs="Roboto"/>
                <w:b w:val="0"/>
              </w:rPr>
              <w:t xml:space="preserve"> 245</w:t>
            </w:r>
            <w:r w:rsidR="00890624">
              <w:rPr>
                <w:rFonts w:ascii="Roboto" w:eastAsia="Roboto" w:hAnsi="Roboto" w:cs="Roboto"/>
                <w:b w:val="0"/>
              </w:rPr>
              <w:t>4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</w:t>
            </w:r>
            <w:r w:rsidR="009F40FA">
              <w:rPr>
                <w:rFonts w:ascii="Roboto" w:eastAsia="Roboto" w:hAnsi="Roboto" w:cs="Roboto"/>
                <w:b w:val="0"/>
              </w:rPr>
              <w:t>6,3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km</w:t>
            </w:r>
          </w:p>
          <w:p w14:paraId="616D891B" w14:textId="53C0840C" w:rsidR="00700D8D" w:rsidRPr="00700D8D" w:rsidRDefault="00700D8D" w:rsidP="00700D8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</w:rPr>
            </w:pPr>
          </w:p>
        </w:tc>
      </w:tr>
      <w:tr w:rsidR="33D7F3D5" w14:paraId="6C047017" w14:textId="77777777" w:rsidTr="33D7F3D5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D048B10" w14:textId="54283F17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4E81813" w14:textId="77777777" w:rsidR="00595AF7" w:rsidRPr="00AE1E7A" w:rsidRDefault="00595AF7" w:rsidP="00595AF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36F08318" w14:textId="647728C0" w:rsidR="00595AF7" w:rsidRDefault="00595AF7" w:rsidP="00700D8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r w:rsidR="00BA4833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2456</w:t>
            </w:r>
          </w:p>
          <w:p w14:paraId="4AE213ED" w14:textId="26C4FA01" w:rsidR="00BA4833" w:rsidRPr="0098418A" w:rsidRDefault="00BA4833" w:rsidP="00595AF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98418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98418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243 </w:t>
            </w:r>
            <w:r w:rsidR="0098418A" w:rsidRPr="0098418A">
              <w:rPr>
                <w:rFonts w:ascii="Roboto" w:eastAsia="Roboto" w:hAnsi="Roboto" w:cs="Roboto"/>
                <w:b w:val="0"/>
                <w:color w:val="000000" w:themeColor="text1"/>
              </w:rPr>
              <w:t>grense Buskerud – Hedalen s</w:t>
            </w:r>
            <w:r w:rsidR="0098418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tavkirke </w:t>
            </w:r>
          </w:p>
          <w:p w14:paraId="43E202AA" w14:textId="77777777" w:rsidR="00595AF7" w:rsidRPr="00AE1E7A" w:rsidRDefault="00595AF7" w:rsidP="00595AF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DkE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på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følgende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veger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:</w:t>
            </w:r>
          </w:p>
          <w:p w14:paraId="4935DB1F" w14:textId="77777777" w:rsidR="148254A1" w:rsidRPr="0098418A" w:rsidRDefault="0098418A" w:rsidP="0098418A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98418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98418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243 vest for Hedalen s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tavkirke</w:t>
            </w:r>
          </w:p>
          <w:p w14:paraId="5E6BC69C" w14:textId="18DAEF26" w:rsidR="0098418A" w:rsidRDefault="0098418A" w:rsidP="0098418A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2454</w:t>
            </w:r>
          </w:p>
        </w:tc>
      </w:tr>
      <w:tr w:rsidR="33D7F3D5" w14:paraId="6E9FEA76" w14:textId="77777777" w:rsidTr="33D7F3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C28E1AF" w14:textId="5AE851F2" w:rsidR="33D7F3D5" w:rsidRPr="00C173F6" w:rsidRDefault="33D7F3D5" w:rsidP="00C173F6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C289F23" w14:textId="6440EEAA" w:rsidR="33D7F3D5" w:rsidRDefault="00A47831" w:rsidP="33D7F3D5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A47831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 Operativ standard for Innlandet (OSI).</w:t>
            </w:r>
          </w:p>
        </w:tc>
      </w:tr>
      <w:tr w:rsidR="33D7F3D5" w14:paraId="2847A756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A34CC5F" w14:textId="1C797074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DECDC49" w14:textId="613FC5EF" w:rsidR="4C4B5B57" w:rsidRPr="00A47831" w:rsidRDefault="00A47831" w:rsidP="33D7F3D5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Operativ standard for Innlandet (OSI).</w:t>
            </w:r>
          </w:p>
        </w:tc>
      </w:tr>
      <w:tr w:rsidR="33D7F3D5" w14:paraId="600F0D4D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7440A85" w14:textId="54CF560D" w:rsidR="33D7F3D5" w:rsidRDefault="33D7F3D5" w:rsidP="33D7F3D5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BC54333" w14:textId="6E9B4A12" w:rsidR="33D7F3D5" w:rsidRPr="00F254D8" w:rsidRDefault="00306AE8" w:rsidP="33D7F3D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100E07" w14:paraId="317739F3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1CCBAA6" w14:textId="4AB865B8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EBF1ACA" w14:textId="77777777" w:rsidR="00100E07" w:rsidRPr="00A1660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54737C51" w14:textId="15A96DCC" w:rsidR="00100E07" w:rsidRPr="00B641CF" w:rsidRDefault="005326A4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2456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243 prioriteres først på roden, deretter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2454</w:t>
            </w:r>
            <w:r w:rsidR="009A25F3">
              <w:rPr>
                <w:rFonts w:cs="Roboto"/>
                <w:b w:val="0"/>
                <w:color w:val="000000" w:themeColor="text1"/>
              </w:rPr>
              <w:t>.</w:t>
            </w:r>
          </w:p>
          <w:p w14:paraId="7D17A0C2" w14:textId="77777777" w:rsidR="00B641CF" w:rsidRPr="00EA7780" w:rsidRDefault="00B641CF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D750D75" w14:textId="77777777" w:rsidR="00100E07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3E924022" w14:textId="77777777" w:rsidR="00100E07" w:rsidRPr="00D83DDC" w:rsidRDefault="00100E07" w:rsidP="00100E0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BB3314C" w14:textId="77777777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7476D506" w14:textId="77777777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0DD72BA9" w14:textId="77777777" w:rsidR="00100E07" w:rsidRPr="00D83DDC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2B2BC34" w14:textId="23333602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475581">
              <w:rPr>
                <w:rFonts w:cs="Roboto"/>
                <w:bCs/>
                <w:color w:val="000000" w:themeColor="text1"/>
              </w:rPr>
              <w:t xml:space="preserve"> </w:t>
            </w:r>
            <w:r w:rsidR="00475581" w:rsidRPr="00475581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6DEAC724" w14:textId="77777777" w:rsidR="00100E07" w:rsidRDefault="00100E07" w:rsidP="00100E0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62E6AF61" w14:textId="77777777" w:rsidR="00100E07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46E30D74" w14:textId="77777777" w:rsidR="00100E07" w:rsidRDefault="00100E07" w:rsidP="00100E0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0F880697" w14:textId="77777777" w:rsidR="00100E07" w:rsidRDefault="00100E07" w:rsidP="00100E0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0596941" w14:textId="200DE107" w:rsidR="00100E07" w:rsidRPr="00EF4143" w:rsidRDefault="00100E07" w:rsidP="00EF4143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1127BC28" w14:textId="77777777" w:rsidR="00100E07" w:rsidRPr="00055E2B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C6A0055" w14:textId="6DD63707" w:rsidR="00100E07" w:rsidRPr="00A1660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475581">
              <w:rPr>
                <w:rFonts w:cs="Roboto"/>
                <w:bCs/>
                <w:color w:val="000000" w:themeColor="text1"/>
              </w:rPr>
              <w:t xml:space="preserve"> </w:t>
            </w:r>
            <w:r w:rsidR="000423C0">
              <w:rPr>
                <w:rFonts w:cs="Roboto"/>
                <w:b w:val="0"/>
                <w:color w:val="000000" w:themeColor="text1"/>
              </w:rPr>
              <w:t>Nei.</w:t>
            </w:r>
          </w:p>
          <w:p w14:paraId="499B8064" w14:textId="77777777" w:rsidR="00100E07" w:rsidRPr="00A16608" w:rsidRDefault="00100E07" w:rsidP="00100E0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2C9477ED" w14:textId="3341947A" w:rsidR="00100E07" w:rsidRPr="00F254D8" w:rsidRDefault="00100E07" w:rsidP="00F254D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475581">
              <w:rPr>
                <w:rFonts w:cs="Roboto"/>
                <w:bCs/>
                <w:color w:val="000000" w:themeColor="text1"/>
              </w:rPr>
              <w:t xml:space="preserve"> </w:t>
            </w:r>
            <w:r w:rsidR="00480CC5" w:rsidRPr="00480CC5">
              <w:rPr>
                <w:rFonts w:cs="Roboto"/>
                <w:b w:val="0"/>
                <w:color w:val="000000" w:themeColor="text1"/>
              </w:rPr>
              <w:t>5 – 6,5m</w:t>
            </w:r>
          </w:p>
          <w:p w14:paraId="56C990D8" w14:textId="77777777" w:rsidR="00100E07" w:rsidRPr="00A16608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DC68ED4" w14:textId="4834C5B5" w:rsidR="00100E07" w:rsidRPr="00A1660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2A7A2C" w:rsidRPr="00E91815">
              <w:rPr>
                <w:rFonts w:cs="Roboto"/>
                <w:b w:val="0"/>
                <w:color w:val="000000" w:themeColor="text1"/>
              </w:rPr>
              <w:t>180 - 600</w:t>
            </w:r>
          </w:p>
          <w:p w14:paraId="1562251F" w14:textId="77777777" w:rsidR="00100E07" w:rsidRPr="00A16608" w:rsidRDefault="00100E07" w:rsidP="00100E0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197DEC8" w14:textId="4C1CE3EA" w:rsidR="00100E07" w:rsidRPr="000423C0" w:rsidRDefault="00100E07" w:rsidP="000423C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E91815">
              <w:rPr>
                <w:rFonts w:cs="Roboto"/>
                <w:bCs/>
                <w:color w:val="000000" w:themeColor="text1"/>
              </w:rPr>
              <w:t xml:space="preserve"> </w:t>
            </w:r>
            <w:r w:rsidR="00E91815">
              <w:rPr>
                <w:rFonts w:cs="Roboto"/>
                <w:b w:val="0"/>
                <w:color w:val="000000" w:themeColor="text1"/>
              </w:rPr>
              <w:t xml:space="preserve">Roden har stor høydeforskjell fra Begnadalen og over til Hedalen. </w:t>
            </w:r>
            <w:r w:rsidR="006318C4">
              <w:rPr>
                <w:rFonts w:cs="Roboto"/>
                <w:b w:val="0"/>
                <w:color w:val="000000" w:themeColor="text1"/>
              </w:rPr>
              <w:t>Ellers varierende geometri.</w:t>
            </w:r>
          </w:p>
          <w:p w14:paraId="0BE70FE3" w14:textId="77777777" w:rsidR="000423C0" w:rsidRPr="000423C0" w:rsidRDefault="000423C0" w:rsidP="000423C0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A4A9160" w14:textId="7BA18A5A" w:rsidR="00100E07" w:rsidRPr="00557C88" w:rsidRDefault="00100E07" w:rsidP="00100E0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 w:rsidR="000423C0">
              <w:rPr>
                <w:rFonts w:cs="Roboto"/>
                <w:bCs/>
                <w:color w:val="000000" w:themeColor="text1"/>
              </w:rPr>
              <w:t xml:space="preserve"> </w:t>
            </w:r>
            <w:r w:rsidR="000423C0">
              <w:rPr>
                <w:rFonts w:cs="Roboto"/>
                <w:b w:val="0"/>
                <w:color w:val="000000" w:themeColor="text1"/>
              </w:rPr>
              <w:t xml:space="preserve">Det må </w:t>
            </w:r>
            <w:proofErr w:type="gramStart"/>
            <w:r w:rsidR="000423C0">
              <w:rPr>
                <w:rFonts w:cs="Roboto"/>
                <w:b w:val="0"/>
                <w:color w:val="000000" w:themeColor="text1"/>
              </w:rPr>
              <w:t>påregnes</w:t>
            </w:r>
            <w:proofErr w:type="gramEnd"/>
            <w:r w:rsidR="000423C0">
              <w:rPr>
                <w:rFonts w:cs="Roboto"/>
                <w:b w:val="0"/>
                <w:color w:val="000000" w:themeColor="text1"/>
              </w:rPr>
              <w:t xml:space="preserve"> bistand fra rode 2 til </w:t>
            </w:r>
            <w:proofErr w:type="spellStart"/>
            <w:r w:rsidR="000423C0">
              <w:rPr>
                <w:rFonts w:cs="Roboto"/>
                <w:b w:val="0"/>
                <w:color w:val="000000" w:themeColor="text1"/>
              </w:rPr>
              <w:t>snøfresing</w:t>
            </w:r>
            <w:proofErr w:type="spellEnd"/>
            <w:r w:rsidR="000423C0">
              <w:rPr>
                <w:rFonts w:cs="Roboto"/>
                <w:b w:val="0"/>
                <w:color w:val="000000" w:themeColor="text1"/>
              </w:rPr>
              <w:t xml:space="preserve"> og snørydding med brøytetraktor.</w:t>
            </w:r>
          </w:p>
          <w:p w14:paraId="77130DDC" w14:textId="101AEB4F" w:rsidR="00100E07" w:rsidRDefault="00100E07" w:rsidP="00100E07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100E07" w14:paraId="56F12C0F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CD4B528" w14:textId="54DE8644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93C4D07" w14:textId="1BE40827" w:rsidR="00AD6524" w:rsidRPr="005D5254" w:rsidRDefault="00AD6524" w:rsidP="00100E0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>18.</w:t>
            </w:r>
            <w:r w:rsidR="00A7063C"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76311 Vinterberedskap, lastebil med </w:t>
            </w:r>
            <w:r w:rsidR="004C0043" w:rsidRPr="005D5254">
              <w:rPr>
                <w:rFonts w:ascii="Roboto" w:eastAsia="Roboto" w:hAnsi="Roboto" w:cs="Roboto"/>
                <w:b w:val="0"/>
                <w:color w:val="000000" w:themeColor="text1"/>
              </w:rPr>
              <w:t>vinterdriftutstyr.</w:t>
            </w:r>
            <w:r w:rsidR="00017D9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Svingbar</w:t>
            </w:r>
            <w:r w:rsidR="004C0043"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A33B57">
              <w:rPr>
                <w:rFonts w:ascii="Roboto" w:eastAsia="Roboto" w:hAnsi="Roboto" w:cs="Roboto"/>
                <w:b w:val="0"/>
                <w:color w:val="000000" w:themeColor="text1"/>
              </w:rPr>
              <w:t>p</w:t>
            </w:r>
            <w:r w:rsidR="004C0043" w:rsidRPr="005D5254">
              <w:rPr>
                <w:rFonts w:ascii="Roboto" w:eastAsia="Roboto" w:hAnsi="Roboto" w:cs="Roboto"/>
                <w:b w:val="0"/>
                <w:color w:val="000000" w:themeColor="text1"/>
              </w:rPr>
              <w:t>log type høyutkast</w:t>
            </w:r>
            <w:r w:rsidR="005D5254"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type GMI HDA- 280 eller tilsvarende</w:t>
            </w:r>
          </w:p>
          <w:p w14:paraId="2BE83A56" w14:textId="72B1FBE3" w:rsidR="00100E07" w:rsidRDefault="00100E07" w:rsidP="00100E0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00FA3A0E" w14:paraId="000FA97F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8DEECF9" w14:textId="73E6148C" w:rsidR="00FA3A0E" w:rsidRPr="33D7F3D5" w:rsidRDefault="00FA3A0E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lastRenderedPageBreak/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B35F549" w14:textId="77777777" w:rsidR="00FA3A0E" w:rsidRPr="001A24EC" w:rsidRDefault="00FA3A0E" w:rsidP="00100E0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</w:p>
        </w:tc>
      </w:tr>
      <w:tr w:rsidR="00100E07" w14:paraId="21828E8C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BA1504A" w14:textId="25E16AFC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90D7D20" w14:textId="0CA91AC1" w:rsidR="00100E07" w:rsidRDefault="00100E07" w:rsidP="00100E0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100E07" w14:paraId="03A47CEA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2FC5CD9" w14:textId="3B82F59D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8D4CDB1" w14:textId="7FFBFD3F" w:rsidR="00100E07" w:rsidRPr="001A24EC" w:rsidRDefault="001A24EC" w:rsidP="00100E07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sz w:val="24"/>
                <w:szCs w:val="24"/>
              </w:rPr>
            </w:pPr>
            <w:r w:rsidRPr="001A24EC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100E07" w14:paraId="2E0D3C18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8F69630" w14:textId="100E3DDA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4684F1BF" w14:textId="41338A99" w:rsidR="00100E07" w:rsidRDefault="00100E07" w:rsidP="00100E07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9FEDE00" w14:textId="77777777" w:rsidR="004A41B0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B45FA7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69A2992E" w14:textId="230FD651" w:rsidR="00100E07" w:rsidRPr="00ED6EC3" w:rsidRDefault="001A24EC" w:rsidP="004A41B0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2456 Hedalslinna S1D1 m0 –</w:t>
            </w:r>
            <w:r w:rsidR="004A41B0"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BF1AC3"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4000 og </w:t>
            </w:r>
            <w:r w:rsidR="004A41B0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4800 – 6200m.</w:t>
            </w:r>
          </w:p>
          <w:p w14:paraId="1DDB6C5B" w14:textId="77777777" w:rsidR="00100E07" w:rsidRPr="00ED6EC3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5D88F17" w14:textId="77777777" w:rsidR="00100E07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5FF62964" w14:textId="77777777" w:rsidR="00100E07" w:rsidRPr="00E123BE" w:rsidRDefault="00100E07" w:rsidP="00100E0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E123BE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E123BE">
              <w:rPr>
                <w:rFonts w:cs="Roboto"/>
                <w:b w:val="0"/>
                <w:bCs/>
              </w:rPr>
              <w:t>kjøving</w:t>
            </w:r>
            <w:proofErr w:type="spellEnd"/>
            <w:r w:rsidRPr="00E123BE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57A40B16" w14:textId="77777777" w:rsidR="001A24EC" w:rsidRPr="00ED6EC3" w:rsidRDefault="001A24EC" w:rsidP="00100E0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19EB879" w14:textId="21B46443" w:rsidR="00100E07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441192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F78C2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4117B6F3" w14:textId="77777777" w:rsidR="00100E07" w:rsidRPr="00ED6EC3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5D25C93" w14:textId="416C4BD7" w:rsidR="00100E07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3D12E1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2C485C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32363F9B" w14:textId="77777777" w:rsidR="00100E07" w:rsidRPr="00ED6EC3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632ECBB" w14:textId="23FCF978" w:rsidR="00100E07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441192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41192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4AB0B074" w14:textId="77777777" w:rsidR="00100E07" w:rsidRPr="00ED6EC3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76E28E8" w14:textId="629C6DBB" w:rsidR="00100E07" w:rsidRPr="00ED6EC3" w:rsidRDefault="00BF78C2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100E07" w:rsidRPr="00ED6EC3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441192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41192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8243328" w14:textId="77777777" w:rsidR="00100E07" w:rsidRPr="00ED6EC3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FCB6E81" w14:textId="16A2627B" w:rsidR="00100E07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E75B95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F78C2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3A5B370F" w14:textId="77777777" w:rsidR="00100E07" w:rsidRPr="00ED6EC3" w:rsidRDefault="00100E07" w:rsidP="00100E0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85C1F60" w14:textId="0624A9C5" w:rsidR="00100E07" w:rsidRPr="00ED6EC3" w:rsidRDefault="00100E07" w:rsidP="00100E0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  <w:r w:rsidR="00E75B95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E75B95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0604C678" w14:textId="6989B0E4" w:rsidR="00100E07" w:rsidRDefault="00100E07" w:rsidP="00100E07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100E07" w14:paraId="7BF920AC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1603BE0" w14:textId="7B3D769A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0CC9A88" w14:textId="75228FF9" w:rsidR="00100E07" w:rsidRPr="00E75B95" w:rsidRDefault="00E75B95" w:rsidP="00100E0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75B95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100E07" w14:paraId="037DEFAE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24CEC62" w14:textId="438B296D" w:rsidR="00100E07" w:rsidRDefault="00100E07" w:rsidP="00100E0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3D70F40" w14:textId="597414C9" w:rsidR="00100E07" w:rsidRPr="00E75B95" w:rsidRDefault="002C485C" w:rsidP="00100E0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100E07" w14:paraId="7ED7310C" w14:textId="77777777" w:rsidTr="33D7F3D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4363DC1" w14:textId="4A548067" w:rsidR="00100E07" w:rsidRDefault="00100E07" w:rsidP="00100E0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99D47DA" w14:textId="5A33308F" w:rsidR="00662702" w:rsidRPr="00662702" w:rsidRDefault="00286B4E" w:rsidP="00662702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286B4E">
              <w:rPr>
                <w:rFonts w:ascii="Roboto" w:eastAsia="Roboto" w:hAnsi="Roboto" w:cs="Roboto"/>
                <w:b w:val="0"/>
                <w:color w:val="000000" w:themeColor="text1"/>
              </w:rPr>
              <w:t>Tilstrebe «punktstrøing» (Svinger bakker ol).</w:t>
            </w:r>
          </w:p>
          <w:p w14:paraId="25C7977D" w14:textId="152AE804" w:rsidR="00286B4E" w:rsidRPr="002C485C" w:rsidRDefault="00662702" w:rsidP="002C485C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lastRenderedPageBreak/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</w:tbl>
    <w:p w14:paraId="4FBC8793" w14:textId="40630944" w:rsidR="33D7F3D5" w:rsidRDefault="33D7F3D5" w:rsidP="00100E07">
      <w:pPr>
        <w:ind w:left="0"/>
      </w:pPr>
    </w:p>
    <w:p w14:paraId="71FCD96B" w14:textId="17A756FF" w:rsidR="000315DF" w:rsidRPr="00F678E9" w:rsidRDefault="000315DF" w:rsidP="00F678E9">
      <w:pPr>
        <w:pStyle w:val="Overskrift3"/>
        <w:rPr>
          <w:rFonts w:ascii="Roboto" w:eastAsia="Roboto" w:hAnsi="Roboto" w:cs="Roboto"/>
          <w:bCs/>
          <w:szCs w:val="28"/>
        </w:rPr>
      </w:pPr>
      <w:bookmarkStart w:id="10" w:name="_Toc238736190"/>
      <w:r w:rsidRPr="33D7F3D5">
        <w:rPr>
          <w:rFonts w:ascii="Roboto" w:eastAsia="Roboto" w:hAnsi="Roboto" w:cs="Roboto"/>
          <w:bCs/>
          <w:szCs w:val="28"/>
        </w:rPr>
        <w:t xml:space="preserve">Rode </w:t>
      </w:r>
      <w:r w:rsidR="000A3487">
        <w:rPr>
          <w:rFonts w:ascii="Roboto" w:eastAsia="Roboto" w:hAnsi="Roboto" w:cs="Roboto"/>
          <w:bCs/>
          <w:szCs w:val="28"/>
        </w:rPr>
        <w:t>4</w:t>
      </w:r>
      <w:r>
        <w:tab/>
      </w:r>
      <w:r w:rsidR="000C209C">
        <w:rPr>
          <w:rFonts w:ascii="Roboto" w:eastAsia="Roboto" w:hAnsi="Roboto" w:cs="Roboto"/>
          <w:bCs/>
          <w:szCs w:val="28"/>
        </w:rPr>
        <w:t xml:space="preserve">Fagernes - </w:t>
      </w:r>
      <w:proofErr w:type="spellStart"/>
      <w:r w:rsidR="00C21ACD">
        <w:rPr>
          <w:rFonts w:ascii="Roboto" w:eastAsia="Roboto" w:hAnsi="Roboto" w:cs="Roboto"/>
          <w:bCs/>
          <w:szCs w:val="28"/>
        </w:rPr>
        <w:t>Steinsetbygda</w:t>
      </w:r>
      <w:bookmarkEnd w:id="10"/>
      <w:proofErr w:type="spellEnd"/>
    </w:p>
    <w:p w14:paraId="0C2DDAEE" w14:textId="4DA61FF1" w:rsidR="000315DF" w:rsidRDefault="00B14A80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B14A80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79242F39" wp14:editId="0B92261F">
            <wp:extent cx="5760085" cy="5689600"/>
            <wp:effectExtent l="0" t="0" r="0" b="6350"/>
            <wp:docPr id="96802371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02371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39FBAB5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6349614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DF8DAFE" w14:textId="6923B19B" w:rsidR="000315DF" w:rsidRDefault="0026766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 w:rsidRPr="00E64A8A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33,4km</w:t>
            </w:r>
            <w:r w:rsidR="00D964CC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, fordelt på </w:t>
            </w:r>
            <w:r w:rsidR="00B91230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følgende veger:</w:t>
            </w:r>
          </w:p>
          <w:p w14:paraId="59462ECD" w14:textId="48322B02" w:rsidR="00B91230" w:rsidRDefault="00B91230" w:rsidP="00B91230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2442 </w:t>
            </w:r>
            <w:r w:rsidR="00506F08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26,1</w:t>
            </w:r>
            <w:r w:rsidR="00C249D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km</w:t>
            </w:r>
          </w:p>
          <w:p w14:paraId="25259CCE" w14:textId="33A49764" w:rsidR="006A4E1B" w:rsidRDefault="006A4E1B" w:rsidP="00B91230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</w:t>
            </w:r>
            <w:r w:rsidR="004A0036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2482</w:t>
            </w:r>
            <w:r w:rsidR="009226BB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6,4</w:t>
            </w:r>
            <w:r w:rsidR="00C249D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km</w:t>
            </w:r>
          </w:p>
          <w:p w14:paraId="46878F91" w14:textId="5DD4C628" w:rsidR="004A0036" w:rsidRDefault="004A0036" w:rsidP="00B91230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2480</w:t>
            </w:r>
            <w:r w:rsidR="00C249D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</w:t>
            </w:r>
            <w:r w:rsidR="009226BB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0,9</w:t>
            </w:r>
            <w:r w:rsidR="00C249D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km</w:t>
            </w:r>
          </w:p>
          <w:p w14:paraId="3A6E7141" w14:textId="598006EF" w:rsidR="00FF463C" w:rsidRPr="00CF6751" w:rsidRDefault="00FF463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i/>
                <w:iCs/>
                <w:color w:val="000000" w:themeColor="text1"/>
              </w:rPr>
            </w:pPr>
          </w:p>
        </w:tc>
      </w:tr>
      <w:tr w:rsidR="000315DF" w14:paraId="3B9AE485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6E93BEB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5267225" w14:textId="77777777" w:rsidR="00C249DE" w:rsidRDefault="00C249DE" w:rsidP="00C249D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DkD</w:t>
            </w:r>
            <w:proofErr w:type="spellEnd"/>
            <w:r w:rsidRPr="33D7F3D5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</w:t>
            </w:r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på følgende veger:</w:t>
            </w:r>
          </w:p>
          <w:p w14:paraId="18C18A69" w14:textId="03EE94B7" w:rsidR="00C249DE" w:rsidRDefault="00C249DE" w:rsidP="00C249DE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2442</w:t>
            </w:r>
          </w:p>
          <w:p w14:paraId="13F1F44C" w14:textId="69E437E5" w:rsidR="00C249DE" w:rsidRDefault="00C249DE" w:rsidP="00C249DE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2482</w:t>
            </w:r>
          </w:p>
          <w:p w14:paraId="53E79F7B" w14:textId="77777777" w:rsidR="00C249DE" w:rsidRDefault="00C249DE" w:rsidP="00C249D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DkE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på følgende veger:</w:t>
            </w:r>
          </w:p>
          <w:p w14:paraId="77DE1A81" w14:textId="74F69D6F" w:rsidR="00C249DE" w:rsidRDefault="00C249DE" w:rsidP="00C249DE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2480</w:t>
            </w:r>
          </w:p>
          <w:p w14:paraId="3CAC5DE5" w14:textId="6FB18B40" w:rsidR="000315DF" w:rsidRDefault="000315DF" w:rsidP="00C249D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0315DF" w14:paraId="31C5A6C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7B06FCA" w14:textId="6D37ACBF" w:rsidR="000315DF" w:rsidRPr="00632000" w:rsidRDefault="000315DF" w:rsidP="00632000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AF69BDA" w14:textId="4FBE3AC2" w:rsidR="00531647" w:rsidRPr="00632000" w:rsidRDefault="000315DF" w:rsidP="00CF6751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ED6EC3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ED6EC3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ED6EC3">
              <w:rPr>
                <w:sz w:val="24"/>
                <w:szCs w:val="22"/>
              </w:rPr>
              <w:t>Operativ standard for Innlandet (OSI).</w:t>
            </w:r>
          </w:p>
        </w:tc>
      </w:tr>
      <w:tr w:rsidR="000315DF" w14:paraId="440F2D4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69BFD0F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947D6FB" w14:textId="77777777" w:rsidR="000315DF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3423AFD5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549E62D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F1001D9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4B04DED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81D5B97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94F8831" w14:textId="07E6524A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632000">
              <w:rPr>
                <w:rFonts w:cs="Roboto"/>
                <w:bCs/>
                <w:color w:val="000000" w:themeColor="text1"/>
              </w:rPr>
              <w:t xml:space="preserve"> </w:t>
            </w:r>
            <w:r w:rsidR="00632000">
              <w:rPr>
                <w:rFonts w:cs="Roboto"/>
                <w:b w:val="0"/>
                <w:color w:val="000000" w:themeColor="text1"/>
              </w:rPr>
              <w:t xml:space="preserve">Roden starter på Fagernes eller Leira. </w:t>
            </w:r>
            <w:proofErr w:type="spellStart"/>
            <w:r w:rsidR="00632000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32000">
              <w:rPr>
                <w:rFonts w:cs="Roboto"/>
                <w:b w:val="0"/>
                <w:color w:val="000000" w:themeColor="text1"/>
              </w:rPr>
              <w:t xml:space="preserve"> 2482 </w:t>
            </w:r>
            <w:r w:rsidR="00633CCB">
              <w:rPr>
                <w:rFonts w:cs="Roboto"/>
                <w:b w:val="0"/>
                <w:color w:val="000000" w:themeColor="text1"/>
              </w:rPr>
              <w:t>p</w:t>
            </w:r>
            <w:r w:rsidR="00632000">
              <w:rPr>
                <w:rFonts w:cs="Roboto"/>
                <w:b w:val="0"/>
                <w:color w:val="000000" w:themeColor="text1"/>
              </w:rPr>
              <w:t xml:space="preserve">rioriteres først, deretter videre på </w:t>
            </w:r>
            <w:proofErr w:type="spellStart"/>
            <w:r w:rsidR="00632000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32000">
              <w:rPr>
                <w:rFonts w:cs="Roboto"/>
                <w:b w:val="0"/>
                <w:color w:val="000000" w:themeColor="text1"/>
              </w:rPr>
              <w:t xml:space="preserve"> 2442 </w:t>
            </w:r>
            <w:proofErr w:type="spellStart"/>
            <w:r w:rsidR="00632000">
              <w:rPr>
                <w:rFonts w:cs="Roboto"/>
                <w:b w:val="0"/>
                <w:color w:val="000000" w:themeColor="text1"/>
              </w:rPr>
              <w:t>Raneisvegen</w:t>
            </w:r>
            <w:proofErr w:type="spellEnd"/>
            <w:r w:rsidR="00632000">
              <w:rPr>
                <w:rFonts w:cs="Roboto"/>
                <w:b w:val="0"/>
                <w:color w:val="000000" w:themeColor="text1"/>
              </w:rPr>
              <w:t xml:space="preserve"> og </w:t>
            </w:r>
            <w:proofErr w:type="spellStart"/>
            <w:r w:rsidR="00633CCB">
              <w:rPr>
                <w:rFonts w:cs="Roboto"/>
                <w:b w:val="0"/>
                <w:color w:val="000000" w:themeColor="text1"/>
              </w:rPr>
              <w:t>Steinsetbygdvegen</w:t>
            </w:r>
            <w:proofErr w:type="spellEnd"/>
            <w:r w:rsidR="00633CCB">
              <w:rPr>
                <w:rFonts w:cs="Roboto"/>
                <w:b w:val="0"/>
                <w:color w:val="000000" w:themeColor="text1"/>
              </w:rPr>
              <w:t xml:space="preserve">. </w:t>
            </w:r>
            <w:proofErr w:type="spellStart"/>
            <w:r w:rsidR="00633CCB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33CCB">
              <w:rPr>
                <w:rFonts w:cs="Roboto"/>
                <w:b w:val="0"/>
                <w:color w:val="000000" w:themeColor="text1"/>
              </w:rPr>
              <w:t xml:space="preserve"> 2480 brøytes på retur.</w:t>
            </w:r>
          </w:p>
          <w:p w14:paraId="7B28C5EB" w14:textId="77777777" w:rsidR="000315DF" w:rsidRPr="00EA7780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63DCDF7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6C1377D6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1E9374A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2AFAF71D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78E6D638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AB51582" w14:textId="20FD6253" w:rsidR="000315DF" w:rsidRPr="00B237B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B237BC">
              <w:rPr>
                <w:rFonts w:cs="Roboto"/>
                <w:bCs/>
                <w:color w:val="000000" w:themeColor="text1"/>
              </w:rPr>
              <w:t xml:space="preserve"> </w:t>
            </w:r>
            <w:r w:rsidR="00B237BC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2006FD1C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4728EFB1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08802EF3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3895C4FE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69CCFF3" w14:textId="237890B4" w:rsidR="000315DF" w:rsidRPr="00B237BC" w:rsidRDefault="000315DF" w:rsidP="00B237BC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08E26E6E" w14:textId="77777777" w:rsidR="000315DF" w:rsidRPr="00055E2B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1B31A92" w14:textId="04C025B2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B237BC">
              <w:rPr>
                <w:rFonts w:cs="Roboto"/>
                <w:bCs/>
                <w:color w:val="000000" w:themeColor="text1"/>
              </w:rPr>
              <w:t xml:space="preserve"> </w:t>
            </w:r>
            <w:proofErr w:type="spellStart"/>
            <w:r w:rsidR="00B237BC" w:rsidRPr="00B237BC">
              <w:rPr>
                <w:rFonts w:cs="Roboto"/>
                <w:b w:val="0"/>
                <w:color w:val="000000" w:themeColor="text1"/>
              </w:rPr>
              <w:t>Garlivegen</w:t>
            </w:r>
            <w:proofErr w:type="spellEnd"/>
            <w:r w:rsidR="00B237BC" w:rsidRPr="00B237BC">
              <w:rPr>
                <w:rFonts w:cs="Roboto"/>
                <w:b w:val="0"/>
                <w:color w:val="000000" w:themeColor="text1"/>
              </w:rPr>
              <w:t xml:space="preserve"> i Fagernes og Leira.</w:t>
            </w:r>
          </w:p>
          <w:p w14:paraId="7F0F3E1C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6CEA7BE" w14:textId="7B0291DA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F61E92">
              <w:rPr>
                <w:rFonts w:cs="Roboto"/>
                <w:bCs/>
                <w:color w:val="000000" w:themeColor="text1"/>
              </w:rPr>
              <w:t xml:space="preserve"> </w:t>
            </w:r>
            <w:r w:rsidR="00221EDA">
              <w:rPr>
                <w:rFonts w:cs="Roboto"/>
                <w:b w:val="0"/>
                <w:color w:val="000000" w:themeColor="text1"/>
              </w:rPr>
              <w:t>5,5 – 7m</w:t>
            </w:r>
          </w:p>
          <w:p w14:paraId="1AD53C65" w14:textId="77777777" w:rsidR="000315DF" w:rsidRPr="00A16608" w:rsidRDefault="000315DF" w:rsidP="00785E8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17AB25B" w14:textId="28F20158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4B4317" w:rsidRPr="004B4317">
              <w:rPr>
                <w:rFonts w:cs="Roboto"/>
                <w:b w:val="0"/>
                <w:color w:val="000000" w:themeColor="text1"/>
              </w:rPr>
              <w:t>260 - 850</w:t>
            </w:r>
          </w:p>
          <w:p w14:paraId="5B19015B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955F805" w14:textId="381A676F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lastRenderedPageBreak/>
              <w:t>Geometri:</w:t>
            </w:r>
            <w:r w:rsidR="004B4317">
              <w:rPr>
                <w:rFonts w:cs="Roboto"/>
                <w:bCs/>
                <w:color w:val="000000" w:themeColor="text1"/>
              </w:rPr>
              <w:t xml:space="preserve"> </w:t>
            </w:r>
            <w:r w:rsidR="009B1BF2">
              <w:rPr>
                <w:rFonts w:cs="Roboto"/>
                <w:b w:val="0"/>
                <w:color w:val="000000" w:themeColor="text1"/>
              </w:rPr>
              <w:t>Varierende geometri, noe stigning på roden.</w:t>
            </w:r>
          </w:p>
          <w:p w14:paraId="2218B5B4" w14:textId="77777777" w:rsidR="000315DF" w:rsidRPr="00270489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6D9367E0" w14:textId="34718605" w:rsidR="000315DF" w:rsidRPr="000F104A" w:rsidRDefault="000315DF" w:rsidP="000F104A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 w:rsidR="004B4317">
              <w:rPr>
                <w:rFonts w:cs="Roboto"/>
                <w:bCs/>
                <w:color w:val="000000" w:themeColor="text1"/>
              </w:rPr>
              <w:t xml:space="preserve"> </w:t>
            </w:r>
            <w:r w:rsidR="004B4317">
              <w:rPr>
                <w:rFonts w:cs="Roboto"/>
                <w:b w:val="0"/>
                <w:color w:val="000000" w:themeColor="text1"/>
              </w:rPr>
              <w:t xml:space="preserve">Fortau langs </w:t>
            </w:r>
            <w:proofErr w:type="spellStart"/>
            <w:r w:rsidR="004B431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B4317">
              <w:rPr>
                <w:rFonts w:cs="Roboto"/>
                <w:b w:val="0"/>
                <w:color w:val="000000" w:themeColor="text1"/>
              </w:rPr>
              <w:t xml:space="preserve"> 2482 </w:t>
            </w:r>
            <w:proofErr w:type="spellStart"/>
            <w:r w:rsidR="004B4317">
              <w:rPr>
                <w:rFonts w:cs="Roboto"/>
                <w:b w:val="0"/>
                <w:color w:val="000000" w:themeColor="text1"/>
              </w:rPr>
              <w:t>Garlivegen</w:t>
            </w:r>
            <w:proofErr w:type="spellEnd"/>
            <w:r w:rsidR="000F104A">
              <w:rPr>
                <w:rFonts w:cs="Roboto"/>
                <w:b w:val="0"/>
                <w:color w:val="000000" w:themeColor="text1"/>
              </w:rPr>
              <w:t xml:space="preserve">, brøytetiltak må koordineres med rode </w:t>
            </w:r>
            <w:r w:rsidR="000F4D5A">
              <w:rPr>
                <w:rFonts w:cs="Roboto"/>
                <w:b w:val="0"/>
                <w:color w:val="000000" w:themeColor="text1"/>
              </w:rPr>
              <w:t>5</w:t>
            </w:r>
            <w:r w:rsidR="000F104A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0315DF" w14:paraId="0FCA3DC7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4E55EEF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E77AA3A" w14:textId="0A0DE81D" w:rsidR="00CF6751" w:rsidRPr="003E6487" w:rsidRDefault="00432B8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3E6487">
              <w:rPr>
                <w:rFonts w:ascii="Roboto" w:eastAsia="Roboto" w:hAnsi="Roboto" w:cs="Roboto"/>
                <w:b w:val="0"/>
                <w:color w:val="000000" w:themeColor="text1"/>
              </w:rPr>
              <w:t>18.76313</w:t>
            </w:r>
            <w:r w:rsidR="00B32387" w:rsidRPr="003E648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, Vinterberedskap, Lastebil med vinterdriftsutstyr. </w:t>
            </w:r>
            <w:r w:rsidR="00544F59">
              <w:rPr>
                <w:rFonts w:ascii="Roboto" w:eastAsia="Roboto" w:hAnsi="Roboto" w:cs="Roboto"/>
                <w:b w:val="0"/>
                <w:color w:val="000000" w:themeColor="text1"/>
              </w:rPr>
              <w:t>Svingbar t</w:t>
            </w:r>
            <w:r w:rsidR="003E6487" w:rsidRPr="003E6487">
              <w:rPr>
                <w:rFonts w:ascii="Roboto" w:eastAsia="Roboto" w:hAnsi="Roboto" w:cs="Roboto"/>
                <w:b w:val="0"/>
                <w:color w:val="000000" w:themeColor="text1"/>
              </w:rPr>
              <w:t>ype plog</w:t>
            </w:r>
            <w:r w:rsidR="00B32387" w:rsidRPr="003E648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3E6487" w:rsidRPr="003E6487">
              <w:rPr>
                <w:rFonts w:ascii="Roboto" w:eastAsia="Roboto" w:hAnsi="Roboto" w:cs="Roboto"/>
                <w:b w:val="0"/>
                <w:color w:val="000000" w:themeColor="text1"/>
              </w:rPr>
              <w:t>D70</w:t>
            </w:r>
            <w:r w:rsidR="000C4D5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eller tilsvarende</w:t>
            </w:r>
          </w:p>
        </w:tc>
      </w:tr>
      <w:tr w:rsidR="00FA3A0E" w14:paraId="7276F4C2" w14:textId="77777777" w:rsidTr="00FA3A0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4959EAE" w14:textId="5898BDF2" w:rsidR="00FA3A0E" w:rsidRPr="33D7F3D5" w:rsidRDefault="00FA3A0E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AF5602A" w14:textId="77777777" w:rsidR="00FA3A0E" w:rsidRPr="003E218E" w:rsidRDefault="00FA3A0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</w:p>
        </w:tc>
      </w:tr>
      <w:tr w:rsidR="000315DF" w14:paraId="670A7B31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CB0B27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1BA66E8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1B31B41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824E76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ACD909D" w14:textId="04380A04" w:rsidR="000315DF" w:rsidRPr="004E12C4" w:rsidRDefault="00912F8D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912F8D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</w:t>
            </w:r>
            <w:r w:rsidRPr="00912F8D">
              <w:rPr>
                <w:rFonts w:ascii="Roboto" w:eastAsia="Roboto" w:hAnsi="Roboto" w:cs="Roboto"/>
                <w:b/>
                <w:bCs/>
                <w:sz w:val="24"/>
                <w:szCs w:val="24"/>
              </w:rPr>
              <w:t>.</w:t>
            </w:r>
            <w:r w:rsidRPr="00912F8D">
              <w:rPr>
                <w:rFonts w:ascii="Roboto" w:eastAsia="Roboto" w:hAnsi="Roboto" w:cs="Roboto"/>
                <w:sz w:val="24"/>
                <w:szCs w:val="24"/>
              </w:rPr>
              <w:t xml:space="preserve"> OSI.</w:t>
            </w:r>
          </w:p>
        </w:tc>
      </w:tr>
      <w:tr w:rsidR="000315DF" w14:paraId="46D9F179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CD6ED7C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3C61960C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6C628B3" w14:textId="51DCB310" w:rsidR="000315DF" w:rsidRPr="00ED6EC3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4E12C4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79FA1DFD" w14:textId="14285AD4" w:rsidR="00771D83" w:rsidRPr="00ED6EC3" w:rsidRDefault="00771D83" w:rsidP="00771D83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2482 S1D10 m</w:t>
            </w:r>
            <w:r w:rsidR="005E4301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200 - 1200</w:t>
            </w:r>
          </w:p>
          <w:p w14:paraId="7B140270" w14:textId="77777777" w:rsidR="000315DF" w:rsidRPr="00ED6EC3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9AE715B" w14:textId="77777777" w:rsidR="000315DF" w:rsidRPr="00ED6EC3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443F94D6" w14:textId="77777777" w:rsidR="000315DF" w:rsidRPr="00ED6EC3" w:rsidRDefault="000315D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ED6EC3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ED6EC3">
              <w:rPr>
                <w:rFonts w:cs="Roboto"/>
                <w:b w:val="0"/>
                <w:bCs/>
              </w:rPr>
              <w:t>kjøving</w:t>
            </w:r>
            <w:proofErr w:type="spellEnd"/>
            <w:r w:rsidRPr="00ED6EC3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5FD48904" w14:textId="77777777" w:rsidR="000B0E5C" w:rsidRPr="00ED6EC3" w:rsidRDefault="000B0E5C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13B7F00" w14:textId="4D971274" w:rsidR="004E12C4" w:rsidRPr="00ED6EC3" w:rsidRDefault="000315DF" w:rsidP="004E12C4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4E12C4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912F8D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19490480" w14:textId="77777777" w:rsidR="000315DF" w:rsidRPr="00ED6EC3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83A2BC7" w14:textId="0D92D8BA" w:rsidR="0095343A" w:rsidRPr="00ED6EC3" w:rsidRDefault="000315DF" w:rsidP="0095343A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4E12C4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583337F9" w14:textId="5F968F6E" w:rsidR="009F5453" w:rsidRPr="00ED6EC3" w:rsidRDefault="009F5453" w:rsidP="009F5453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 S2D1 m4800 – 5900 </w:t>
            </w:r>
          </w:p>
          <w:p w14:paraId="72D5A0E9" w14:textId="2CEB4141" w:rsidR="0095343A" w:rsidRPr="00ED6EC3" w:rsidRDefault="009F5453" w:rsidP="0095343A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95343A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2442 S2D1 m7900 – S3D1 m</w:t>
            </w:r>
            <w:r w:rsidR="00A545B2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250</w:t>
            </w:r>
          </w:p>
          <w:p w14:paraId="52E2CBA6" w14:textId="71C07ACD" w:rsidR="00D75AC2" w:rsidRPr="00ED6EC3" w:rsidRDefault="00D75AC2" w:rsidP="0095343A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 S3D1 m</w:t>
            </w:r>
            <w:r w:rsidR="009617AA"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6400 – 6900 </w:t>
            </w:r>
          </w:p>
          <w:p w14:paraId="702A4158" w14:textId="77777777" w:rsidR="000315DF" w:rsidRPr="00ED6EC3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019AF47" w14:textId="1EA06605" w:rsidR="000315DF" w:rsidRPr="00ED6EC3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4E12C4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E12C4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465F643" w14:textId="77777777" w:rsidR="000315DF" w:rsidRPr="00ED6EC3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6A5160C" w14:textId="7CB8A6EA" w:rsidR="000315DF" w:rsidRPr="00ED6EC3" w:rsidRDefault="00912F8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ED6EC3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4E12C4" w:rsidRPr="00ED6EC3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E12C4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264B9C8F" w14:textId="77777777" w:rsidR="000315DF" w:rsidRPr="00ED6EC3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2E3C3C4" w14:textId="4D3B9C55" w:rsidR="000315DF" w:rsidRPr="00ED6EC3" w:rsidRDefault="000315DF" w:rsidP="00ED6EC3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4E12C4" w:rsidRPr="00ED6EC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5F6CE2" w:rsidRPr="00ED6EC3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</w:tc>
      </w:tr>
      <w:tr w:rsidR="000315DF" w14:paraId="1069511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2117C6F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3DF811E" w14:textId="0945C360" w:rsidR="000315DF" w:rsidRPr="006668B5" w:rsidRDefault="006668B5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6668B5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6668B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2482 </w:t>
            </w:r>
            <w:proofErr w:type="spellStart"/>
            <w:r w:rsidRPr="006668B5">
              <w:rPr>
                <w:rFonts w:ascii="Roboto" w:eastAsia="Roboto" w:hAnsi="Roboto" w:cs="Roboto"/>
                <w:b w:val="0"/>
                <w:color w:val="000000" w:themeColor="text1"/>
              </w:rPr>
              <w:t>Garlivegen</w:t>
            </w:r>
            <w:proofErr w:type="spellEnd"/>
            <w:r w:rsidRPr="006668B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i Fagernes og Leira</w:t>
            </w:r>
          </w:p>
        </w:tc>
      </w:tr>
      <w:tr w:rsidR="000315DF" w14:paraId="34CC4A4D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358962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884415C" w14:textId="77777777" w:rsidR="000315DF" w:rsidRPr="005F6CE2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  <w:highlight w:val="yellow"/>
              </w:rPr>
            </w:pPr>
            <w:r w:rsidRPr="005F6CE2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2DA2FF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C4B4AAF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ADD539F" w14:textId="77777777" w:rsidR="000B0E5C" w:rsidRPr="005F6CE2" w:rsidRDefault="000B0E5C" w:rsidP="000B0E5C">
            <w:pPr>
              <w:pStyle w:val="Ingress"/>
              <w:numPr>
                <w:ilvl w:val="0"/>
                <w:numId w:val="41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</w:rPr>
            </w:pPr>
            <w:r>
              <w:rPr>
                <w:rStyle w:val="normaltextrun"/>
                <w:b w:val="0"/>
                <w:bCs/>
                <w:color w:val="000000"/>
              </w:rPr>
              <w:t>Tilstrebe «pu</w:t>
            </w:r>
            <w:r>
              <w:rPr>
                <w:rStyle w:val="normaltextrun"/>
                <w:b w:val="0"/>
                <w:bCs/>
              </w:rPr>
              <w:t>nktstrøing» (Svinger bakker ol).</w:t>
            </w:r>
          </w:p>
          <w:p w14:paraId="13974A8C" w14:textId="77777777" w:rsidR="005F6CE2" w:rsidRPr="005F6CE2" w:rsidRDefault="005F6CE2" w:rsidP="005F6CE2">
            <w:pPr>
              <w:pStyle w:val="Ingress"/>
              <w:suppressAutoHyphens/>
              <w:autoSpaceDN w:val="0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</w:rPr>
            </w:pPr>
          </w:p>
          <w:p w14:paraId="2F5E364C" w14:textId="1B1C095E" w:rsidR="005F6CE2" w:rsidRPr="009617AA" w:rsidRDefault="005F6CE2" w:rsidP="000B0E5C">
            <w:pPr>
              <w:pStyle w:val="Ingress"/>
              <w:numPr>
                <w:ilvl w:val="0"/>
                <w:numId w:val="41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  <w:p w14:paraId="3B0CF753" w14:textId="77777777" w:rsidR="009617AA" w:rsidRDefault="009617AA" w:rsidP="009617AA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EC7337" w14:textId="1C26382A" w:rsidR="009617AA" w:rsidRPr="00E22898" w:rsidRDefault="00E22898" w:rsidP="000B0E5C">
            <w:pPr>
              <w:pStyle w:val="Ingress"/>
              <w:numPr>
                <w:ilvl w:val="0"/>
                <w:numId w:val="41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E22898">
              <w:rPr>
                <w:b w:val="0"/>
                <w:bCs/>
              </w:rPr>
              <w:t xml:space="preserve">Høvling prioriteres i </w:t>
            </w:r>
            <w:proofErr w:type="spellStart"/>
            <w:r>
              <w:rPr>
                <w:b w:val="0"/>
                <w:bCs/>
              </w:rPr>
              <w:t>fv</w:t>
            </w:r>
            <w:proofErr w:type="spellEnd"/>
            <w:r>
              <w:rPr>
                <w:b w:val="0"/>
                <w:bCs/>
              </w:rPr>
              <w:t xml:space="preserve"> 2482 </w:t>
            </w:r>
            <w:proofErr w:type="spellStart"/>
            <w:r w:rsidRPr="00E22898">
              <w:rPr>
                <w:b w:val="0"/>
                <w:bCs/>
              </w:rPr>
              <w:t>Garlivegen</w:t>
            </w:r>
            <w:proofErr w:type="spellEnd"/>
            <w:r w:rsidRPr="00E22898">
              <w:rPr>
                <w:b w:val="0"/>
                <w:bCs/>
              </w:rPr>
              <w:t>.</w:t>
            </w:r>
          </w:p>
          <w:p w14:paraId="5D3AA399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6AF2A151" w14:textId="77777777" w:rsidR="007F35ED" w:rsidRPr="007F35ED" w:rsidRDefault="007F35ED" w:rsidP="007F35ED">
      <w:pPr>
        <w:ind w:left="0"/>
      </w:pPr>
    </w:p>
    <w:p w14:paraId="3FC61767" w14:textId="7B1BDA68" w:rsidR="00CF6751" w:rsidRDefault="00CF6751" w:rsidP="00CF6751">
      <w:pPr>
        <w:pStyle w:val="Overskrift3"/>
        <w:rPr>
          <w:rFonts w:ascii="Roboto" w:eastAsia="Roboto" w:hAnsi="Roboto" w:cs="Roboto"/>
          <w:bCs/>
          <w:szCs w:val="28"/>
        </w:rPr>
      </w:pPr>
      <w:bookmarkStart w:id="11" w:name="_Toc238736191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0A3487">
        <w:rPr>
          <w:rFonts w:ascii="Roboto" w:eastAsia="Roboto" w:hAnsi="Roboto" w:cs="Roboto"/>
          <w:bCs/>
          <w:szCs w:val="28"/>
        </w:rPr>
        <w:t>5</w:t>
      </w:r>
      <w:r>
        <w:tab/>
      </w:r>
      <w:r>
        <w:rPr>
          <w:rFonts w:ascii="Roboto" w:eastAsia="Roboto" w:hAnsi="Roboto" w:cs="Roboto"/>
          <w:bCs/>
          <w:szCs w:val="28"/>
        </w:rPr>
        <w:t>GS-veger Fagernes og Leira</w:t>
      </w:r>
      <w:bookmarkEnd w:id="11"/>
    </w:p>
    <w:p w14:paraId="1A48AAEF" w14:textId="0D74E65D" w:rsidR="007F35ED" w:rsidRDefault="007F35ED" w:rsidP="00CF6751">
      <w:pPr>
        <w:spacing w:before="0" w:after="280"/>
        <w:ind w:left="0"/>
        <w:rPr>
          <w:rFonts w:ascii="Roboto" w:eastAsia="Roboto" w:hAnsi="Roboto" w:cs="Roboto"/>
          <w:b/>
          <w:bCs/>
          <w:color w:val="000000" w:themeColor="text1"/>
          <w:sz w:val="24"/>
          <w:szCs w:val="24"/>
        </w:rPr>
      </w:pPr>
      <w:r w:rsidRPr="007F35ED">
        <w:rPr>
          <w:rFonts w:ascii="Roboto" w:eastAsia="Roboto" w:hAnsi="Roboto" w:cs="Roboto"/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165BD6B6" wp14:editId="20AD354C">
            <wp:extent cx="5760085" cy="4808855"/>
            <wp:effectExtent l="0" t="0" r="0" b="0"/>
            <wp:docPr id="134348258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48258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0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C4575" w14:textId="0198BB0F" w:rsidR="00CF6751" w:rsidRPr="007F35ED" w:rsidRDefault="007F35ED" w:rsidP="00CF6751">
      <w:pPr>
        <w:pStyle w:val="Ingress"/>
        <w:ind w:left="0"/>
        <w:rPr>
          <w:rFonts w:ascii="Roboto" w:eastAsia="Roboto" w:hAnsi="Roboto" w:cs="Roboto"/>
          <w:b w:val="0"/>
          <w:color w:val="000000" w:themeColor="text1"/>
        </w:rPr>
      </w:pPr>
      <w:r w:rsidRPr="007F35ED">
        <w:rPr>
          <w:rFonts w:ascii="Roboto" w:eastAsia="Roboto" w:hAnsi="Roboto" w:cs="Roboto"/>
          <w:b w:val="0"/>
          <w:color w:val="000000" w:themeColor="text1"/>
        </w:rPr>
        <w:t>NB: Fortau vises ikke</w:t>
      </w:r>
      <w:r>
        <w:rPr>
          <w:rFonts w:ascii="Roboto" w:eastAsia="Roboto" w:hAnsi="Roboto" w:cs="Roboto"/>
          <w:b w:val="0"/>
          <w:color w:val="000000" w:themeColor="text1"/>
        </w:rPr>
        <w:t xml:space="preserve"> i kartutsnitt.</w:t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CF6751" w14:paraId="34AFCA5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C115033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2527EC3" w14:textId="24109E7F" w:rsidR="00CF6751" w:rsidRDefault="0014441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 w:rsidRPr="00ED6EC3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4,94</w:t>
            </w:r>
            <w:r w:rsidR="00CF6751" w:rsidRPr="00ED6EC3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km gangveg</w:t>
            </w:r>
            <w:r w:rsidR="00CF6751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og fortau</w:t>
            </w:r>
            <w:r w:rsidR="006179A5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, fordelt på:</w:t>
            </w:r>
          </w:p>
          <w:p w14:paraId="3D4F816A" w14:textId="1F953C9A" w:rsidR="006179A5" w:rsidRPr="00F02BC2" w:rsidRDefault="00444CAC" w:rsidP="006179A5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</w:rPr>
            </w:pPr>
            <w:proofErr w:type="spellStart"/>
            <w:r w:rsidRPr="00FA3A0E">
              <w:rPr>
                <w:rFonts w:ascii="Roboto" w:eastAsia="Roboto" w:hAnsi="Roboto" w:cs="Roboto"/>
                <w:b w:val="0"/>
                <w:bCs/>
              </w:rPr>
              <w:t>Fv</w:t>
            </w:r>
            <w:proofErr w:type="spellEnd"/>
            <w:r w:rsidRPr="00FA3A0E">
              <w:rPr>
                <w:rFonts w:ascii="Roboto" w:eastAsia="Roboto" w:hAnsi="Roboto" w:cs="Roboto"/>
                <w:b w:val="0"/>
                <w:bCs/>
              </w:rPr>
              <w:t xml:space="preserve"> 2476 Ulnes</w:t>
            </w:r>
            <w:r w:rsidR="005F6CE2" w:rsidRPr="00FA3A0E">
              <w:rPr>
                <w:rFonts w:ascii="Roboto" w:eastAsia="Roboto" w:hAnsi="Roboto" w:cs="Roboto"/>
                <w:b w:val="0"/>
                <w:bCs/>
              </w:rPr>
              <w:t xml:space="preserve"> </w:t>
            </w:r>
            <w:r w:rsidR="005A48E0">
              <w:rPr>
                <w:rFonts w:ascii="Roboto" w:eastAsia="Roboto" w:hAnsi="Roboto" w:cs="Roboto"/>
                <w:b w:val="0"/>
                <w:bCs/>
              </w:rPr>
              <w:t>0</w:t>
            </w:r>
            <w:r w:rsidR="005A48E0" w:rsidRPr="00F02BC2">
              <w:rPr>
                <w:rFonts w:ascii="Roboto" w:eastAsia="Roboto" w:hAnsi="Roboto" w:cs="Roboto"/>
                <w:b w:val="0"/>
                <w:bCs/>
              </w:rPr>
              <w:t>,47</w:t>
            </w:r>
            <w:r w:rsidR="005F6CE2" w:rsidRPr="00F02BC2">
              <w:rPr>
                <w:rFonts w:ascii="Roboto" w:eastAsia="Roboto" w:hAnsi="Roboto" w:cs="Roboto"/>
                <w:b w:val="0"/>
                <w:bCs/>
              </w:rPr>
              <w:t xml:space="preserve"> km</w:t>
            </w:r>
          </w:p>
          <w:p w14:paraId="1D208FB3" w14:textId="31AD9F85" w:rsidR="00444CAC" w:rsidRPr="00F02BC2" w:rsidRDefault="00444CAC" w:rsidP="006179A5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proofErr w:type="spellStart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Fv</w:t>
            </w:r>
            <w:proofErr w:type="spellEnd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51 </w:t>
            </w:r>
            <w:proofErr w:type="spellStart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Bygdinvegen</w:t>
            </w:r>
            <w:proofErr w:type="spellEnd"/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</w:t>
            </w:r>
            <w:r w:rsidR="00F02BC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1,28</w:t>
            </w:r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km</w:t>
            </w:r>
          </w:p>
          <w:p w14:paraId="30FAEBA3" w14:textId="422FC15C" w:rsidR="00444CAC" w:rsidRPr="00F02BC2" w:rsidRDefault="00444CAC" w:rsidP="006179A5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proofErr w:type="spellStart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Fv</w:t>
            </w:r>
            <w:proofErr w:type="spellEnd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2442 Skrautvålsvegen</w:t>
            </w:r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</w:t>
            </w:r>
            <w:r w:rsidR="0030422E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1,08</w:t>
            </w:r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km</w:t>
            </w:r>
          </w:p>
          <w:p w14:paraId="4D972858" w14:textId="4D457E3B" w:rsidR="00444CAC" w:rsidRPr="00F02BC2" w:rsidRDefault="00444CAC" w:rsidP="006179A5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proofErr w:type="spellStart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Fv</w:t>
            </w:r>
            <w:proofErr w:type="spellEnd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2482 </w:t>
            </w:r>
            <w:proofErr w:type="spellStart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Garlivegen</w:t>
            </w:r>
            <w:proofErr w:type="spellEnd"/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</w:t>
            </w:r>
            <w:r w:rsidR="00DF6854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1,54</w:t>
            </w:r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km</w:t>
            </w:r>
          </w:p>
          <w:p w14:paraId="2F9577F7" w14:textId="48462EF8" w:rsidR="00444CAC" w:rsidRPr="00F02BC2" w:rsidRDefault="002F3A0A" w:rsidP="006179A5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proofErr w:type="spellStart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Fv</w:t>
            </w:r>
            <w:proofErr w:type="spellEnd"/>
            <w:r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51 Golsvegen</w:t>
            </w:r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</w:t>
            </w:r>
            <w:r w:rsidR="001D14D5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0,2</w:t>
            </w:r>
            <w:r w:rsidR="005F6CE2" w:rsidRPr="00F02BC2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km</w:t>
            </w:r>
          </w:p>
          <w:p w14:paraId="5FC121DF" w14:textId="4897F07C" w:rsidR="002F3A0A" w:rsidRPr="00F02BC2" w:rsidRDefault="002F3A0A" w:rsidP="006179A5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proofErr w:type="spellStart"/>
            <w:r w:rsidRPr="00F02BC2">
              <w:rPr>
                <w:rFonts w:ascii="Roboto" w:eastAsia="Roboto" w:hAnsi="Roboto" w:cs="Roboto"/>
                <w:b w:val="0"/>
                <w:bCs/>
              </w:rPr>
              <w:t>Fv</w:t>
            </w:r>
            <w:proofErr w:type="spellEnd"/>
            <w:r w:rsidRPr="00F02BC2">
              <w:rPr>
                <w:rFonts w:ascii="Roboto" w:eastAsia="Roboto" w:hAnsi="Roboto" w:cs="Roboto"/>
                <w:b w:val="0"/>
                <w:bCs/>
              </w:rPr>
              <w:t xml:space="preserve"> 2446 Vestringslinna</w:t>
            </w:r>
            <w:r w:rsidR="005F6CE2" w:rsidRPr="00F02BC2">
              <w:rPr>
                <w:rFonts w:ascii="Roboto" w:eastAsia="Roboto" w:hAnsi="Roboto" w:cs="Roboto"/>
                <w:b w:val="0"/>
                <w:bCs/>
              </w:rPr>
              <w:t xml:space="preserve"> </w:t>
            </w:r>
            <w:r w:rsidR="002A10FC" w:rsidRPr="00F02BC2">
              <w:rPr>
                <w:rFonts w:ascii="Roboto" w:eastAsia="Roboto" w:hAnsi="Roboto" w:cs="Roboto"/>
                <w:b w:val="0"/>
                <w:bCs/>
              </w:rPr>
              <w:t>0,37</w:t>
            </w:r>
            <w:r w:rsidR="005F6CE2" w:rsidRPr="00F02BC2">
              <w:rPr>
                <w:rFonts w:ascii="Roboto" w:eastAsia="Roboto" w:hAnsi="Roboto" w:cs="Roboto"/>
                <w:b w:val="0"/>
                <w:bCs/>
              </w:rPr>
              <w:t xml:space="preserve"> km</w:t>
            </w:r>
          </w:p>
          <w:p w14:paraId="3B92BFB0" w14:textId="77777777" w:rsidR="00E17CAF" w:rsidRDefault="00E17CAF" w:rsidP="00E17CA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</w:rPr>
            </w:pPr>
          </w:p>
          <w:p w14:paraId="7251517B" w14:textId="51EC7BB8" w:rsidR="00E17CAF" w:rsidRPr="00FA3A0E" w:rsidRDefault="00E17CAF" w:rsidP="00E17CA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bCs/>
              </w:rPr>
              <w:t xml:space="preserve">Transport mellom gang- og sykkelveger på roden er ikke medregnet i </w:t>
            </w:r>
            <w:proofErr w:type="spellStart"/>
            <w:r>
              <w:rPr>
                <w:rFonts w:ascii="Roboto" w:eastAsia="Roboto" w:hAnsi="Roboto" w:cs="Roboto"/>
                <w:b w:val="0"/>
                <w:bCs/>
              </w:rPr>
              <w:t>rodelengde</w:t>
            </w:r>
            <w:proofErr w:type="spellEnd"/>
            <w:r>
              <w:rPr>
                <w:rFonts w:ascii="Roboto" w:eastAsia="Roboto" w:hAnsi="Roboto" w:cs="Roboto"/>
                <w:b w:val="0"/>
                <w:bCs/>
              </w:rPr>
              <w:t>.</w:t>
            </w:r>
          </w:p>
        </w:tc>
      </w:tr>
      <w:tr w:rsidR="00CF6751" w14:paraId="0C03F97B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6F2C379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A41DE8F" w14:textId="77289853" w:rsidR="00CF6751" w:rsidRDefault="00CF675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GsB</w:t>
            </w:r>
            <w:proofErr w:type="spellEnd"/>
          </w:p>
        </w:tc>
      </w:tr>
      <w:tr w:rsidR="00CF6751" w14:paraId="7E30CDA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A16E96B" w14:textId="4C28F21A" w:rsidR="00CF6751" w:rsidRPr="00216BD0" w:rsidRDefault="00CF6751" w:rsidP="00216BD0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C05902E" w14:textId="77777777" w:rsidR="00CF6751" w:rsidRPr="005F6CE2" w:rsidRDefault="00CF6751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5F6CE2">
              <w:rPr>
                <w:rFonts w:cs="Roboto"/>
                <w:color w:val="000000"/>
                <w:sz w:val="24"/>
                <w:szCs w:val="24"/>
              </w:rPr>
              <w:t>Iht</w:t>
            </w:r>
            <w:proofErr w:type="spellEnd"/>
            <w:r w:rsidRPr="005F6CE2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  <w:r w:rsidRPr="005F6CE2">
              <w:rPr>
                <w:sz w:val="24"/>
                <w:szCs w:val="24"/>
              </w:rPr>
              <w:t>Operativ standard for Innlandet (OSI).</w:t>
            </w:r>
          </w:p>
          <w:p w14:paraId="4457FA79" w14:textId="77777777" w:rsidR="00CF6751" w:rsidRPr="00925E6B" w:rsidRDefault="00CF6751" w:rsidP="006668B5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CF6751" w14:paraId="1674002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14E1D0B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CBCEA44" w14:textId="77777777" w:rsidR="00CF6751" w:rsidRDefault="00CF675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CF6751" w14:paraId="2A9F60DC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B37B781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387C50E" w14:textId="77777777" w:rsidR="00CF6751" w:rsidRPr="00E20F3D" w:rsidRDefault="00CF675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CF6751" w14:paraId="5F341AF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F53A94B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7928621" w14:textId="2E445997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216BD0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AC619B">
              <w:rPr>
                <w:rFonts w:cs="Roboto"/>
                <w:b w:val="0"/>
                <w:color w:val="000000" w:themeColor="text1"/>
              </w:rPr>
              <w:t xml:space="preserve">Roden starter med </w:t>
            </w:r>
            <w:r w:rsidR="005F5B13">
              <w:rPr>
                <w:rFonts w:cs="Roboto"/>
                <w:b w:val="0"/>
                <w:color w:val="000000" w:themeColor="text1"/>
              </w:rPr>
              <w:t xml:space="preserve">gangveger og fortau i Fagernes sentrum langs </w:t>
            </w:r>
            <w:proofErr w:type="spellStart"/>
            <w:r w:rsidR="005F5B1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F5B13">
              <w:rPr>
                <w:rFonts w:cs="Roboto"/>
                <w:b w:val="0"/>
                <w:color w:val="000000" w:themeColor="text1"/>
              </w:rPr>
              <w:t xml:space="preserve"> 51, </w:t>
            </w:r>
            <w:proofErr w:type="spellStart"/>
            <w:r w:rsidR="005F5B1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F5B13">
              <w:rPr>
                <w:rFonts w:cs="Roboto"/>
                <w:b w:val="0"/>
                <w:color w:val="000000" w:themeColor="text1"/>
              </w:rPr>
              <w:t xml:space="preserve"> 2442 og </w:t>
            </w:r>
            <w:proofErr w:type="spellStart"/>
            <w:r w:rsidR="005F5B1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F5B13">
              <w:rPr>
                <w:rFonts w:cs="Roboto"/>
                <w:b w:val="0"/>
                <w:color w:val="000000" w:themeColor="text1"/>
              </w:rPr>
              <w:t xml:space="preserve"> 2482</w:t>
            </w:r>
            <w:r w:rsidR="004B703E">
              <w:rPr>
                <w:rFonts w:cs="Roboto"/>
                <w:b w:val="0"/>
                <w:color w:val="000000" w:themeColor="text1"/>
              </w:rPr>
              <w:t xml:space="preserve">, videre fortau og gangveg på Leira langs </w:t>
            </w:r>
            <w:proofErr w:type="spellStart"/>
            <w:r w:rsidR="004B703E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B703E">
              <w:rPr>
                <w:rFonts w:cs="Roboto"/>
                <w:b w:val="0"/>
                <w:color w:val="000000" w:themeColor="text1"/>
              </w:rPr>
              <w:t xml:space="preserve"> 2482 og </w:t>
            </w:r>
            <w:proofErr w:type="spellStart"/>
            <w:r w:rsidR="004B703E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B703E">
              <w:rPr>
                <w:rFonts w:cs="Roboto"/>
                <w:b w:val="0"/>
                <w:color w:val="000000" w:themeColor="text1"/>
              </w:rPr>
              <w:t xml:space="preserve"> 51. </w:t>
            </w:r>
            <w:r w:rsidR="00893B6C">
              <w:rPr>
                <w:rFonts w:cs="Roboto"/>
                <w:b w:val="0"/>
                <w:color w:val="000000" w:themeColor="text1"/>
              </w:rPr>
              <w:t xml:space="preserve">Gangveger langs </w:t>
            </w:r>
            <w:proofErr w:type="spellStart"/>
            <w:r w:rsidR="00893B6C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893B6C">
              <w:rPr>
                <w:rFonts w:cs="Roboto"/>
                <w:b w:val="0"/>
                <w:color w:val="000000" w:themeColor="text1"/>
              </w:rPr>
              <w:t xml:space="preserve"> 2446 i Aurdal og </w:t>
            </w:r>
            <w:proofErr w:type="spellStart"/>
            <w:r w:rsidR="00893B6C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893B6C">
              <w:rPr>
                <w:rFonts w:cs="Roboto"/>
                <w:b w:val="0"/>
                <w:color w:val="000000" w:themeColor="text1"/>
              </w:rPr>
              <w:t xml:space="preserve"> 2476 i Ulnes utføres til slutt.   </w:t>
            </w:r>
          </w:p>
          <w:p w14:paraId="1B305856" w14:textId="77777777" w:rsidR="00CF6751" w:rsidRPr="00EA7780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8B9A57F" w14:textId="77777777" w:rsidR="00CF6751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750ED333" w14:textId="77777777" w:rsidR="00CF6751" w:rsidRPr="00D83DDC" w:rsidRDefault="00CF6751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54C9321A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459402E9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5A407AF6" w14:textId="77777777" w:rsidR="00CF6751" w:rsidRPr="00D83DDC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6BA12CB" w14:textId="4793520D" w:rsidR="00CF6751" w:rsidRPr="00893B6C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893B6C">
              <w:rPr>
                <w:rFonts w:cs="Roboto"/>
                <w:bCs/>
                <w:color w:val="000000" w:themeColor="text1"/>
              </w:rPr>
              <w:t xml:space="preserve"> </w:t>
            </w:r>
            <w:r w:rsidR="00BC465F">
              <w:rPr>
                <w:rFonts w:cs="Roboto"/>
                <w:b w:val="0"/>
                <w:color w:val="000000" w:themeColor="text1"/>
              </w:rPr>
              <w:t>Rydding ved busslommer etter avtale</w:t>
            </w:r>
            <w:r w:rsidR="00E64411">
              <w:rPr>
                <w:rFonts w:cs="Roboto"/>
                <w:b w:val="0"/>
                <w:color w:val="000000" w:themeColor="text1"/>
              </w:rPr>
              <w:t xml:space="preserve"> med tilliggende brøyteroder.</w:t>
            </w:r>
          </w:p>
          <w:p w14:paraId="5B6FF75F" w14:textId="77777777" w:rsidR="00CF6751" w:rsidRDefault="00CF6751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7171DAA4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37DDAB55" w14:textId="77777777" w:rsidR="00CF6751" w:rsidRDefault="00CF6751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4E02A921" w14:textId="77777777" w:rsidR="00CF6751" w:rsidRDefault="00CF6751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71F3B3E" w14:textId="77777777" w:rsidR="00CF6751" w:rsidRDefault="00CF6751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36C5E621" w14:textId="77777777" w:rsidR="00CF6751" w:rsidRPr="00055E2B" w:rsidRDefault="00CF6751" w:rsidP="00A01F7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11A5BEC" w14:textId="78CA4877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A01F75">
              <w:rPr>
                <w:rFonts w:cs="Roboto"/>
                <w:bCs/>
                <w:color w:val="000000" w:themeColor="text1"/>
              </w:rPr>
              <w:t xml:space="preserve"> </w:t>
            </w:r>
            <w:r w:rsidR="00A01F75">
              <w:rPr>
                <w:rFonts w:cs="Roboto"/>
                <w:b w:val="0"/>
                <w:color w:val="000000" w:themeColor="text1"/>
              </w:rPr>
              <w:t>Fagernes og Leira.</w:t>
            </w:r>
          </w:p>
          <w:p w14:paraId="4B456811" w14:textId="77777777" w:rsidR="00CF6751" w:rsidRPr="00A16608" w:rsidRDefault="00CF6751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D3EFA32" w14:textId="4E89DDC0" w:rsidR="00E64411" w:rsidRPr="00E64411" w:rsidRDefault="00CF6751" w:rsidP="00E6441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A01F75">
              <w:rPr>
                <w:rFonts w:cs="Roboto"/>
                <w:bCs/>
                <w:color w:val="000000" w:themeColor="text1"/>
              </w:rPr>
              <w:t xml:space="preserve"> </w:t>
            </w:r>
            <w:r w:rsidR="001865CE" w:rsidRPr="001865CE">
              <w:rPr>
                <w:rFonts w:cs="Roboto"/>
                <w:b w:val="0"/>
                <w:color w:val="000000" w:themeColor="text1"/>
              </w:rPr>
              <w:t>1</w:t>
            </w:r>
            <w:r w:rsidR="00E64411">
              <w:rPr>
                <w:rFonts w:cs="Roboto"/>
                <w:b w:val="0"/>
                <w:color w:val="000000" w:themeColor="text1"/>
              </w:rPr>
              <w:t xml:space="preserve"> – 2,5 meter. </w:t>
            </w:r>
          </w:p>
          <w:p w14:paraId="40B62D44" w14:textId="3E487A0A" w:rsidR="00CF6751" w:rsidRPr="00A16608" w:rsidRDefault="00E64411" w:rsidP="00E6441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</w:t>
            </w:r>
            <w:r w:rsidR="001865CE" w:rsidRPr="001865CE">
              <w:rPr>
                <w:rFonts w:cs="Roboto"/>
                <w:b w:val="0"/>
                <w:color w:val="000000" w:themeColor="text1"/>
              </w:rPr>
              <w:t xml:space="preserve"> meter fortausbredde på det smaleste</w:t>
            </w:r>
            <w:r>
              <w:rPr>
                <w:rFonts w:cs="Roboto"/>
                <w:b w:val="0"/>
                <w:color w:val="000000" w:themeColor="text1"/>
              </w:rPr>
              <w:t xml:space="preserve"> punktet</w:t>
            </w:r>
            <w:r w:rsidR="001865CE" w:rsidRPr="001865CE">
              <w:rPr>
                <w:rFonts w:cs="Roboto"/>
                <w:b w:val="0"/>
                <w:color w:val="000000" w:themeColor="text1"/>
              </w:rPr>
              <w:t xml:space="preserve"> langs </w:t>
            </w:r>
            <w:proofErr w:type="spellStart"/>
            <w:r w:rsidR="001865CE" w:rsidRPr="001865CE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1865CE" w:rsidRPr="001865CE">
              <w:rPr>
                <w:rFonts w:cs="Roboto"/>
                <w:b w:val="0"/>
                <w:color w:val="000000" w:themeColor="text1"/>
              </w:rPr>
              <w:t xml:space="preserve"> 2442 Skrautvålsvegen.</w:t>
            </w:r>
            <w:r w:rsidR="001865CE">
              <w:rPr>
                <w:rFonts w:cs="Roboto"/>
                <w:bCs/>
                <w:color w:val="000000" w:themeColor="text1"/>
              </w:rPr>
              <w:t xml:space="preserve"> </w:t>
            </w:r>
            <w:r w:rsidR="00F2575C" w:rsidRPr="00F2575C">
              <w:rPr>
                <w:rFonts w:cs="Roboto"/>
                <w:b w:val="0"/>
                <w:color w:val="000000" w:themeColor="text1"/>
              </w:rPr>
              <w:t xml:space="preserve">2 meter bredde </w:t>
            </w:r>
            <w:r w:rsidR="00F0329A">
              <w:rPr>
                <w:rFonts w:cs="Roboto"/>
                <w:b w:val="0"/>
                <w:color w:val="000000" w:themeColor="text1"/>
              </w:rPr>
              <w:t xml:space="preserve">på </w:t>
            </w:r>
            <w:r w:rsidR="00F2575C" w:rsidRPr="00F2575C">
              <w:rPr>
                <w:rFonts w:cs="Roboto"/>
                <w:b w:val="0"/>
                <w:color w:val="000000" w:themeColor="text1"/>
              </w:rPr>
              <w:t xml:space="preserve">fortau langs </w:t>
            </w:r>
            <w:proofErr w:type="spellStart"/>
            <w:r w:rsidR="00F2575C" w:rsidRPr="00F2575C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F2575C" w:rsidRPr="00F2575C">
              <w:rPr>
                <w:rFonts w:cs="Roboto"/>
                <w:b w:val="0"/>
                <w:color w:val="000000" w:themeColor="text1"/>
              </w:rPr>
              <w:t xml:space="preserve"> 51 Skarpsno – Valdres Auto.</w:t>
            </w:r>
            <w:r w:rsidR="00F2575C">
              <w:rPr>
                <w:rFonts w:cs="Roboto"/>
                <w:bCs/>
                <w:color w:val="000000" w:themeColor="text1"/>
              </w:rPr>
              <w:t xml:space="preserve"> </w:t>
            </w:r>
            <w:r w:rsidR="00AF1DEA" w:rsidRPr="00AF1DEA">
              <w:rPr>
                <w:rFonts w:cs="Roboto"/>
                <w:b w:val="0"/>
                <w:color w:val="000000" w:themeColor="text1"/>
              </w:rPr>
              <w:t xml:space="preserve">Ellers </w:t>
            </w:r>
            <w:r w:rsidR="00602F3C">
              <w:rPr>
                <w:rFonts w:cs="Roboto"/>
                <w:b w:val="0"/>
                <w:color w:val="000000" w:themeColor="text1"/>
              </w:rPr>
              <w:t>2</w:t>
            </w:r>
            <w:r w:rsidR="009B67DB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602F3C">
              <w:rPr>
                <w:rFonts w:cs="Roboto"/>
                <w:b w:val="0"/>
                <w:color w:val="000000" w:themeColor="text1"/>
              </w:rPr>
              <w:t>-</w:t>
            </w:r>
            <w:r w:rsidR="009B67DB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AF1DEA" w:rsidRPr="00AF1DEA">
              <w:rPr>
                <w:rFonts w:cs="Roboto"/>
                <w:b w:val="0"/>
                <w:color w:val="000000" w:themeColor="text1"/>
              </w:rPr>
              <w:t xml:space="preserve">2,5m bredde i snitt på gangveger og fortau på roden. </w:t>
            </w:r>
          </w:p>
          <w:p w14:paraId="27F3626C" w14:textId="77777777" w:rsidR="00CF6751" w:rsidRPr="00A16608" w:rsidRDefault="00CF675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F137F1C" w14:textId="38579BC6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901985" w:rsidRPr="005B1F2A">
              <w:rPr>
                <w:rFonts w:cs="Roboto"/>
                <w:b w:val="0"/>
                <w:color w:val="000000" w:themeColor="text1"/>
              </w:rPr>
              <w:t xml:space="preserve">750 </w:t>
            </w:r>
            <w:r w:rsidR="005B1F2A" w:rsidRPr="005B1F2A">
              <w:rPr>
                <w:rFonts w:cs="Roboto"/>
                <w:b w:val="0"/>
                <w:color w:val="000000" w:themeColor="text1"/>
              </w:rPr>
              <w:t>–</w:t>
            </w:r>
            <w:r w:rsidR="00901985" w:rsidRPr="005B1F2A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5B1F2A" w:rsidRPr="005B1F2A">
              <w:rPr>
                <w:rFonts w:cs="Roboto"/>
                <w:b w:val="0"/>
                <w:color w:val="000000" w:themeColor="text1"/>
              </w:rPr>
              <w:t xml:space="preserve">5000 på </w:t>
            </w:r>
            <w:r w:rsidR="00F9721E">
              <w:rPr>
                <w:rFonts w:cs="Roboto"/>
                <w:b w:val="0"/>
                <w:color w:val="000000" w:themeColor="text1"/>
              </w:rPr>
              <w:t>kjøreveger</w:t>
            </w:r>
            <w:r w:rsidR="005B1F2A" w:rsidRPr="005B1F2A">
              <w:rPr>
                <w:rFonts w:cs="Roboto"/>
                <w:b w:val="0"/>
                <w:color w:val="000000" w:themeColor="text1"/>
              </w:rPr>
              <w:t xml:space="preserve"> tilgrensende roden.</w:t>
            </w:r>
          </w:p>
          <w:p w14:paraId="6A001FA6" w14:textId="77777777" w:rsidR="00CF6751" w:rsidRPr="00A16608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8786E81" w14:textId="41D269C1" w:rsidR="00CF6751" w:rsidRPr="004C6F9B" w:rsidRDefault="00CF6751" w:rsidP="004C6F9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lastRenderedPageBreak/>
              <w:t>Geometri:</w:t>
            </w:r>
            <w:r w:rsidR="000B54F1">
              <w:rPr>
                <w:rFonts w:cs="Roboto"/>
                <w:bCs/>
                <w:color w:val="000000" w:themeColor="text1"/>
              </w:rPr>
              <w:t xml:space="preserve"> </w:t>
            </w:r>
            <w:r w:rsidR="000E7226">
              <w:rPr>
                <w:rFonts w:cs="Roboto"/>
                <w:b w:val="0"/>
                <w:color w:val="000000" w:themeColor="text1"/>
              </w:rPr>
              <w:t>Noe stigning på roden. Varierende utforming av fortau og gangveger. Noen trange punkter</w:t>
            </w:r>
            <w:r w:rsidR="00F9721E">
              <w:rPr>
                <w:rFonts w:cs="Roboto"/>
                <w:b w:val="0"/>
                <w:color w:val="000000" w:themeColor="text1"/>
              </w:rPr>
              <w:t xml:space="preserve"> som krever særlig oppmerksomhet.</w:t>
            </w:r>
          </w:p>
        </w:tc>
      </w:tr>
      <w:tr w:rsidR="00CF6751" w14:paraId="7279D8D4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CFB2FDF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B687C6A" w14:textId="5C4A0546" w:rsidR="00F85FCF" w:rsidRPr="00235587" w:rsidRDefault="00C50ED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18.7751 Vinterberedskap, Traktor minimum 120 Hk med vinterdrifts</w:t>
            </w:r>
            <w:r w:rsidR="00AB51F8">
              <w:rPr>
                <w:rFonts w:ascii="Roboto" w:eastAsia="Roboto" w:hAnsi="Roboto" w:cs="Roboto"/>
                <w:b w:val="0"/>
                <w:color w:val="000000" w:themeColor="text1"/>
              </w:rPr>
              <w:t>utstyr</w:t>
            </w:r>
          </w:p>
        </w:tc>
      </w:tr>
      <w:tr w:rsidR="00FA3A0E" w14:paraId="364E3F6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760E520" w14:textId="72E43FD7" w:rsidR="00FA3A0E" w:rsidRPr="33D7F3D5" w:rsidRDefault="00FA3A0E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B42A204" w14:textId="77777777" w:rsidR="00FA3A0E" w:rsidRPr="00F9721E" w:rsidRDefault="00FA3A0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</w:p>
        </w:tc>
      </w:tr>
      <w:tr w:rsidR="00CF6751" w14:paraId="484CE3B5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78033A1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C496FA6" w14:textId="77777777" w:rsidR="00CF6751" w:rsidRDefault="00CF6751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CF6751" w14:paraId="6399253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8C87DA1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E887263" w14:textId="57F22CC0" w:rsidR="00CF6751" w:rsidRPr="00AF14CA" w:rsidRDefault="00275891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275891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</w:t>
            </w:r>
            <w:r w:rsidRPr="00275891">
              <w:rPr>
                <w:rFonts w:ascii="Roboto" w:eastAsia="Roboto" w:hAnsi="Roboto" w:cs="Roboto"/>
                <w:b/>
                <w:bCs/>
                <w:sz w:val="24"/>
                <w:szCs w:val="24"/>
              </w:rPr>
              <w:t>.</w:t>
            </w:r>
            <w:r w:rsidRPr="00275891">
              <w:rPr>
                <w:rFonts w:ascii="Roboto" w:eastAsia="Roboto" w:hAnsi="Roboto" w:cs="Roboto"/>
                <w:sz w:val="24"/>
                <w:szCs w:val="24"/>
              </w:rPr>
              <w:t xml:space="preserve"> OSI.</w:t>
            </w:r>
          </w:p>
        </w:tc>
      </w:tr>
      <w:tr w:rsidR="00CF6751" w14:paraId="34A72740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534B1DB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5197C4FF" w14:textId="77777777" w:rsidR="00CF6751" w:rsidRDefault="00CF6751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66D4B72" w14:textId="6150B500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0E7226" w:rsidRPr="0048544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69F421F6" w14:textId="77777777" w:rsidR="00CF6751" w:rsidRPr="00485447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5C7DA7E" w14:textId="77777777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6F1604D6" w14:textId="77777777" w:rsidR="00CF6751" w:rsidRPr="00485447" w:rsidRDefault="00CF6751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485447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485447">
              <w:rPr>
                <w:rFonts w:cs="Roboto"/>
                <w:b w:val="0"/>
                <w:bCs/>
              </w:rPr>
              <w:t>kjøving</w:t>
            </w:r>
            <w:proofErr w:type="spellEnd"/>
            <w:r w:rsidRPr="00485447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6AED922B" w14:textId="77777777" w:rsidR="000E7226" w:rsidRPr="00485447" w:rsidRDefault="000E7226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AC4899E" w14:textId="6C8AC7AA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0E7226" w:rsidRPr="00485447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275891" w:rsidRPr="00485447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20E04040" w14:textId="77777777" w:rsidR="00CF6751" w:rsidRPr="00485447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60DA686" w14:textId="2367E5EB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9705C6" w:rsidRPr="00485447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9705C6" w:rsidRPr="00485447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4BA4343" w14:textId="77777777" w:rsidR="00CF6751" w:rsidRPr="00485447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8B34059" w14:textId="1AF823CA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1B43A0" w:rsidRPr="00485447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1B43A0" w:rsidRPr="00485447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FB87C75" w14:textId="77777777" w:rsidR="00CF6751" w:rsidRPr="00485447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38B8473" w14:textId="476C632D" w:rsidR="00CF6751" w:rsidRPr="00485447" w:rsidRDefault="0027589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CF6751" w:rsidRPr="00485447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1B43A0" w:rsidRPr="00485447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1B43A0" w:rsidRPr="00485447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A64F1A3" w14:textId="77777777" w:rsidR="00CF6751" w:rsidRPr="00485447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D96ED74" w14:textId="4BFAEC59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1B43A0" w:rsidRPr="00485447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CA0423" w:rsidRPr="00485447">
              <w:rPr>
                <w:rFonts w:ascii="Roboto" w:eastAsia="Roboto" w:hAnsi="Roboto" w:cs="Roboto"/>
                <w:b w:val="0"/>
                <w:color w:val="000000" w:themeColor="text1"/>
              </w:rPr>
              <w:t>Det finnes smale og utsatte punkter på roden med hindringer langs gangveger og fortau som må hensyntas ved utførelse.</w:t>
            </w:r>
          </w:p>
          <w:p w14:paraId="622062EA" w14:textId="77777777" w:rsidR="00CF6751" w:rsidRPr="00485447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F7F9ACE" w14:textId="77777777" w:rsidR="00CF6751" w:rsidRPr="00485447" w:rsidRDefault="00CF6751" w:rsidP="00DB3BE0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</w:p>
          <w:p w14:paraId="2D62849D" w14:textId="5CB98BB3" w:rsidR="00CF6751" w:rsidRPr="00485447" w:rsidRDefault="00DB3BE0" w:rsidP="00517EDA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8544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Brøyting av fortau må koordineres med tilliggende brøyteroder </w:t>
            </w:r>
            <w:r w:rsidR="00A4174B">
              <w:rPr>
                <w:rFonts w:ascii="Roboto" w:eastAsia="Roboto" w:hAnsi="Roboto" w:cs="Roboto"/>
                <w:b w:val="0"/>
                <w:color w:val="000000" w:themeColor="text1"/>
              </w:rPr>
              <w:t>4</w:t>
            </w:r>
            <w:r w:rsidRPr="0048544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, </w:t>
            </w:r>
            <w:r w:rsidR="008F7371">
              <w:rPr>
                <w:rFonts w:ascii="Roboto" w:eastAsia="Roboto" w:hAnsi="Roboto" w:cs="Roboto"/>
                <w:b w:val="0"/>
                <w:color w:val="000000" w:themeColor="text1"/>
              </w:rPr>
              <w:t>6</w:t>
            </w:r>
            <w:r w:rsidRPr="0048544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, </w:t>
            </w:r>
            <w:r w:rsidR="008F7371">
              <w:rPr>
                <w:rFonts w:ascii="Roboto" w:eastAsia="Roboto" w:hAnsi="Roboto" w:cs="Roboto"/>
                <w:b w:val="0"/>
                <w:color w:val="000000" w:themeColor="text1"/>
              </w:rPr>
              <w:t>8</w:t>
            </w:r>
            <w:r w:rsidR="00512E95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Pr="0048544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512E95">
              <w:rPr>
                <w:rFonts w:ascii="Roboto" w:eastAsia="Roboto" w:hAnsi="Roboto" w:cs="Roboto"/>
                <w:b w:val="0"/>
                <w:color w:val="000000" w:themeColor="text1"/>
              </w:rPr>
              <w:t>13 og 16</w:t>
            </w:r>
            <w:r w:rsidRPr="00485447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37864238" w14:textId="77777777" w:rsidR="00CF6751" w:rsidRDefault="00CF6751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CF6751" w14:paraId="1AB43EB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B9991FA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D81E17D" w14:textId="3B52D41A" w:rsidR="00CF6751" w:rsidRPr="00AF14CA" w:rsidRDefault="001B43A0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AF14CA">
              <w:rPr>
                <w:rFonts w:ascii="Roboto" w:eastAsia="Roboto" w:hAnsi="Roboto" w:cs="Roboto"/>
                <w:b w:val="0"/>
                <w:color w:val="000000" w:themeColor="text1"/>
              </w:rPr>
              <w:t>Fagernes sentrum og Leira sentrum.</w:t>
            </w:r>
            <w:r w:rsidR="00670ACE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</w:tc>
      </w:tr>
      <w:tr w:rsidR="00CF6751" w14:paraId="29E711EE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FD5F4AE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E186BAA" w14:textId="77777777" w:rsidR="00CF6751" w:rsidRPr="00670ACE" w:rsidRDefault="00CF675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670ACE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CF6751" w14:paraId="7B1C4EC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0A7A1A4" w14:textId="77777777" w:rsidR="00CF6751" w:rsidRDefault="00CF6751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0E6E357" w14:textId="4A65273C" w:rsidR="00AF14CA" w:rsidRPr="004A6348" w:rsidRDefault="00056ED7" w:rsidP="00072BEA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634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tilstrebes at brøyting av </w:t>
            </w:r>
            <w:r w:rsidR="00072BEA" w:rsidRPr="004A634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gangveger og fortau unngås mellom </w:t>
            </w:r>
            <w:proofErr w:type="spellStart"/>
            <w:r w:rsidR="00072BEA" w:rsidRPr="004A6348">
              <w:rPr>
                <w:rFonts w:ascii="Roboto" w:eastAsia="Roboto" w:hAnsi="Roboto" w:cs="Roboto"/>
                <w:b w:val="0"/>
                <w:color w:val="000000" w:themeColor="text1"/>
              </w:rPr>
              <w:t>kl</w:t>
            </w:r>
            <w:proofErr w:type="spellEnd"/>
            <w:r w:rsidR="00072BEA" w:rsidRPr="004A634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07 – 09 og </w:t>
            </w:r>
            <w:proofErr w:type="spellStart"/>
            <w:r w:rsidR="00072BEA" w:rsidRPr="004A6348">
              <w:rPr>
                <w:rFonts w:ascii="Roboto" w:eastAsia="Roboto" w:hAnsi="Roboto" w:cs="Roboto"/>
                <w:b w:val="0"/>
                <w:color w:val="000000" w:themeColor="text1"/>
              </w:rPr>
              <w:t>kl</w:t>
            </w:r>
            <w:proofErr w:type="spellEnd"/>
            <w:r w:rsidR="00072BEA" w:rsidRPr="004A634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13 – 15 på hverdager dersom mulig</w:t>
            </w:r>
            <w:r w:rsidR="00F87BC8" w:rsidRPr="004A6348">
              <w:rPr>
                <w:rFonts w:ascii="Roboto" w:eastAsia="Roboto" w:hAnsi="Roboto" w:cs="Roboto"/>
                <w:b w:val="0"/>
                <w:color w:val="000000" w:themeColor="text1"/>
              </w:rPr>
              <w:t>, særlig i nærheten av skoler og barnehager.</w:t>
            </w:r>
          </w:p>
          <w:p w14:paraId="095B2830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DBD6C2E" w14:textId="45BFD8DA" w:rsidR="00072BEA" w:rsidRPr="00A70C59" w:rsidRDefault="00A70C59" w:rsidP="00072BEA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>Rodehaver</w:t>
            </w:r>
            <w:proofErr w:type="spellEnd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melder fra til grunnbemanning ved behov for fresing med opplasting langs fortau på </w:t>
            </w:r>
            <w:proofErr w:type="spellStart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2482 </w:t>
            </w:r>
            <w:proofErr w:type="spellStart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>Garlivegen</w:t>
            </w:r>
            <w:proofErr w:type="spellEnd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 å frigjøre </w:t>
            </w:r>
            <w:proofErr w:type="spellStart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>snølager</w:t>
            </w:r>
            <w:proofErr w:type="spellEnd"/>
            <w:r w:rsidRPr="00A70C5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. </w:t>
            </w:r>
          </w:p>
          <w:p w14:paraId="1952087C" w14:textId="77777777" w:rsidR="00CF6751" w:rsidRDefault="00CF6751" w:rsidP="00DB3BE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2D8B1074" w14:textId="77777777" w:rsidR="00CF6751" w:rsidRDefault="00CF6751" w:rsidP="000315DF">
      <w:pPr>
        <w:ind w:left="0"/>
      </w:pPr>
    </w:p>
    <w:p w14:paraId="0450EEC7" w14:textId="1E9DBA5D" w:rsidR="000315DF" w:rsidRPr="00F87BC8" w:rsidRDefault="000315DF" w:rsidP="00F87BC8">
      <w:pPr>
        <w:pStyle w:val="Overskrift3"/>
        <w:rPr>
          <w:rFonts w:ascii="Roboto" w:eastAsia="Roboto" w:hAnsi="Roboto" w:cs="Roboto"/>
          <w:bCs/>
          <w:szCs w:val="28"/>
        </w:rPr>
      </w:pPr>
      <w:bookmarkStart w:id="12" w:name="_Toc238736192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0A3487">
        <w:rPr>
          <w:rFonts w:ascii="Roboto" w:eastAsia="Roboto" w:hAnsi="Roboto" w:cs="Roboto"/>
          <w:bCs/>
          <w:szCs w:val="28"/>
        </w:rPr>
        <w:t>6</w:t>
      </w:r>
      <w:r>
        <w:tab/>
      </w:r>
      <w:r w:rsidR="00902379">
        <w:rPr>
          <w:rFonts w:ascii="Roboto" w:eastAsia="Roboto" w:hAnsi="Roboto" w:cs="Roboto"/>
          <w:bCs/>
          <w:szCs w:val="28"/>
        </w:rPr>
        <w:t>Golsfjellet</w:t>
      </w:r>
      <w:bookmarkEnd w:id="12"/>
    </w:p>
    <w:p w14:paraId="2FE4FD7E" w14:textId="68C9F431" w:rsidR="000315DF" w:rsidRDefault="00BC11EA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BC11EA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26A9DEA2" wp14:editId="07D5A9DF">
            <wp:extent cx="5760085" cy="5748655"/>
            <wp:effectExtent l="0" t="0" r="0" b="4445"/>
            <wp:docPr id="84471671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71671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4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3592431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EDDA34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F0BA33D" w14:textId="77777777" w:rsidR="000315DF" w:rsidRDefault="00D54C4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 w:val="0"/>
                <w:color w:val="000000" w:themeColor="text1"/>
              </w:rPr>
              <w:t>22,5 km</w:t>
            </w:r>
            <w:r w:rsidR="00D81BC9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, fordelt</w:t>
            </w:r>
            <w:r w:rsidR="00D81BC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17CD2F0A" w14:textId="190BCED3" w:rsidR="00D81BC9" w:rsidRPr="00D81BC9" w:rsidRDefault="00D81BC9" w:rsidP="00D81BC9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D81BC9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D81BC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51, 22,5 km</w:t>
            </w:r>
          </w:p>
        </w:tc>
      </w:tr>
      <w:tr w:rsidR="000315DF" w14:paraId="3DF5F209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7257704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353B93C" w14:textId="41E8C2BB" w:rsidR="000315DF" w:rsidRDefault="005952B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DkD</w:t>
            </w:r>
            <w:proofErr w:type="spellEnd"/>
          </w:p>
        </w:tc>
      </w:tr>
      <w:tr w:rsidR="000315DF" w14:paraId="73ECC25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4510FAC" w14:textId="63B08D90" w:rsidR="000315DF" w:rsidRPr="00D54C48" w:rsidRDefault="000315DF" w:rsidP="00D54C48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0908936" w14:textId="730C871B" w:rsidR="000315DF" w:rsidRPr="00D54C48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D54C48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D54C48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D54C48">
              <w:rPr>
                <w:sz w:val="24"/>
                <w:szCs w:val="22"/>
              </w:rPr>
              <w:t>Operativ standard for Innlandet (OSI).</w:t>
            </w:r>
          </w:p>
        </w:tc>
      </w:tr>
      <w:tr w:rsidR="000315DF" w14:paraId="4FBCB7C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CE983C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570B42C" w14:textId="340082D1" w:rsidR="003A557B" w:rsidRPr="00D54C48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62499F69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5E3253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6165863" w14:textId="48071C29" w:rsidR="000315DF" w:rsidRPr="00E20F3D" w:rsidRDefault="00FA3A0E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1929F3">
              <w:rPr>
                <w:rFonts w:ascii="Roboto" w:eastAsia="Roboto" w:hAnsi="Roboto" w:cs="Roboto"/>
                <w:b w:val="0"/>
              </w:rPr>
              <w:t>DkD</w:t>
            </w:r>
            <w:proofErr w:type="spellEnd"/>
            <w:r w:rsidRPr="001929F3">
              <w:rPr>
                <w:rFonts w:ascii="Roboto" w:eastAsia="Roboto" w:hAnsi="Roboto" w:cs="Roboto"/>
                <w:b w:val="0"/>
              </w:rPr>
              <w:t xml:space="preserve"> med begrenset bruk av salt iht. Operativ standard for Innlandet (OSI)</w:t>
            </w:r>
            <w:r w:rsidR="008A7380" w:rsidRPr="001929F3">
              <w:rPr>
                <w:rFonts w:ascii="Roboto" w:eastAsia="Roboto" w:hAnsi="Roboto" w:cs="Roboto"/>
                <w:b w:val="0"/>
              </w:rPr>
              <w:t>. Behov avklares byggherre.</w:t>
            </w:r>
          </w:p>
        </w:tc>
      </w:tr>
      <w:tr w:rsidR="000315DF" w14:paraId="76295A1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D7569FE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C700FDC" w14:textId="37A5797F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D54C48">
              <w:rPr>
                <w:rFonts w:cs="Roboto"/>
                <w:bCs/>
                <w:color w:val="000000" w:themeColor="text1"/>
              </w:rPr>
              <w:t xml:space="preserve"> </w:t>
            </w:r>
            <w:r w:rsidR="00E13D54">
              <w:rPr>
                <w:rFonts w:cs="Roboto"/>
                <w:b w:val="0"/>
                <w:color w:val="000000" w:themeColor="text1"/>
              </w:rPr>
              <w:t xml:space="preserve">Roden starter på Leira </w:t>
            </w:r>
            <w:r w:rsidR="00BC2A5F">
              <w:rPr>
                <w:rFonts w:cs="Roboto"/>
                <w:b w:val="0"/>
                <w:color w:val="000000" w:themeColor="text1"/>
              </w:rPr>
              <w:t xml:space="preserve">og følger </w:t>
            </w:r>
            <w:proofErr w:type="spellStart"/>
            <w:r w:rsidR="00BC2A5F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BC2A5F">
              <w:rPr>
                <w:rFonts w:cs="Roboto"/>
                <w:b w:val="0"/>
                <w:color w:val="000000" w:themeColor="text1"/>
              </w:rPr>
              <w:t xml:space="preserve"> 51 Golsvegen til snuplass på S3D1 m16</w:t>
            </w:r>
            <w:r w:rsidR="00112CAB">
              <w:rPr>
                <w:rFonts w:cs="Roboto"/>
                <w:b w:val="0"/>
                <w:color w:val="000000" w:themeColor="text1"/>
              </w:rPr>
              <w:t xml:space="preserve">30 </w:t>
            </w:r>
            <w:r w:rsidR="00BC2A5F">
              <w:rPr>
                <w:rFonts w:cs="Roboto"/>
                <w:b w:val="0"/>
                <w:color w:val="000000" w:themeColor="text1"/>
              </w:rPr>
              <w:t>vest for Sanderstølen</w:t>
            </w:r>
            <w:r w:rsidR="00112CAB">
              <w:rPr>
                <w:rFonts w:cs="Roboto"/>
                <w:b w:val="0"/>
                <w:color w:val="000000" w:themeColor="text1"/>
              </w:rPr>
              <w:t>.</w:t>
            </w:r>
          </w:p>
          <w:p w14:paraId="521D5BEA" w14:textId="77777777" w:rsidR="000315DF" w:rsidRPr="00EA7780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B5BF68D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220E5132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A4DBA11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32E7DBEB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03EC93A0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5E81F05" w14:textId="34F571EB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112CAB">
              <w:rPr>
                <w:rFonts w:cs="Roboto"/>
                <w:bCs/>
                <w:color w:val="000000" w:themeColor="text1"/>
              </w:rPr>
              <w:t xml:space="preserve"> </w:t>
            </w:r>
            <w:r w:rsidR="00112CAB" w:rsidRPr="00112CAB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54FAB7A4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3163EA97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612B7ECA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5CAC06B7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08080C1" w14:textId="7BF6F64C" w:rsidR="000315DF" w:rsidRPr="00670ACE" w:rsidRDefault="000315DF" w:rsidP="00670ACE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4CD84859" w14:textId="77777777" w:rsidR="000315DF" w:rsidRPr="00055E2B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05C6F2D" w14:textId="4A7EA8D7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112CAB">
              <w:rPr>
                <w:rFonts w:cs="Roboto"/>
                <w:bCs/>
                <w:color w:val="000000" w:themeColor="text1"/>
              </w:rPr>
              <w:t xml:space="preserve"> </w:t>
            </w:r>
            <w:r w:rsidR="00112CAB">
              <w:rPr>
                <w:rFonts w:cs="Roboto"/>
                <w:b w:val="0"/>
                <w:color w:val="000000" w:themeColor="text1"/>
              </w:rPr>
              <w:t>Leira.</w:t>
            </w:r>
          </w:p>
          <w:p w14:paraId="1521D9F5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DA582B5" w14:textId="3844C0FE" w:rsidR="000315DF" w:rsidRPr="00112CAB" w:rsidRDefault="000315DF" w:rsidP="00112CA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2A3E48">
              <w:rPr>
                <w:rFonts w:cs="Roboto"/>
                <w:bCs/>
                <w:color w:val="000000" w:themeColor="text1"/>
              </w:rPr>
              <w:t xml:space="preserve"> </w:t>
            </w:r>
            <w:r w:rsidR="002A3E48" w:rsidRPr="00F80563">
              <w:rPr>
                <w:rFonts w:cs="Roboto"/>
                <w:b w:val="0"/>
                <w:color w:val="000000" w:themeColor="text1"/>
              </w:rPr>
              <w:t xml:space="preserve">5,7 </w:t>
            </w:r>
            <w:r w:rsidR="007B3304" w:rsidRPr="00F80563">
              <w:rPr>
                <w:rFonts w:cs="Roboto"/>
                <w:b w:val="0"/>
                <w:color w:val="000000" w:themeColor="text1"/>
              </w:rPr>
              <w:t>–</w:t>
            </w:r>
            <w:r w:rsidR="002A3E48" w:rsidRPr="00F80563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7B3304" w:rsidRPr="00F80563">
              <w:rPr>
                <w:rFonts w:cs="Roboto"/>
                <w:b w:val="0"/>
                <w:color w:val="000000" w:themeColor="text1"/>
              </w:rPr>
              <w:t xml:space="preserve">8 meter. Smalest ved </w:t>
            </w:r>
            <w:proofErr w:type="spellStart"/>
            <w:r w:rsidR="00F80563" w:rsidRPr="00F80563">
              <w:rPr>
                <w:rFonts w:cs="Roboto"/>
                <w:b w:val="0"/>
                <w:color w:val="000000" w:themeColor="text1"/>
              </w:rPr>
              <w:t>Faslefoss</w:t>
            </w:r>
            <w:proofErr w:type="spellEnd"/>
            <w:r w:rsidR="00F80563" w:rsidRPr="00F80563">
              <w:rPr>
                <w:rFonts w:cs="Roboto"/>
                <w:b w:val="0"/>
                <w:color w:val="000000" w:themeColor="text1"/>
              </w:rPr>
              <w:t xml:space="preserve"> bru</w:t>
            </w:r>
            <w:r w:rsidR="00F80563">
              <w:rPr>
                <w:rFonts w:cs="Roboto"/>
                <w:b w:val="0"/>
                <w:color w:val="000000" w:themeColor="text1"/>
              </w:rPr>
              <w:t>.</w:t>
            </w:r>
          </w:p>
          <w:p w14:paraId="619444E6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0242205" w14:textId="5BBD0717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5D6D36" w:rsidRPr="005D6D36">
              <w:rPr>
                <w:rFonts w:cs="Roboto"/>
                <w:b w:val="0"/>
                <w:color w:val="000000" w:themeColor="text1"/>
              </w:rPr>
              <w:t>1100 - 5000</w:t>
            </w:r>
          </w:p>
          <w:p w14:paraId="5539D3F6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AE8F5C6" w14:textId="61536842" w:rsidR="000315DF" w:rsidRPr="004C6F9B" w:rsidRDefault="000315DF" w:rsidP="004C6F9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5D6D36">
              <w:rPr>
                <w:rFonts w:cs="Roboto"/>
                <w:bCs/>
                <w:color w:val="000000" w:themeColor="text1"/>
              </w:rPr>
              <w:t xml:space="preserve"> </w:t>
            </w:r>
            <w:r w:rsidR="00747EAA">
              <w:rPr>
                <w:rFonts w:cs="Roboto"/>
                <w:b w:val="0"/>
                <w:color w:val="000000" w:themeColor="text1"/>
              </w:rPr>
              <w:t>Stor høydeforskjell</w:t>
            </w:r>
            <w:r w:rsidR="005D6D36">
              <w:rPr>
                <w:rFonts w:cs="Roboto"/>
                <w:b w:val="0"/>
                <w:color w:val="000000" w:themeColor="text1"/>
              </w:rPr>
              <w:t xml:space="preserve"> og flere skarpe svinger på roden</w:t>
            </w:r>
            <w:r w:rsidR="00747EAA">
              <w:rPr>
                <w:rFonts w:cs="Roboto"/>
                <w:b w:val="0"/>
                <w:color w:val="000000" w:themeColor="text1"/>
              </w:rPr>
              <w:t xml:space="preserve">, særlig på strekningen Leira – </w:t>
            </w:r>
            <w:proofErr w:type="spellStart"/>
            <w:r w:rsidR="00747EAA">
              <w:rPr>
                <w:rFonts w:cs="Roboto"/>
                <w:b w:val="0"/>
                <w:color w:val="000000" w:themeColor="text1"/>
              </w:rPr>
              <w:t>Åbjør</w:t>
            </w:r>
            <w:proofErr w:type="spellEnd"/>
            <w:r w:rsidR="00747EAA">
              <w:rPr>
                <w:rFonts w:cs="Roboto"/>
                <w:b w:val="0"/>
                <w:color w:val="000000" w:themeColor="text1"/>
              </w:rPr>
              <w:t>.</w:t>
            </w:r>
          </w:p>
        </w:tc>
      </w:tr>
      <w:tr w:rsidR="000315DF" w14:paraId="3900CC57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B72D25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5660A9C" w14:textId="251E7DBA" w:rsidR="00712BBD" w:rsidRPr="005D5254" w:rsidRDefault="00712BBD" w:rsidP="00712BB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18.7611 Vinterberedskap, lastebil med vinterdriftutstyr. </w:t>
            </w:r>
            <w:r w:rsidR="00774D7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Svingbar </w:t>
            </w:r>
            <w:r w:rsidR="00E844CA">
              <w:rPr>
                <w:rFonts w:ascii="Roboto" w:eastAsia="Roboto" w:hAnsi="Roboto" w:cs="Roboto"/>
                <w:b w:val="0"/>
                <w:color w:val="000000" w:themeColor="text1"/>
              </w:rPr>
              <w:t>p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>log type høyutkast type GMI HDA- 280 eller tilsvarende</w:t>
            </w:r>
          </w:p>
          <w:p w14:paraId="6EFB47DD" w14:textId="7B5BC284" w:rsidR="00712BBD" w:rsidRDefault="00712BB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FA3A0E" w14:paraId="123DA800" w14:textId="77777777" w:rsidTr="00FA3A0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3FEF2AB" w14:textId="6262B2C8" w:rsidR="00FA3A0E" w:rsidRPr="33D7F3D5" w:rsidRDefault="00FA3A0E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6B03DBF" w14:textId="76A017D8" w:rsidR="00FA3A0E" w:rsidRPr="00774D77" w:rsidRDefault="003E25B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774D7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Under beredskapsperioden skal lastebilen være stasjonert på riggplass i oppvarmet garasje. </w:t>
            </w:r>
          </w:p>
        </w:tc>
      </w:tr>
      <w:tr w:rsidR="000315DF" w14:paraId="51396819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EAC0489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837014A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756D8F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25B565C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50CC1A5" w14:textId="68A0D854" w:rsidR="000315DF" w:rsidRDefault="003C56E2" w:rsidP="003C56E2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FF0000"/>
              </w:rPr>
            </w:pPr>
            <w:r w:rsidRPr="003C56E2">
              <w:rPr>
                <w:rFonts w:ascii="Roboto" w:eastAsia="Roboto" w:hAnsi="Roboto" w:cs="Roboto"/>
                <w:b w:val="0"/>
                <w:bCs/>
              </w:rPr>
              <w:t>Ikke bestemt. Maks avstand fra rode bestemmes av syklustid strøing iht. OSI.</w:t>
            </w:r>
          </w:p>
        </w:tc>
      </w:tr>
      <w:tr w:rsidR="000315DF" w14:paraId="05EA084A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72A53A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7DD6C46A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0417DCE" w14:textId="77777777" w:rsidR="001B425E" w:rsidRPr="004C6F9B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F26CFF" w:rsidRPr="004C6F9B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333A058D" w14:textId="3BDE728C" w:rsidR="000315DF" w:rsidRPr="004C6F9B" w:rsidRDefault="00014BC8" w:rsidP="001B425E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4C6F9B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</w:t>
            </w:r>
            <w:r w:rsidR="00F26CFF"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S4D1 m6600 </w:t>
            </w:r>
            <w:r w:rsidR="000C383D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–</w:t>
            </w:r>
            <w:r w:rsidR="00F26CFF"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0C383D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S5D1 m</w:t>
            </w:r>
            <w:r w:rsidR="001B425E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8300</w:t>
            </w:r>
            <w:r w:rsidR="000C383D"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. </w:t>
            </w:r>
          </w:p>
          <w:p w14:paraId="53F3D38E" w14:textId="77777777" w:rsidR="000315DF" w:rsidRPr="004C6F9B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C07C68D" w14:textId="77777777" w:rsidR="000315DF" w:rsidRPr="004C6F9B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6158F280" w14:textId="77777777" w:rsidR="000315DF" w:rsidRPr="004C6F9B" w:rsidRDefault="000315D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4C6F9B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4C6F9B">
              <w:rPr>
                <w:rFonts w:cs="Roboto"/>
                <w:b w:val="0"/>
                <w:bCs/>
              </w:rPr>
              <w:t>kjøving</w:t>
            </w:r>
            <w:proofErr w:type="spellEnd"/>
            <w:r w:rsidRPr="004C6F9B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6421D8F2" w14:textId="77777777" w:rsidR="000C383D" w:rsidRPr="004C6F9B" w:rsidRDefault="000C383D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C5C0C31" w14:textId="379C1E07" w:rsidR="000315DF" w:rsidRPr="004C6F9B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0C383D" w:rsidRPr="004C6F9B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9E2857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624C78A8" w14:textId="77777777" w:rsidR="000315DF" w:rsidRPr="004C6F9B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48D742E" w14:textId="400464DF" w:rsidR="00813A5E" w:rsidRPr="004C6F9B" w:rsidRDefault="000315DF" w:rsidP="00873B23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0C383D"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1F59B770" w14:textId="08E6286A" w:rsidR="00813A5E" w:rsidRPr="004C6F9B" w:rsidRDefault="00813A5E" w:rsidP="00813A5E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S3D1 m1600 </w:t>
            </w:r>
            <w:r w:rsidR="00873B23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–</w:t>
            </w:r>
            <w:r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873B23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6500. Gjelder punktvis på denne strekningen.</w:t>
            </w:r>
          </w:p>
          <w:p w14:paraId="4CDA0541" w14:textId="77777777" w:rsidR="000315DF" w:rsidRPr="004C6F9B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3086707" w14:textId="04FF96F9" w:rsidR="000315DF" w:rsidRPr="004C6F9B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0C383D" w:rsidRPr="004C6F9B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0C383D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4655E45" w14:textId="77777777" w:rsidR="000315DF" w:rsidRPr="004C6F9B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FDE5807" w14:textId="5B4E105B" w:rsidR="000315DF" w:rsidRPr="004C6F9B" w:rsidRDefault="009E285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4C6F9B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405C6A" w:rsidRPr="004C6F9B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Pr="004C6F9B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  <w:r w:rsidR="00093FAB"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1FE3F204" w14:textId="77777777" w:rsidR="000315DF" w:rsidRPr="004C6F9B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6C84565" w14:textId="67E4E607" w:rsidR="000315DF" w:rsidRPr="004C6F9B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144522" w:rsidRPr="004C6F9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9E2857" w:rsidRPr="004C6F9B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4C1AE12C" w14:textId="77777777" w:rsidR="000315DF" w:rsidRPr="004C6F9B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2D16614" w14:textId="571072D0" w:rsidR="000F4D5A" w:rsidRPr="000F4D5A" w:rsidRDefault="000315DF" w:rsidP="000F4D5A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C6F9B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  <w:r w:rsidR="000F4D5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5BE54738" w14:textId="0B38B3FB" w:rsidR="000315DF" w:rsidRPr="000F4D5A" w:rsidRDefault="000F4D5A" w:rsidP="000F4D5A">
            <w:pPr>
              <w:pStyle w:val="Ingress"/>
              <w:spacing w:before="0" w:after="0"/>
              <w:ind w:left="78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Fortau langs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51 Golsvegen, brøytetiltak må koordineres med rode 5.</w:t>
            </w:r>
          </w:p>
        </w:tc>
      </w:tr>
      <w:tr w:rsidR="000315DF" w14:paraId="69155F2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E4CA34B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D217F16" w14:textId="5B06FC25" w:rsidR="000315DF" w:rsidRPr="00260E6C" w:rsidRDefault="000B0E5C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60E6C">
              <w:rPr>
                <w:rFonts w:ascii="Roboto" w:eastAsia="Roboto" w:hAnsi="Roboto" w:cs="Roboto"/>
                <w:b w:val="0"/>
                <w:color w:val="000000" w:themeColor="text1"/>
              </w:rPr>
              <w:t>Rundkjøring på Leira.</w:t>
            </w:r>
          </w:p>
        </w:tc>
      </w:tr>
      <w:tr w:rsidR="000315DF" w14:paraId="5EE26C42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3F07E82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C324087" w14:textId="008C49DF" w:rsidR="000315DF" w:rsidRPr="00555F30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55F30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  <w:r w:rsidR="00555F30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0315DF" w14:paraId="5D20FE4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F600B80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DB91673" w14:textId="77777777" w:rsidR="000315DF" w:rsidRPr="00255271" w:rsidRDefault="000B0E5C" w:rsidP="00255271">
            <w:pPr>
              <w:pStyle w:val="Ingress"/>
              <w:numPr>
                <w:ilvl w:val="0"/>
                <w:numId w:val="14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</w:rPr>
            </w:pPr>
            <w:r>
              <w:rPr>
                <w:rStyle w:val="normaltextrun"/>
                <w:b w:val="0"/>
                <w:bCs/>
                <w:color w:val="000000"/>
              </w:rPr>
              <w:t>Tilstrebe «pu</w:t>
            </w:r>
            <w:r>
              <w:rPr>
                <w:rStyle w:val="normaltextrun"/>
                <w:b w:val="0"/>
                <w:bCs/>
              </w:rPr>
              <w:t>nktstrøing» (Svinger bakker ol).</w:t>
            </w:r>
          </w:p>
          <w:p w14:paraId="49986D02" w14:textId="77777777" w:rsidR="00255271" w:rsidRDefault="00255271" w:rsidP="00255271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lastRenderedPageBreak/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  <w:p w14:paraId="1D4E65A8" w14:textId="77777777" w:rsidR="00555F30" w:rsidRDefault="00555F30" w:rsidP="00255271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Underliggende skjær på </w:t>
            </w:r>
            <w:r w:rsidR="00260E6C">
              <w:rPr>
                <w:rFonts w:cs="Roboto"/>
                <w:b w:val="0"/>
                <w:color w:val="000000" w:themeColor="text1"/>
              </w:rPr>
              <w:t>brøytebil</w:t>
            </w:r>
            <w:r>
              <w:rPr>
                <w:rFonts w:cs="Roboto"/>
                <w:b w:val="0"/>
                <w:color w:val="000000" w:themeColor="text1"/>
              </w:rPr>
              <w:t xml:space="preserve"> skal benyttes på roden.</w:t>
            </w:r>
          </w:p>
          <w:p w14:paraId="13E541FB" w14:textId="47902A7E" w:rsidR="001B0275" w:rsidRPr="00255271" w:rsidRDefault="009858BB" w:rsidP="00255271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4506EE">
              <w:rPr>
                <w:rFonts w:cs="Roboto"/>
                <w:b w:val="0"/>
                <w:color w:val="000000" w:themeColor="text1"/>
              </w:rPr>
              <w:t xml:space="preserve">Etter avtale med byggherre vil enheten </w:t>
            </w:r>
            <w:r w:rsidR="00C454DE" w:rsidRPr="004506EE">
              <w:rPr>
                <w:rFonts w:cs="Roboto"/>
                <w:b w:val="0"/>
                <w:color w:val="000000" w:themeColor="text1"/>
              </w:rPr>
              <w:t>bli benyttes til å legge fastsand på andre roder også når forholdene tilser dette.</w:t>
            </w:r>
          </w:p>
        </w:tc>
      </w:tr>
      <w:tr w:rsidR="00FA3A0E" w14:paraId="7D4D8CC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F962982" w14:textId="77777777" w:rsidR="00FA3A0E" w:rsidRPr="33D7F3D5" w:rsidRDefault="00FA3A0E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color w:val="000000" w:themeColor="text1"/>
              </w:rPr>
            </w:pP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EC316C6" w14:textId="77777777" w:rsidR="00FA3A0E" w:rsidRPr="00055E2B" w:rsidRDefault="00FA3A0E" w:rsidP="00CF675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0BF674EB" w14:textId="5917A368" w:rsidR="000315DF" w:rsidRDefault="000315DF" w:rsidP="000315DF">
      <w:pPr>
        <w:pStyle w:val="Overskrift3"/>
        <w:rPr>
          <w:rFonts w:ascii="Roboto" w:eastAsia="Roboto" w:hAnsi="Roboto" w:cs="Roboto"/>
          <w:bCs/>
          <w:szCs w:val="28"/>
        </w:rPr>
      </w:pPr>
      <w:bookmarkStart w:id="13" w:name="_Toc238736193"/>
      <w:r w:rsidRPr="33D7F3D5">
        <w:rPr>
          <w:rFonts w:ascii="Roboto" w:eastAsia="Roboto" w:hAnsi="Roboto" w:cs="Roboto"/>
          <w:bCs/>
          <w:szCs w:val="28"/>
        </w:rPr>
        <w:t xml:space="preserve">Rode </w:t>
      </w:r>
      <w:r w:rsidR="000A3487">
        <w:rPr>
          <w:rFonts w:ascii="Roboto" w:eastAsia="Roboto" w:hAnsi="Roboto" w:cs="Roboto"/>
          <w:bCs/>
          <w:szCs w:val="28"/>
        </w:rPr>
        <w:t>7</w:t>
      </w:r>
      <w:r>
        <w:tab/>
      </w:r>
      <w:r w:rsidR="00C9189C">
        <w:rPr>
          <w:rFonts w:ascii="Roboto" w:eastAsia="Roboto" w:hAnsi="Roboto" w:cs="Roboto"/>
          <w:bCs/>
          <w:szCs w:val="28"/>
        </w:rPr>
        <w:t>Aurdal – Ulnes</w:t>
      </w:r>
      <w:bookmarkEnd w:id="13"/>
      <w:r w:rsidR="00C9189C">
        <w:rPr>
          <w:rFonts w:ascii="Roboto" w:eastAsia="Roboto" w:hAnsi="Roboto" w:cs="Roboto"/>
          <w:bCs/>
          <w:szCs w:val="28"/>
        </w:rPr>
        <w:t xml:space="preserve"> </w:t>
      </w:r>
    </w:p>
    <w:p w14:paraId="7DEC32AF" w14:textId="2A83ECC2" w:rsidR="000315DF" w:rsidRDefault="009F77A7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9F77A7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221E974D" wp14:editId="2AAAC62C">
            <wp:extent cx="5760085" cy="5176520"/>
            <wp:effectExtent l="0" t="0" r="0" b="5080"/>
            <wp:docPr id="1327724832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72483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7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23B4FAE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9614C5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C16AD8E" w14:textId="76A8B5E9" w:rsidR="000315DF" w:rsidRPr="00AC5B29" w:rsidRDefault="001F1E7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>32,</w:t>
            </w:r>
            <w:r w:rsidR="00172284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2</w:t>
            </w:r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  <w:r w:rsidR="002021DF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2021DF" w:rsidRPr="00AC5B2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003C2479" w14:textId="187DC68A" w:rsidR="002021DF" w:rsidRPr="006A75D2" w:rsidRDefault="002021DF" w:rsidP="002021DF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C5B29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AC5B2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7C4315" w:rsidRPr="00AC5B2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2446 </w:t>
            </w:r>
            <w:r w:rsidR="002B026B">
              <w:rPr>
                <w:rFonts w:ascii="Roboto" w:eastAsia="Roboto" w:hAnsi="Roboto" w:cs="Roboto"/>
                <w:b w:val="0"/>
                <w:color w:val="000000" w:themeColor="text1"/>
              </w:rPr>
              <w:t>10,</w:t>
            </w:r>
            <w:r w:rsidR="002B026B" w:rsidRPr="006A75D2">
              <w:rPr>
                <w:rFonts w:ascii="Roboto" w:eastAsia="Roboto" w:hAnsi="Roboto" w:cs="Roboto"/>
                <w:b w:val="0"/>
                <w:color w:val="000000" w:themeColor="text1"/>
              </w:rPr>
              <w:t>66</w:t>
            </w:r>
            <w:r w:rsidR="007C4315"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6278CC66" w14:textId="12D4656C" w:rsidR="007C4315" w:rsidRPr="006A75D2" w:rsidRDefault="007C4315" w:rsidP="002021DF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2476 </w:t>
            </w:r>
            <w:r w:rsidR="006A75D2" w:rsidRPr="006A75D2">
              <w:rPr>
                <w:rFonts w:ascii="Roboto" w:eastAsia="Roboto" w:hAnsi="Roboto" w:cs="Roboto"/>
                <w:b w:val="0"/>
                <w:color w:val="000000" w:themeColor="text1"/>
              </w:rPr>
              <w:t>13,23</w:t>
            </w:r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590A9EB7" w14:textId="40C5CFDC" w:rsidR="007C4315" w:rsidRPr="006A75D2" w:rsidRDefault="00AC5B29" w:rsidP="002021DF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C5B29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AC5B2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2478 </w:t>
            </w:r>
            <w:r w:rsidR="006A75D2" w:rsidRPr="006A75D2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5C708BB8" w14:textId="7BAAA9FC" w:rsidR="00AC5B29" w:rsidRPr="006A75D2" w:rsidRDefault="00AC5B29" w:rsidP="002021DF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</w:t>
            </w:r>
            <w:r w:rsidR="00D675E9" w:rsidRPr="006A75D2">
              <w:rPr>
                <w:rFonts w:ascii="Roboto" w:eastAsia="Roboto" w:hAnsi="Roboto" w:cs="Roboto"/>
                <w:b w:val="0"/>
                <w:color w:val="000000" w:themeColor="text1"/>
              </w:rPr>
              <w:t>9</w:t>
            </w:r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4 </w:t>
            </w:r>
            <w:r w:rsidR="006A75D2" w:rsidRPr="006A75D2">
              <w:rPr>
                <w:rFonts w:ascii="Roboto" w:eastAsia="Roboto" w:hAnsi="Roboto" w:cs="Roboto"/>
                <w:b w:val="0"/>
                <w:color w:val="000000" w:themeColor="text1"/>
              </w:rPr>
              <w:t>3,35</w:t>
            </w:r>
            <w:r w:rsidRPr="006A75D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54BAF77B" w14:textId="44791D86" w:rsidR="00796038" w:rsidRPr="00E55F62" w:rsidRDefault="0079603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0315DF" w14:paraId="27A0F60D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10A6C39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7E6ADA9" w14:textId="350B1201" w:rsidR="000315DF" w:rsidRPr="004D332D" w:rsidRDefault="008B0F5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4D332D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</w:p>
        </w:tc>
      </w:tr>
      <w:tr w:rsidR="000315DF" w14:paraId="308256C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C37659A" w14:textId="598C3C50" w:rsidR="000315DF" w:rsidRPr="00555F30" w:rsidRDefault="000315DF" w:rsidP="00555F30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4418EFA" w14:textId="77777777" w:rsidR="000315DF" w:rsidRPr="00EE7AEA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2"/>
              </w:rPr>
            </w:pPr>
            <w:proofErr w:type="spellStart"/>
            <w:r w:rsidRPr="00EE7AEA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EE7AEA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EE7AEA">
              <w:rPr>
                <w:sz w:val="24"/>
                <w:szCs w:val="22"/>
              </w:rPr>
              <w:t>Operativ standard for Innlandet (OSI).</w:t>
            </w:r>
          </w:p>
          <w:p w14:paraId="3216D1FB" w14:textId="2CEE17E0" w:rsidR="005376FD" w:rsidRPr="00EE7AEA" w:rsidRDefault="005376FD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2"/>
              </w:rPr>
            </w:pPr>
          </w:p>
        </w:tc>
      </w:tr>
      <w:tr w:rsidR="000315DF" w14:paraId="180C6BD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34742BF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FD84CF0" w14:textId="05005643" w:rsidR="00B2388C" w:rsidRPr="004D332D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7F98D17D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F917949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AE6B41E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1B25FA4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4A9AC8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C4BDA0F" w14:textId="714F2495" w:rsidR="000315DF" w:rsidRPr="00555F30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555F30">
              <w:rPr>
                <w:rFonts w:cs="Roboto"/>
                <w:bCs/>
                <w:color w:val="000000" w:themeColor="text1"/>
              </w:rPr>
              <w:t>Kjøremønster:</w:t>
            </w:r>
            <w:r w:rsidR="00555F30">
              <w:rPr>
                <w:rFonts w:cs="Roboto"/>
                <w:bCs/>
                <w:color w:val="000000" w:themeColor="text1"/>
              </w:rPr>
              <w:t xml:space="preserve"> </w:t>
            </w:r>
            <w:proofErr w:type="spellStart"/>
            <w:r w:rsidR="000C1DDD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C1DDD">
              <w:rPr>
                <w:rFonts w:cs="Roboto"/>
                <w:b w:val="0"/>
                <w:color w:val="000000" w:themeColor="text1"/>
              </w:rPr>
              <w:t xml:space="preserve"> 2446 og </w:t>
            </w:r>
            <w:proofErr w:type="spellStart"/>
            <w:r w:rsidR="000C1DDD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C1DDD">
              <w:rPr>
                <w:rFonts w:cs="Roboto"/>
                <w:b w:val="0"/>
                <w:color w:val="000000" w:themeColor="text1"/>
              </w:rPr>
              <w:t xml:space="preserve"> 2478 prioriteres først, deretter </w:t>
            </w:r>
            <w:proofErr w:type="spellStart"/>
            <w:r w:rsidR="000C1DDD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C1DDD">
              <w:rPr>
                <w:rFonts w:cs="Roboto"/>
                <w:b w:val="0"/>
                <w:color w:val="000000" w:themeColor="text1"/>
              </w:rPr>
              <w:t xml:space="preserve"> 2494 og </w:t>
            </w:r>
            <w:proofErr w:type="spellStart"/>
            <w:r w:rsidR="000C1DDD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C1DDD">
              <w:rPr>
                <w:rFonts w:cs="Roboto"/>
                <w:b w:val="0"/>
                <w:color w:val="000000" w:themeColor="text1"/>
              </w:rPr>
              <w:t xml:space="preserve"> 2476 på retur. </w:t>
            </w:r>
            <w:r w:rsidR="00ED6A53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D663F5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24F93B55" w14:textId="77777777" w:rsidR="000315DF" w:rsidRPr="00EA7780" w:rsidRDefault="000315DF" w:rsidP="00A62B6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865E31B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47C63144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95CC8DC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17925A85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64A75570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285A194" w14:textId="0525420E" w:rsidR="000315DF" w:rsidRPr="00BE04E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BE04E3">
              <w:rPr>
                <w:rFonts w:cs="Roboto"/>
                <w:bCs/>
                <w:color w:val="000000" w:themeColor="text1"/>
              </w:rPr>
              <w:t xml:space="preserve"> </w:t>
            </w:r>
            <w:r w:rsidR="00BE04E3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5B944FDB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63C85B07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1858FD8D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2903D42E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EE2BC9E" w14:textId="60EBD3EC" w:rsidR="000315DF" w:rsidRPr="00605281" w:rsidRDefault="000315DF" w:rsidP="00605281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2B6AC4EE" w14:textId="77777777" w:rsidR="000315DF" w:rsidRPr="00055E2B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A119589" w14:textId="3A5730C7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BE04E3">
              <w:rPr>
                <w:rFonts w:cs="Roboto"/>
                <w:b w:val="0"/>
                <w:color w:val="000000" w:themeColor="text1"/>
              </w:rPr>
              <w:t xml:space="preserve"> Aurdal</w:t>
            </w:r>
          </w:p>
          <w:p w14:paraId="4FA26FA7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25A22D11" w14:textId="00AC2822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FF2406">
              <w:rPr>
                <w:rFonts w:cs="Roboto"/>
                <w:bCs/>
                <w:color w:val="000000" w:themeColor="text1"/>
              </w:rPr>
              <w:t xml:space="preserve"> </w:t>
            </w:r>
            <w:r w:rsidR="00FF2406">
              <w:rPr>
                <w:rFonts w:cs="Roboto"/>
                <w:b w:val="0"/>
                <w:color w:val="000000" w:themeColor="text1"/>
              </w:rPr>
              <w:t>5 – 7,5 meter</w:t>
            </w:r>
          </w:p>
          <w:p w14:paraId="0E8C655A" w14:textId="77777777" w:rsidR="000315DF" w:rsidRPr="00A16608" w:rsidRDefault="000315DF" w:rsidP="00BE04E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B18DBB4" w14:textId="51BCE1F9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130DF4" w:rsidRPr="00130DF4">
              <w:rPr>
                <w:rFonts w:cs="Roboto"/>
                <w:b w:val="0"/>
                <w:color w:val="000000" w:themeColor="text1"/>
              </w:rPr>
              <w:t>400 – 1440</w:t>
            </w:r>
            <w:r w:rsidR="00130DF4">
              <w:rPr>
                <w:rFonts w:cs="Roboto"/>
                <w:bCs/>
                <w:color w:val="000000" w:themeColor="text1"/>
              </w:rPr>
              <w:t xml:space="preserve"> </w:t>
            </w:r>
          </w:p>
          <w:p w14:paraId="43B15019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45AA268" w14:textId="44D75066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130DF4">
              <w:rPr>
                <w:rFonts w:cs="Roboto"/>
                <w:b w:val="0"/>
                <w:color w:val="000000" w:themeColor="text1"/>
              </w:rPr>
              <w:t xml:space="preserve"> Varierende geometri på roden, noe stigning.</w:t>
            </w:r>
          </w:p>
          <w:p w14:paraId="241522A9" w14:textId="77777777" w:rsidR="000315DF" w:rsidRPr="00270489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0A751C73" w14:textId="112DC345" w:rsidR="00B86590" w:rsidRPr="00B86590" w:rsidRDefault="000315DF" w:rsidP="00B8659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lastRenderedPageBreak/>
              <w:t>Øvrige faktorer på roden:</w:t>
            </w:r>
            <w:r w:rsidR="00130DF4">
              <w:rPr>
                <w:rFonts w:cs="Roboto"/>
                <w:bCs/>
                <w:color w:val="000000" w:themeColor="text1"/>
              </w:rPr>
              <w:t xml:space="preserve"> </w:t>
            </w:r>
            <w:r w:rsidR="00130DF4">
              <w:rPr>
                <w:rFonts w:cs="Roboto"/>
                <w:b w:val="0"/>
                <w:color w:val="000000" w:themeColor="text1"/>
              </w:rPr>
              <w:t xml:space="preserve">Gjennomgangstrafikk bruker aksen </w:t>
            </w:r>
            <w:r w:rsidR="00577C37">
              <w:rPr>
                <w:rFonts w:cs="Roboto"/>
                <w:b w:val="0"/>
                <w:color w:val="000000" w:themeColor="text1"/>
              </w:rPr>
              <w:t xml:space="preserve">E16 Aurdal – </w:t>
            </w:r>
            <w:proofErr w:type="spellStart"/>
            <w:r w:rsidR="00F47FA0">
              <w:rPr>
                <w:rFonts w:cs="Roboto"/>
                <w:b w:val="0"/>
                <w:color w:val="000000" w:themeColor="text1"/>
              </w:rPr>
              <w:t>f</w:t>
            </w:r>
            <w:r w:rsidR="00577C37">
              <w:rPr>
                <w:rFonts w:cs="Roboto"/>
                <w:b w:val="0"/>
                <w:color w:val="000000" w:themeColor="text1"/>
              </w:rPr>
              <w:t>v</w:t>
            </w:r>
            <w:proofErr w:type="spellEnd"/>
            <w:r w:rsidR="00577C37">
              <w:rPr>
                <w:rFonts w:cs="Roboto"/>
                <w:b w:val="0"/>
                <w:color w:val="000000" w:themeColor="text1"/>
              </w:rPr>
              <w:t xml:space="preserve"> 51 Golsvegen via </w:t>
            </w:r>
            <w:proofErr w:type="spellStart"/>
            <w:r w:rsidR="00577C3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77C37">
              <w:rPr>
                <w:rFonts w:cs="Roboto"/>
                <w:b w:val="0"/>
                <w:color w:val="000000" w:themeColor="text1"/>
              </w:rPr>
              <w:t xml:space="preserve"> 2446 og </w:t>
            </w:r>
            <w:proofErr w:type="spellStart"/>
            <w:r w:rsidR="00577C3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77C37">
              <w:rPr>
                <w:rFonts w:cs="Roboto"/>
                <w:b w:val="0"/>
                <w:color w:val="000000" w:themeColor="text1"/>
              </w:rPr>
              <w:t xml:space="preserve"> 2478 Vestringsbygde. </w:t>
            </w:r>
          </w:p>
          <w:p w14:paraId="5D94E4C2" w14:textId="194F360F" w:rsidR="00B86590" w:rsidRPr="00B86590" w:rsidRDefault="00B86590" w:rsidP="00B8659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Det er en del hyttetrafikk 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2494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Danebuvegen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>.</w:t>
            </w:r>
          </w:p>
          <w:p w14:paraId="6B7FA691" w14:textId="77777777" w:rsidR="000315DF" w:rsidRDefault="000315DF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6F2D1874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AFEEAA2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78BF4B7" w14:textId="0256473D" w:rsidR="006A3E07" w:rsidRPr="005D5254" w:rsidRDefault="006A3E07" w:rsidP="006A3E0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>18.7631</w:t>
            </w:r>
            <w:r w:rsidR="007614D7">
              <w:rPr>
                <w:rFonts w:ascii="Roboto" w:eastAsia="Roboto" w:hAnsi="Roboto" w:cs="Roboto"/>
                <w:b w:val="0"/>
                <w:color w:val="000000" w:themeColor="text1"/>
              </w:rPr>
              <w:t>4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Vinterberedskap, lastebil med vinterdriftutstyr. </w:t>
            </w:r>
            <w:r w:rsidR="00A00E1A">
              <w:rPr>
                <w:rFonts w:ascii="Roboto" w:eastAsia="Roboto" w:hAnsi="Roboto" w:cs="Roboto"/>
                <w:b w:val="0"/>
                <w:color w:val="000000" w:themeColor="text1"/>
              </w:rPr>
              <w:t>Svingbar p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log type </w:t>
            </w:r>
            <w:r w:rsidR="007614D7">
              <w:rPr>
                <w:rFonts w:ascii="Roboto" w:eastAsia="Roboto" w:hAnsi="Roboto" w:cs="Roboto"/>
                <w:b w:val="0"/>
                <w:color w:val="000000" w:themeColor="text1"/>
              </w:rPr>
              <w:t>D70 eller tilsvarende</w:t>
            </w:r>
          </w:p>
          <w:p w14:paraId="407BF9DB" w14:textId="3683CBFF" w:rsidR="006A3E07" w:rsidRPr="00E769E6" w:rsidRDefault="006A3E0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FA3A0E" w14:paraId="6F377A1D" w14:textId="77777777" w:rsidTr="00FA3A0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E18FAE2" w14:textId="3E549635" w:rsidR="00FA3A0E" w:rsidRPr="33D7F3D5" w:rsidRDefault="00FA3A0E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F5D73FC" w14:textId="77777777" w:rsidR="00FA3A0E" w:rsidRPr="00F47FA0" w:rsidRDefault="00FA3A0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0315DF" w14:paraId="61D75819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010087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220728C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3481559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D5B9F0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EEFE717" w14:textId="5B4AA451" w:rsidR="000315DF" w:rsidRPr="00A509F9" w:rsidRDefault="004158E4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4158E4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</w:t>
            </w:r>
            <w:r w:rsidRPr="004158E4">
              <w:rPr>
                <w:rFonts w:ascii="Roboto" w:eastAsia="Roboto" w:hAnsi="Roboto" w:cs="Roboto"/>
                <w:b/>
                <w:bCs/>
                <w:sz w:val="24"/>
                <w:szCs w:val="24"/>
              </w:rPr>
              <w:t>.</w:t>
            </w:r>
            <w:r w:rsidRPr="004158E4">
              <w:rPr>
                <w:rFonts w:ascii="Roboto" w:eastAsia="Roboto" w:hAnsi="Roboto" w:cs="Roboto"/>
                <w:sz w:val="24"/>
                <w:szCs w:val="24"/>
              </w:rPr>
              <w:t xml:space="preserve"> OSI.</w:t>
            </w:r>
          </w:p>
        </w:tc>
      </w:tr>
      <w:tr w:rsidR="000315DF" w14:paraId="0208EC83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0BE5654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0102BCBF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10F91E6" w14:textId="1CD25716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495AE2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28DE2914" w14:textId="3DF2959F" w:rsidR="00F5631D" w:rsidRPr="00EE7AEA" w:rsidRDefault="005E37C0" w:rsidP="00F5631D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2446 S2D10 m 0 </w:t>
            </w:r>
            <w:r w:rsidR="005260A4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–</w:t>
            </w:r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2700</w:t>
            </w:r>
            <w:r w:rsidR="005260A4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3CD15987" w14:textId="5741B2FD" w:rsidR="005E37C0" w:rsidRPr="00EE7AEA" w:rsidRDefault="005E37C0" w:rsidP="00F5631D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2478 S1D1 m</w:t>
            </w:r>
            <w:r w:rsidR="005260A4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4000 – 5000 </w:t>
            </w:r>
          </w:p>
          <w:p w14:paraId="2D5D0C55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5AEEDC5" w14:textId="77777777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6C361DC4" w14:textId="5FCFF7A4" w:rsidR="004158E4" w:rsidRPr="00EE7AEA" w:rsidRDefault="000315DF" w:rsidP="008A2701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EE7AEA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EE7AEA">
              <w:rPr>
                <w:rFonts w:cs="Roboto"/>
                <w:b w:val="0"/>
                <w:bCs/>
              </w:rPr>
              <w:t>kjøving</w:t>
            </w:r>
            <w:proofErr w:type="spellEnd"/>
            <w:r w:rsidRPr="00EE7AEA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1683AA90" w14:textId="29C05A90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495AE2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158E4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54330BD0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5590F91" w14:textId="3174E01A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495AE2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95AE2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04B701D3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BCDAE73" w14:textId="3ADC65E3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495AE2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95AE2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CAA77D4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2C3B1D8" w14:textId="41C22304" w:rsidR="000315DF" w:rsidRPr="00EE7AEA" w:rsidRDefault="004158E4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EE7AEA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495AE2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95AE2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388A7D4B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7736C27" w14:textId="02CAF8DA" w:rsidR="000315DF" w:rsidRPr="00EE7AEA" w:rsidRDefault="000315DF" w:rsidP="00EE7AEA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495AE2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4158E4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</w:t>
            </w:r>
          </w:p>
        </w:tc>
      </w:tr>
      <w:tr w:rsidR="000315DF" w14:paraId="5BFB44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B6616FD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68CA0A3" w14:textId="7CDB6DAF" w:rsidR="000315DF" w:rsidRPr="00737EA4" w:rsidRDefault="009B4CC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737EA4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3603119A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183113F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C39872A" w14:textId="77777777" w:rsidR="000315DF" w:rsidRPr="009B4CCB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9B4CCB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1AA0C46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EC71564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EDCE7D2" w14:textId="77777777" w:rsidR="000315DF" w:rsidRPr="00255271" w:rsidRDefault="00764733" w:rsidP="0025527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Style w:val="normaltextrun"/>
                <w:b w:val="0"/>
                <w:bCs/>
                <w:color w:val="000000"/>
              </w:rPr>
              <w:t>Tilstrebe «pu</w:t>
            </w:r>
            <w:r>
              <w:rPr>
                <w:rStyle w:val="normaltextrun"/>
                <w:b w:val="0"/>
                <w:bCs/>
              </w:rPr>
              <w:t>nktstrøing» (Svinger bakker ol).</w:t>
            </w:r>
          </w:p>
          <w:p w14:paraId="7B9EEAC0" w14:textId="6959A81E" w:rsidR="00764733" w:rsidRPr="00255271" w:rsidRDefault="00255271" w:rsidP="00255271">
            <w:pPr>
              <w:pStyle w:val="Ingress"/>
              <w:numPr>
                <w:ilvl w:val="0"/>
                <w:numId w:val="2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</w:tbl>
    <w:p w14:paraId="25CF3E98" w14:textId="77777777" w:rsidR="000315DF" w:rsidRDefault="000315DF" w:rsidP="000315DF">
      <w:pPr>
        <w:ind w:left="0"/>
      </w:pPr>
    </w:p>
    <w:p w14:paraId="70B3C767" w14:textId="77777777" w:rsidR="00D549C8" w:rsidRDefault="00D549C8" w:rsidP="000315DF">
      <w:pPr>
        <w:ind w:left="0"/>
      </w:pPr>
    </w:p>
    <w:p w14:paraId="2F032E8F" w14:textId="391917D6" w:rsidR="000315DF" w:rsidRPr="000B6616" w:rsidRDefault="000315DF" w:rsidP="000B6616">
      <w:pPr>
        <w:pStyle w:val="Overskrift3"/>
        <w:rPr>
          <w:rFonts w:ascii="Roboto" w:eastAsia="Roboto" w:hAnsi="Roboto" w:cs="Roboto"/>
          <w:bCs/>
          <w:szCs w:val="28"/>
        </w:rPr>
      </w:pPr>
      <w:bookmarkStart w:id="14" w:name="_Toc238736194"/>
      <w:r w:rsidRPr="33D7F3D5">
        <w:rPr>
          <w:rFonts w:ascii="Roboto" w:eastAsia="Roboto" w:hAnsi="Roboto" w:cs="Roboto"/>
          <w:bCs/>
          <w:szCs w:val="28"/>
        </w:rPr>
        <w:lastRenderedPageBreak/>
        <w:t>Rode</w:t>
      </w:r>
      <w:r w:rsidR="00E64ECE">
        <w:rPr>
          <w:rFonts w:ascii="Roboto" w:eastAsia="Roboto" w:hAnsi="Roboto" w:cs="Roboto"/>
          <w:bCs/>
          <w:szCs w:val="28"/>
        </w:rPr>
        <w:t xml:space="preserve"> </w:t>
      </w:r>
      <w:r w:rsidR="000A3487">
        <w:rPr>
          <w:rFonts w:ascii="Roboto" w:eastAsia="Roboto" w:hAnsi="Roboto" w:cs="Roboto"/>
          <w:bCs/>
          <w:szCs w:val="28"/>
        </w:rPr>
        <w:t>8</w:t>
      </w:r>
      <w:r>
        <w:tab/>
      </w:r>
      <w:r w:rsidR="001B0430">
        <w:rPr>
          <w:rFonts w:ascii="Roboto" w:eastAsia="Roboto" w:hAnsi="Roboto" w:cs="Roboto"/>
          <w:bCs/>
          <w:szCs w:val="28"/>
        </w:rPr>
        <w:t>Ulnes - Slidre</w:t>
      </w:r>
      <w:bookmarkEnd w:id="14"/>
    </w:p>
    <w:p w14:paraId="281DF94B" w14:textId="4F7AE8AF" w:rsidR="000315DF" w:rsidRDefault="000B6616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0B6616">
        <w:rPr>
          <w:rFonts w:ascii="Roboto" w:eastAsia="Roboto" w:hAnsi="Roboto" w:cs="Roboto"/>
          <w:bCs/>
          <w:noProof/>
          <w:color w:val="000000" w:themeColor="text1"/>
          <w:lang w:val="nn-NO"/>
        </w:rPr>
        <w:drawing>
          <wp:inline distT="0" distB="0" distL="0" distR="0" wp14:anchorId="393D5053" wp14:editId="487721FE">
            <wp:extent cx="5760085" cy="6602730"/>
            <wp:effectExtent l="0" t="0" r="0" b="7620"/>
            <wp:docPr id="139112461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124616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0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6CA4346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0F187D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8D5D183" w14:textId="039EACAC" w:rsidR="000315DF" w:rsidRDefault="005C5DD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25,</w:t>
            </w:r>
            <w:r w:rsidR="00F31A59" w:rsidRPr="00EE7AEA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7</w:t>
            </w:r>
            <w:r w:rsidR="005C7683" w:rsidRPr="00EE7AEA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km</w:t>
            </w:r>
            <w:r w:rsidR="00881532" w:rsidRPr="00EE7AEA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,</w:t>
            </w:r>
            <w:r w:rsidR="00881532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fordelt på:</w:t>
            </w:r>
          </w:p>
          <w:p w14:paraId="3CF9BB1F" w14:textId="4E2A13FF" w:rsidR="00881532" w:rsidRPr="00782893" w:rsidRDefault="00881532" w:rsidP="00881532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2476 </w:t>
            </w:r>
            <w:r w:rsidR="00782893" w:rsidRPr="00782893">
              <w:rPr>
                <w:rFonts w:ascii="Roboto" w:eastAsia="Roboto" w:hAnsi="Roboto" w:cs="Roboto"/>
                <w:b w:val="0"/>
                <w:color w:val="000000" w:themeColor="text1"/>
              </w:rPr>
              <w:t>1</w:t>
            </w:r>
            <w:r w:rsidR="00235C98">
              <w:rPr>
                <w:rFonts w:ascii="Roboto" w:eastAsia="Roboto" w:hAnsi="Roboto" w:cs="Roboto"/>
                <w:b w:val="0"/>
                <w:color w:val="000000" w:themeColor="text1"/>
              </w:rPr>
              <w:t>,46</w:t>
            </w:r>
            <w:r w:rsidR="00782893" w:rsidRPr="0078289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5FDF97B5" w14:textId="71A7F550" w:rsidR="00782893" w:rsidRPr="00782893" w:rsidRDefault="00782893" w:rsidP="00881532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2484 19,</w:t>
            </w:r>
            <w:r w:rsidR="00E319D4">
              <w:rPr>
                <w:rFonts w:ascii="Roboto" w:eastAsia="Roboto" w:hAnsi="Roboto" w:cs="Roboto"/>
                <w:b w:val="0"/>
                <w:color w:val="000000" w:themeColor="text1"/>
              </w:rPr>
              <w:t>65</w:t>
            </w:r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6CF42108" w14:textId="58400215" w:rsidR="00782893" w:rsidRDefault="00782893" w:rsidP="00881532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2486 4,5</w:t>
            </w:r>
            <w:r w:rsidR="00E319D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9 </w:t>
            </w:r>
            <w:r w:rsidRPr="00782893">
              <w:rPr>
                <w:rFonts w:ascii="Roboto" w:eastAsia="Roboto" w:hAnsi="Roboto" w:cs="Roboto"/>
                <w:b w:val="0"/>
                <w:color w:val="000000" w:themeColor="text1"/>
              </w:rPr>
              <w:t>km</w:t>
            </w:r>
          </w:p>
        </w:tc>
      </w:tr>
      <w:tr w:rsidR="000315DF" w14:paraId="6E0CC7A6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27A4C7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738DEDF" w14:textId="7C3D0CC8" w:rsidR="00B84000" w:rsidRDefault="001D0A04" w:rsidP="006E654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D0A04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1D0A0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B84000">
              <w:rPr>
                <w:rFonts w:ascii="Roboto" w:eastAsia="Roboto" w:hAnsi="Roboto" w:cs="Roboto"/>
                <w:b w:val="0"/>
                <w:color w:val="000000" w:themeColor="text1"/>
              </w:rPr>
              <w:t>på følgende veger:</w:t>
            </w:r>
          </w:p>
          <w:p w14:paraId="7ADDC520" w14:textId="76D2097E" w:rsidR="00B7566C" w:rsidRDefault="00B7566C" w:rsidP="00ED6C3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2476 </w:t>
            </w:r>
          </w:p>
          <w:p w14:paraId="67565A45" w14:textId="77777777" w:rsidR="00782893" w:rsidRDefault="00ED6C3D" w:rsidP="00782893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2484 </w:t>
            </w:r>
          </w:p>
          <w:p w14:paraId="14C2A660" w14:textId="372025C9" w:rsidR="00B84000" w:rsidRDefault="00B84000" w:rsidP="0078289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DkE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58D492B3" w14:textId="2FB42F25" w:rsidR="000315DF" w:rsidRPr="00AE0642" w:rsidRDefault="00B84000" w:rsidP="00AE0642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95647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9564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2486</w:t>
            </w:r>
            <w:r w:rsidR="00D6194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</w:tc>
      </w:tr>
      <w:tr w:rsidR="000315DF" w14:paraId="0CA9DE0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410AED6" w14:textId="64BD6B03" w:rsidR="000315DF" w:rsidRPr="00782893" w:rsidRDefault="000315DF" w:rsidP="00782893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A55123F" w14:textId="00838547" w:rsidR="000315DF" w:rsidRPr="00782893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cs="Roboto"/>
                <w:color w:val="000000"/>
              </w:rPr>
              <w:t>Iht</w:t>
            </w:r>
            <w:proofErr w:type="spellEnd"/>
            <w:r>
              <w:rPr>
                <w:rFonts w:cs="Roboto"/>
                <w:color w:val="000000"/>
              </w:rPr>
              <w:t xml:space="preserve"> </w:t>
            </w:r>
            <w:r>
              <w:t>Operativ standard for Innlandet (OSI).</w:t>
            </w:r>
          </w:p>
        </w:tc>
      </w:tr>
      <w:tr w:rsidR="000315DF" w14:paraId="69F48C7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BB72534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C1B2F5A" w14:textId="4F39397F" w:rsidR="008B2909" w:rsidRPr="00782893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3181BBA8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5BD024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F0C2F5D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629C70D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908F0B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B214064" w14:textId="254E3F51" w:rsidR="00782893" w:rsidRPr="00E65464" w:rsidRDefault="000315DF" w:rsidP="00A5456E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E65464">
              <w:rPr>
                <w:rFonts w:cs="Roboto"/>
                <w:bCs/>
                <w:color w:val="000000" w:themeColor="text1"/>
              </w:rPr>
              <w:t>Kjøremønster:</w:t>
            </w:r>
            <w:r w:rsidR="00782893" w:rsidRPr="00E65464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1F393A">
              <w:rPr>
                <w:rFonts w:cs="Roboto"/>
                <w:b w:val="0"/>
                <w:color w:val="000000" w:themeColor="text1"/>
              </w:rPr>
              <w:t xml:space="preserve">Brøyteroden starter på </w:t>
            </w:r>
            <w:proofErr w:type="spellStart"/>
            <w:r w:rsidR="001F393A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1F393A">
              <w:rPr>
                <w:rFonts w:cs="Roboto"/>
                <w:b w:val="0"/>
                <w:color w:val="000000" w:themeColor="text1"/>
              </w:rPr>
              <w:t xml:space="preserve"> 2476 og </w:t>
            </w:r>
            <w:proofErr w:type="spellStart"/>
            <w:r w:rsidR="001F393A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1F393A">
              <w:rPr>
                <w:rFonts w:cs="Roboto"/>
                <w:b w:val="0"/>
                <w:color w:val="000000" w:themeColor="text1"/>
              </w:rPr>
              <w:t xml:space="preserve"> 24</w:t>
            </w:r>
            <w:r w:rsidR="008956E3">
              <w:rPr>
                <w:rFonts w:cs="Roboto"/>
                <w:b w:val="0"/>
                <w:color w:val="000000" w:themeColor="text1"/>
              </w:rPr>
              <w:t xml:space="preserve">86 i Ulnes, og deretter videre på </w:t>
            </w:r>
            <w:proofErr w:type="spellStart"/>
            <w:r w:rsidR="008956E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8956E3">
              <w:rPr>
                <w:rFonts w:cs="Roboto"/>
                <w:b w:val="0"/>
                <w:color w:val="000000" w:themeColor="text1"/>
              </w:rPr>
              <w:t xml:space="preserve"> 2484 til Slidre med avstikker til Røn</w:t>
            </w:r>
            <w:r w:rsidR="004546D9">
              <w:rPr>
                <w:rFonts w:cs="Roboto"/>
                <w:b w:val="0"/>
                <w:color w:val="000000" w:themeColor="text1"/>
              </w:rPr>
              <w:t>.</w:t>
            </w:r>
          </w:p>
          <w:p w14:paraId="6EC9B181" w14:textId="77777777" w:rsidR="000315DF" w:rsidRPr="00EA7780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AABA2F7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3597B65F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83C2FC8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5801DA41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5A1EDE35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D3F74FD" w14:textId="1AF4E041" w:rsidR="000315DF" w:rsidRPr="00D61941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D61941">
              <w:rPr>
                <w:rFonts w:cs="Roboto"/>
                <w:bCs/>
                <w:color w:val="000000" w:themeColor="text1"/>
              </w:rPr>
              <w:t xml:space="preserve"> </w:t>
            </w:r>
            <w:r w:rsidR="00D61941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3677F0AB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3258932F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0B133B5C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7BD8DE42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1D94A5C" w14:textId="695F7175" w:rsidR="000315DF" w:rsidRPr="007E3BD2" w:rsidRDefault="000315DF" w:rsidP="007E3BD2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18068231" w14:textId="77777777" w:rsidR="000315DF" w:rsidRPr="00055E2B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CBD5250" w14:textId="568A8415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D61941">
              <w:rPr>
                <w:rFonts w:cs="Roboto"/>
                <w:bCs/>
                <w:color w:val="000000" w:themeColor="text1"/>
              </w:rPr>
              <w:t xml:space="preserve"> </w:t>
            </w:r>
            <w:r w:rsidR="00377C7C">
              <w:rPr>
                <w:rFonts w:cs="Roboto"/>
                <w:b w:val="0"/>
                <w:color w:val="000000" w:themeColor="text1"/>
              </w:rPr>
              <w:t>Røn og Slidre sentrum.</w:t>
            </w:r>
          </w:p>
          <w:p w14:paraId="160BAFF7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596A5598" w14:textId="14CCD12A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EA3C25">
              <w:rPr>
                <w:rFonts w:cs="Roboto"/>
                <w:bCs/>
                <w:color w:val="000000" w:themeColor="text1"/>
              </w:rPr>
              <w:t xml:space="preserve"> </w:t>
            </w:r>
            <w:r w:rsidR="00EA3C25">
              <w:rPr>
                <w:rFonts w:cs="Roboto"/>
                <w:b w:val="0"/>
                <w:color w:val="000000" w:themeColor="text1"/>
              </w:rPr>
              <w:t>4 – 7 meter</w:t>
            </w:r>
          </w:p>
          <w:p w14:paraId="636BD0DE" w14:textId="77777777" w:rsidR="000315DF" w:rsidRPr="00A16608" w:rsidRDefault="000315DF" w:rsidP="00377C7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A38B575" w14:textId="2D3659F3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7E3BD2">
              <w:rPr>
                <w:rFonts w:cs="Roboto"/>
                <w:b w:val="0"/>
                <w:color w:val="000000" w:themeColor="text1"/>
              </w:rPr>
              <w:t>180 - 1000</w:t>
            </w:r>
          </w:p>
          <w:p w14:paraId="2C96170E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15A6EE7" w14:textId="520109AA" w:rsidR="000315DF" w:rsidRPr="000C4B31" w:rsidRDefault="000315DF" w:rsidP="000C4B3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7E3BD2">
              <w:rPr>
                <w:rFonts w:cs="Roboto"/>
                <w:bCs/>
                <w:color w:val="000000" w:themeColor="text1"/>
              </w:rPr>
              <w:t xml:space="preserve"> </w:t>
            </w:r>
            <w:r w:rsidR="007E3BD2">
              <w:rPr>
                <w:rFonts w:cs="Roboto"/>
                <w:b w:val="0"/>
                <w:color w:val="000000" w:themeColor="text1"/>
              </w:rPr>
              <w:t xml:space="preserve">En del høydeforskjeller på roden. </w:t>
            </w:r>
            <w:proofErr w:type="spellStart"/>
            <w:r w:rsidR="000C4B31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C4B31">
              <w:rPr>
                <w:rFonts w:cs="Roboto"/>
                <w:b w:val="0"/>
                <w:color w:val="000000" w:themeColor="text1"/>
              </w:rPr>
              <w:t xml:space="preserve"> 2484 Flatåkervegen – Rønsvegen har flere smale </w:t>
            </w:r>
            <w:r w:rsidR="00A5456E">
              <w:rPr>
                <w:rFonts w:cs="Roboto"/>
                <w:b w:val="0"/>
                <w:color w:val="000000" w:themeColor="text1"/>
              </w:rPr>
              <w:t>partier.</w:t>
            </w:r>
          </w:p>
          <w:p w14:paraId="01C0D021" w14:textId="77777777" w:rsidR="000C4B31" w:rsidRPr="000C4B31" w:rsidRDefault="000C4B31" w:rsidP="000C4B31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7159908" w14:textId="21371BA1" w:rsidR="000315DF" w:rsidRPr="00007200" w:rsidRDefault="000315DF" w:rsidP="0000720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 w:rsidR="000C4B31">
              <w:rPr>
                <w:rFonts w:cs="Roboto"/>
                <w:bCs/>
                <w:color w:val="000000" w:themeColor="text1"/>
              </w:rPr>
              <w:t xml:space="preserve"> </w:t>
            </w:r>
            <w:r w:rsidR="00007200" w:rsidRPr="00007200">
              <w:rPr>
                <w:rFonts w:cs="Roboto"/>
                <w:b w:val="0"/>
                <w:color w:val="000000" w:themeColor="text1"/>
              </w:rPr>
              <w:t xml:space="preserve">Hyttetrafikk på </w:t>
            </w:r>
            <w:proofErr w:type="spellStart"/>
            <w:r w:rsidR="00007200" w:rsidRPr="00007200">
              <w:rPr>
                <w:rFonts w:cs="Roboto"/>
                <w:b w:val="0"/>
                <w:color w:val="000000" w:themeColor="text1"/>
              </w:rPr>
              <w:t>f</w:t>
            </w:r>
            <w:r w:rsidR="000C4B31">
              <w:rPr>
                <w:rFonts w:cs="Roboto"/>
                <w:b w:val="0"/>
                <w:color w:val="000000" w:themeColor="text1"/>
              </w:rPr>
              <w:t>v</w:t>
            </w:r>
            <w:proofErr w:type="spellEnd"/>
            <w:r w:rsidR="000C4B31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007200">
              <w:rPr>
                <w:rFonts w:cs="Roboto"/>
                <w:b w:val="0"/>
                <w:color w:val="000000" w:themeColor="text1"/>
              </w:rPr>
              <w:t xml:space="preserve">2476 og </w:t>
            </w:r>
            <w:proofErr w:type="spellStart"/>
            <w:r w:rsidR="00007200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07200">
              <w:rPr>
                <w:rFonts w:cs="Roboto"/>
                <w:b w:val="0"/>
                <w:color w:val="000000" w:themeColor="text1"/>
              </w:rPr>
              <w:t xml:space="preserve"> 2486 mellom Ulnes og Vaset.</w:t>
            </w:r>
          </w:p>
        </w:tc>
      </w:tr>
      <w:tr w:rsidR="000315DF" w14:paraId="7C5E07EC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6A0E28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51E743D" w14:textId="2F817EA1" w:rsidR="00CC4379" w:rsidRPr="00BD0077" w:rsidRDefault="00540BF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18.7714 Vinterberedskap, Traktor min 230 Hk med vinterdrift</w:t>
            </w:r>
            <w:r w:rsidR="00790F5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utstyr. </w:t>
            </w:r>
            <w:r w:rsidR="00286925">
              <w:rPr>
                <w:rFonts w:ascii="Roboto" w:eastAsia="Roboto" w:hAnsi="Roboto" w:cs="Roboto"/>
                <w:b w:val="0"/>
                <w:color w:val="000000" w:themeColor="text1"/>
              </w:rPr>
              <w:t>Svingbar p</w:t>
            </w:r>
            <w:r w:rsidR="00DF2B7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log type D70 eller tilsvarende. </w:t>
            </w:r>
          </w:p>
        </w:tc>
      </w:tr>
      <w:tr w:rsidR="00FA3A0E" w14:paraId="51C40CFB" w14:textId="77777777" w:rsidTr="00FA3A0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F97CBA0" w14:textId="6932DD5C" w:rsidR="00FA3A0E" w:rsidRPr="33D7F3D5" w:rsidRDefault="00FA3A0E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D6B8B18" w14:textId="77777777" w:rsidR="00FA3A0E" w:rsidRPr="00A86DEE" w:rsidRDefault="00FA3A0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</w:p>
        </w:tc>
      </w:tr>
      <w:tr w:rsidR="000315DF" w14:paraId="58DC9EC7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E62D8AD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11F4D12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103DA70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2C4203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914DBB5" w14:textId="3770E42A" w:rsidR="000315DF" w:rsidRPr="00A86DEE" w:rsidRDefault="00A86DEE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A86DEE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0315DF" w14:paraId="323C3654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83D0C6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4910F3D4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4BFA7A3" w14:textId="77777777" w:rsidR="00847EF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007200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2A66D8E5" w14:textId="7E01723B" w:rsidR="000315DF" w:rsidRPr="00EE7AEA" w:rsidRDefault="00A86DEE" w:rsidP="00847EFF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2486</w:t>
            </w:r>
            <w:r w:rsidR="00847EFF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S1D1 m 0 – 4600. </w:t>
            </w:r>
          </w:p>
          <w:p w14:paraId="469B8A9B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82125BD" w14:textId="77777777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605FED5A" w14:textId="58F313A1" w:rsidR="00A86DEE" w:rsidRPr="00D549C8" w:rsidRDefault="000315DF" w:rsidP="00847EF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D549C8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D549C8">
              <w:rPr>
                <w:rFonts w:cs="Roboto"/>
                <w:b w:val="0"/>
                <w:bCs/>
              </w:rPr>
              <w:t>kjøving</w:t>
            </w:r>
            <w:proofErr w:type="spellEnd"/>
            <w:r w:rsidRPr="00D549C8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182A5DF0" w14:textId="34CA0BB4" w:rsidR="000315DF" w:rsidRPr="00EE7AEA" w:rsidRDefault="000315DF" w:rsidP="005873C0">
            <w:pPr>
              <w:pStyle w:val="Ingress"/>
              <w:numPr>
                <w:ilvl w:val="0"/>
                <w:numId w:val="2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5873C0" w:rsidRPr="00EE7AEA">
              <w:rPr>
                <w:rFonts w:ascii="Calibri" w:eastAsia="Times New Roman" w:hAnsi="Calibri" w:cs="Calibri"/>
                <w:sz w:val="28"/>
                <w:lang w:eastAsia="nb-NO"/>
              </w:rPr>
              <w:t xml:space="preserve"> </w:t>
            </w:r>
            <w:r w:rsidR="005873C0" w:rsidRPr="00EE7AEA">
              <w:rPr>
                <w:rFonts w:ascii="Roboto" w:eastAsia="Roboto" w:hAnsi="Roboto" w:cs="Roboto"/>
                <w:b w:val="0"/>
                <w:color w:val="000000" w:themeColor="text1"/>
                <w:szCs w:val="22"/>
              </w:rPr>
              <w:t>Nødvendige tiltak avtales med byggherre.</w:t>
            </w:r>
          </w:p>
          <w:p w14:paraId="2C628FEA" w14:textId="462FC27F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B66E1F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66E1F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C37C1AC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20DD021" w14:textId="31454E44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B66E1F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66E1F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46F66A5D" w14:textId="77777777" w:rsidR="000315DF" w:rsidRPr="00EE7AE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796691E" w14:textId="7F744324" w:rsidR="000315DF" w:rsidRPr="00EE7AEA" w:rsidRDefault="005873C0" w:rsidP="00A32C6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EE7AEA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B66E1F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66E1F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78CDA83B" w14:textId="7ABF0647" w:rsidR="000315DF" w:rsidRPr="00EE7AEA" w:rsidRDefault="000315DF" w:rsidP="00A32C68">
            <w:pPr>
              <w:pStyle w:val="Ingress"/>
              <w:numPr>
                <w:ilvl w:val="0"/>
                <w:numId w:val="2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B66E1F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A32C68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forekommer strekninger på roden med manglende rekkverk og hindringer innenfor vegens sikkerhetssone som må hensyntas ved utførelse. </w:t>
            </w:r>
          </w:p>
          <w:p w14:paraId="04BBC604" w14:textId="29D228C5" w:rsidR="000315DF" w:rsidRPr="00EE7AE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E7AEA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  <w:r w:rsidR="00B66E1F" w:rsidRPr="00EE7AE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66E1F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Koordinere brøyting</w:t>
            </w:r>
            <w:r w:rsidR="001C1040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av vegbane mot brøyting av fortau</w:t>
            </w:r>
            <w:r w:rsidR="000F4D5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i rode 5</w:t>
            </w:r>
            <w:r w:rsidR="001C1040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</w:t>
            </w:r>
            <w:proofErr w:type="spellStart"/>
            <w:r w:rsidR="001C1040" w:rsidRPr="00EE7AE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="001C1040" w:rsidRPr="00EE7AE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2476 Ulnes bru.</w:t>
            </w:r>
          </w:p>
          <w:p w14:paraId="7900E41D" w14:textId="77777777" w:rsidR="000315DF" w:rsidRDefault="000315DF" w:rsidP="001C1040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0315DF" w14:paraId="2483472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AFD0FD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9560824" w14:textId="72BA615A" w:rsidR="000315DF" w:rsidRPr="00857893" w:rsidRDefault="0085789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Slidre sentrum</w:t>
            </w:r>
          </w:p>
        </w:tc>
      </w:tr>
      <w:tr w:rsidR="000315DF" w14:paraId="25044D62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B4CDF6E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F24775F" w14:textId="77777777" w:rsidR="000315DF" w:rsidRPr="00A32C68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A32C68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6BBD948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1196239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21B1EAE" w14:textId="77777777" w:rsidR="00857893" w:rsidRPr="008D3A7C" w:rsidRDefault="00857893" w:rsidP="00857893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4529B2CF" w14:textId="02F36536" w:rsidR="000315DF" w:rsidRPr="00857893" w:rsidRDefault="00857893" w:rsidP="00857893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</w:tbl>
    <w:p w14:paraId="7F3FECB0" w14:textId="77777777" w:rsidR="00857893" w:rsidRDefault="00857893" w:rsidP="00CA1169">
      <w:pPr>
        <w:ind w:left="0"/>
      </w:pPr>
    </w:p>
    <w:p w14:paraId="32D86745" w14:textId="77777777" w:rsidR="00950888" w:rsidRDefault="00950888" w:rsidP="00CA1169">
      <w:pPr>
        <w:ind w:left="0"/>
      </w:pPr>
    </w:p>
    <w:p w14:paraId="6DA439F5" w14:textId="77777777" w:rsidR="00950888" w:rsidRPr="00857893" w:rsidRDefault="00950888" w:rsidP="00CA1169">
      <w:pPr>
        <w:ind w:left="0"/>
      </w:pPr>
    </w:p>
    <w:p w14:paraId="52DB5735" w14:textId="6E3B603F" w:rsidR="000315DF" w:rsidRPr="00CA1169" w:rsidRDefault="000315DF" w:rsidP="00CA1169">
      <w:pPr>
        <w:pStyle w:val="Overskrift3"/>
        <w:rPr>
          <w:rFonts w:ascii="Roboto" w:eastAsia="Roboto" w:hAnsi="Roboto" w:cs="Roboto"/>
          <w:bCs/>
          <w:szCs w:val="28"/>
        </w:rPr>
      </w:pPr>
      <w:bookmarkStart w:id="15" w:name="_Toc238736195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0A3487">
        <w:rPr>
          <w:rFonts w:ascii="Roboto" w:eastAsia="Roboto" w:hAnsi="Roboto" w:cs="Roboto"/>
          <w:bCs/>
          <w:szCs w:val="28"/>
        </w:rPr>
        <w:t>9</w:t>
      </w:r>
      <w:r>
        <w:tab/>
      </w:r>
      <w:r w:rsidR="000E1F98">
        <w:rPr>
          <w:rFonts w:ascii="Roboto" w:eastAsia="Roboto" w:hAnsi="Roboto" w:cs="Roboto"/>
          <w:bCs/>
          <w:szCs w:val="28"/>
        </w:rPr>
        <w:t>Røn - Lomen</w:t>
      </w:r>
      <w:bookmarkEnd w:id="15"/>
    </w:p>
    <w:p w14:paraId="43AD7827" w14:textId="115A8286" w:rsidR="000315DF" w:rsidRDefault="00950888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950888">
        <w:rPr>
          <w:rFonts w:ascii="Roboto" w:eastAsia="Roboto" w:hAnsi="Roboto" w:cs="Roboto"/>
          <w:bCs/>
          <w:noProof/>
          <w:color w:val="000000" w:themeColor="text1"/>
          <w:lang w:val="nn-NO"/>
        </w:rPr>
        <w:drawing>
          <wp:inline distT="0" distB="0" distL="0" distR="0" wp14:anchorId="584E01C8" wp14:editId="12BDF496">
            <wp:extent cx="5760085" cy="5791835"/>
            <wp:effectExtent l="0" t="0" r="0" b="0"/>
            <wp:docPr id="162547217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47217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9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00F27B1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0E7393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6B3A07D" w14:textId="77BC9894" w:rsidR="004678FA" w:rsidRPr="002E464B" w:rsidRDefault="002B778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32,</w:t>
            </w:r>
            <w:r w:rsidR="006A6EE9" w:rsidRPr="002E0094">
              <w:rPr>
                <w:rFonts w:ascii="Roboto" w:eastAsia="Roboto" w:hAnsi="Roboto" w:cs="Roboto"/>
                <w:b w:val="0"/>
                <w:color w:val="000000" w:themeColor="text1"/>
              </w:rPr>
              <w:t>7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  <w:r w:rsidR="00D446AB" w:rsidRPr="002E464B">
              <w:rPr>
                <w:rFonts w:ascii="Roboto" w:eastAsia="Roboto" w:hAnsi="Roboto" w:cs="Roboto"/>
                <w:b w:val="0"/>
                <w:color w:val="000000" w:themeColor="text1"/>
              </w:rPr>
              <w:t>, fordelt på:</w:t>
            </w:r>
          </w:p>
          <w:p w14:paraId="04DEC98B" w14:textId="7B93AF92" w:rsidR="00D446AB" w:rsidRPr="002E464B" w:rsidRDefault="005D3514" w:rsidP="00D446AB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2476 </w:t>
            </w:r>
            <w:r w:rsidR="00F31A59">
              <w:rPr>
                <w:rFonts w:ascii="Roboto" w:eastAsia="Roboto" w:hAnsi="Roboto" w:cs="Roboto"/>
                <w:b w:val="0"/>
                <w:color w:val="000000" w:themeColor="text1"/>
              </w:rPr>
              <w:t>25,16</w:t>
            </w:r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7928B29E" w14:textId="56C717F4" w:rsidR="005D3514" w:rsidRPr="002E464B" w:rsidRDefault="005D3514" w:rsidP="00D446AB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2512 </w:t>
            </w:r>
            <w:r w:rsidR="006A6EE9">
              <w:rPr>
                <w:rFonts w:ascii="Roboto" w:eastAsia="Roboto" w:hAnsi="Roboto" w:cs="Roboto"/>
                <w:b w:val="0"/>
                <w:color w:val="000000" w:themeColor="text1"/>
              </w:rPr>
              <w:t>3,73</w:t>
            </w:r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718B1D5D" w14:textId="60770DD5" w:rsidR="00712F3E" w:rsidRPr="00CA1169" w:rsidRDefault="005D3514" w:rsidP="00CA1169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5642AD"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2514 </w:t>
            </w:r>
            <w:r w:rsidR="006A6EE9">
              <w:rPr>
                <w:rFonts w:ascii="Roboto" w:eastAsia="Roboto" w:hAnsi="Roboto" w:cs="Roboto"/>
                <w:b w:val="0"/>
                <w:color w:val="000000" w:themeColor="text1"/>
              </w:rPr>
              <w:t>3,8</w:t>
            </w:r>
            <w:r w:rsidR="005642AD" w:rsidRPr="002E464B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</w:tc>
      </w:tr>
      <w:tr w:rsidR="000315DF" w14:paraId="28957BA6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168D00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B3A2248" w14:textId="77777777" w:rsidR="000315DF" w:rsidRPr="00E737F0" w:rsidRDefault="00A6334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E737F0" w:rsidRPr="00E737F0">
              <w:rPr>
                <w:rFonts w:ascii="Roboto" w:eastAsia="Roboto" w:hAnsi="Roboto" w:cs="Roboto"/>
                <w:b w:val="0"/>
                <w:color w:val="000000" w:themeColor="text1"/>
              </w:rPr>
              <w:t>på følgende veger:</w:t>
            </w:r>
          </w:p>
          <w:p w14:paraId="5AD97FC5" w14:textId="2D362138" w:rsidR="00E737F0" w:rsidRPr="00CA1169" w:rsidRDefault="00E737F0" w:rsidP="00CA1169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2476</w:t>
            </w:r>
          </w:p>
          <w:p w14:paraId="4BE1D50F" w14:textId="77777777" w:rsidR="00E737F0" w:rsidRPr="00E737F0" w:rsidRDefault="00E737F0" w:rsidP="00E737F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>DkE</w:t>
            </w:r>
            <w:proofErr w:type="spellEnd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438366ED" w14:textId="77777777" w:rsidR="00E737F0" w:rsidRPr="00E737F0" w:rsidRDefault="00E737F0" w:rsidP="00E737F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2512</w:t>
            </w:r>
          </w:p>
          <w:p w14:paraId="5D01C954" w14:textId="7CDA4A1B" w:rsidR="00E737F0" w:rsidRDefault="00E737F0" w:rsidP="00E737F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737F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2514</w:t>
            </w:r>
          </w:p>
        </w:tc>
      </w:tr>
      <w:tr w:rsidR="000315DF" w14:paraId="5250627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FD19F24" w14:textId="1CEC1493" w:rsidR="000315DF" w:rsidRPr="00CA1169" w:rsidRDefault="000315DF" w:rsidP="00CA1169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23765FC" w14:textId="24F99DE1" w:rsidR="001913C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D549C8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D549C8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D549C8">
              <w:rPr>
                <w:sz w:val="24"/>
                <w:szCs w:val="22"/>
              </w:rPr>
              <w:t>Operativ standard for Innlandet (OSI).</w:t>
            </w:r>
          </w:p>
        </w:tc>
      </w:tr>
      <w:tr w:rsidR="000315DF" w14:paraId="50BF7BE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0DE5B0D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D57EA2D" w14:textId="2A627D94" w:rsidR="00E21202" w:rsidRPr="00E737F0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3B822C9F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D01A95B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3CAF0BC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3391D1F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BF69ED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F375D3E" w14:textId="0F08CDD6" w:rsidR="000315DF" w:rsidRPr="00092773" w:rsidRDefault="000315DF" w:rsidP="00092773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>Kjøremønster:</w:t>
            </w:r>
            <w:r w:rsidR="00D57311" w:rsidRPr="00092773">
              <w:rPr>
                <w:rFonts w:cs="Roboto"/>
                <w:bCs/>
                <w:color w:val="000000" w:themeColor="text1"/>
              </w:rPr>
              <w:t xml:space="preserve"> </w:t>
            </w:r>
            <w:r w:rsidR="00546AD4" w:rsidRPr="00092773">
              <w:rPr>
                <w:rFonts w:cs="Roboto"/>
                <w:b w:val="0"/>
                <w:color w:val="000000" w:themeColor="text1"/>
              </w:rPr>
              <w:t>Roden</w:t>
            </w:r>
            <w:r w:rsidR="004A5D38" w:rsidRPr="00092773">
              <w:rPr>
                <w:rFonts w:cs="Roboto"/>
                <w:b w:val="0"/>
                <w:color w:val="000000" w:themeColor="text1"/>
              </w:rPr>
              <w:t xml:space="preserve"> starter i Røn</w:t>
            </w:r>
            <w:r w:rsidR="00546AD4" w:rsidRPr="00092773">
              <w:rPr>
                <w:rFonts w:cs="Roboto"/>
                <w:b w:val="0"/>
                <w:color w:val="000000" w:themeColor="text1"/>
              </w:rPr>
              <w:t xml:space="preserve">, og følger </w:t>
            </w:r>
            <w:proofErr w:type="spellStart"/>
            <w:r w:rsidR="00546AD4" w:rsidRPr="0009277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46AD4" w:rsidRPr="00092773">
              <w:rPr>
                <w:rFonts w:cs="Roboto"/>
                <w:b w:val="0"/>
                <w:color w:val="000000" w:themeColor="text1"/>
              </w:rPr>
              <w:t xml:space="preserve"> 2476 nordover, inkludert avstikker til </w:t>
            </w:r>
            <w:proofErr w:type="spellStart"/>
            <w:r w:rsidR="00546AD4" w:rsidRPr="00092773">
              <w:rPr>
                <w:rFonts w:cs="Roboto"/>
                <w:b w:val="0"/>
                <w:color w:val="000000" w:themeColor="text1"/>
              </w:rPr>
              <w:t>Einangssundet</w:t>
            </w:r>
            <w:proofErr w:type="spellEnd"/>
            <w:r w:rsidR="00092773" w:rsidRPr="00092773">
              <w:rPr>
                <w:rFonts w:cs="Roboto"/>
                <w:b w:val="0"/>
                <w:color w:val="000000" w:themeColor="text1"/>
              </w:rPr>
              <w:t xml:space="preserve">, og ender med </w:t>
            </w:r>
            <w:proofErr w:type="spellStart"/>
            <w:r w:rsidR="00092773" w:rsidRPr="0009277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92773" w:rsidRPr="00092773">
              <w:rPr>
                <w:rFonts w:cs="Roboto"/>
                <w:b w:val="0"/>
                <w:color w:val="000000" w:themeColor="text1"/>
              </w:rPr>
              <w:t xml:space="preserve"> 2514. </w:t>
            </w:r>
            <w:proofErr w:type="spellStart"/>
            <w:r w:rsidR="00092773" w:rsidRPr="0009277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92773" w:rsidRPr="00092773">
              <w:rPr>
                <w:rFonts w:cs="Roboto"/>
                <w:b w:val="0"/>
                <w:color w:val="000000" w:themeColor="text1"/>
              </w:rPr>
              <w:t xml:space="preserve"> 2512 utføres på retur</w:t>
            </w:r>
            <w:r w:rsidR="00EE3B39">
              <w:rPr>
                <w:rFonts w:cs="Roboto"/>
                <w:b w:val="0"/>
                <w:color w:val="000000" w:themeColor="text1"/>
              </w:rPr>
              <w:t xml:space="preserve"> og</w:t>
            </w:r>
            <w:r w:rsidR="00113584">
              <w:rPr>
                <w:rFonts w:cs="Roboto"/>
                <w:b w:val="0"/>
                <w:color w:val="000000" w:themeColor="text1"/>
              </w:rPr>
              <w:t xml:space="preserve"> roden</w:t>
            </w:r>
            <w:r w:rsidR="00EE3B39">
              <w:rPr>
                <w:rFonts w:cs="Roboto"/>
                <w:b w:val="0"/>
                <w:color w:val="000000" w:themeColor="text1"/>
              </w:rPr>
              <w:t xml:space="preserve"> avsluttes med </w:t>
            </w:r>
            <w:proofErr w:type="spellStart"/>
            <w:r w:rsidR="00EE3B39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EE3B39">
              <w:rPr>
                <w:rFonts w:cs="Roboto"/>
                <w:b w:val="0"/>
                <w:color w:val="000000" w:themeColor="text1"/>
              </w:rPr>
              <w:t xml:space="preserve"> 2476 </w:t>
            </w:r>
            <w:proofErr w:type="spellStart"/>
            <w:r w:rsidR="00EE3B39">
              <w:rPr>
                <w:rFonts w:cs="Roboto"/>
                <w:b w:val="0"/>
                <w:color w:val="000000" w:themeColor="text1"/>
              </w:rPr>
              <w:t>Graneislei</w:t>
            </w:r>
            <w:r w:rsidR="00113584">
              <w:rPr>
                <w:rFonts w:cs="Roboto"/>
                <w:b w:val="0"/>
                <w:color w:val="000000" w:themeColor="text1"/>
              </w:rPr>
              <w:t>e</w:t>
            </w:r>
            <w:proofErr w:type="spellEnd"/>
            <w:r w:rsidR="00092773" w:rsidRPr="00092773">
              <w:rPr>
                <w:rFonts w:cs="Roboto"/>
                <w:b w:val="0"/>
                <w:color w:val="000000" w:themeColor="text1"/>
              </w:rPr>
              <w:t>.</w:t>
            </w:r>
          </w:p>
          <w:p w14:paraId="5A00D888" w14:textId="77777777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D7FBE68" w14:textId="77777777" w:rsidR="000315DF" w:rsidRPr="00092773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092773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092773">
              <w:rPr>
                <w:rFonts w:cs="Roboto"/>
                <w:bCs/>
                <w:color w:val="000000" w:themeColor="text1"/>
              </w:rPr>
              <w:t>:</w:t>
            </w:r>
          </w:p>
          <w:p w14:paraId="58B8964A" w14:textId="77777777" w:rsidR="000315DF" w:rsidRPr="00092773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C6A6E1F" w14:textId="77777777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>Kryss:</w:t>
            </w:r>
          </w:p>
          <w:p w14:paraId="5A0F81EA" w14:textId="77777777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 w:rsidRPr="00092773"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 w:rsidRPr="00092773"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 w:rsidRPr="00092773"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 w:rsidRPr="00092773"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 w:rsidRPr="00092773">
              <w:rPr>
                <w:b w:val="0"/>
                <w:bCs/>
                <w:color w:val="000000"/>
              </w:rPr>
              <w:t>.</w:t>
            </w:r>
          </w:p>
          <w:p w14:paraId="1FF7C201" w14:textId="77777777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EDA6B96" w14:textId="2948FE5A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>Busslommer:</w:t>
            </w:r>
            <w:r w:rsidR="00FA37B5" w:rsidRPr="00092773">
              <w:rPr>
                <w:rFonts w:cs="Roboto"/>
                <w:bCs/>
                <w:color w:val="000000" w:themeColor="text1"/>
              </w:rPr>
              <w:t xml:space="preserve"> </w:t>
            </w:r>
            <w:r w:rsidR="00FA37B5" w:rsidRPr="00092773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1C5E67C9" w14:textId="77777777" w:rsidR="000315DF" w:rsidRPr="00092773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6CC03B18" w14:textId="77777777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 w:rsidRPr="00092773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092773">
              <w:rPr>
                <w:rFonts w:cs="Roboto"/>
                <w:bCs/>
                <w:color w:val="000000" w:themeColor="text1"/>
              </w:rPr>
              <w:t>:</w:t>
            </w:r>
          </w:p>
          <w:p w14:paraId="25A806F3" w14:textId="77777777" w:rsidR="000315DF" w:rsidRPr="00092773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92773">
              <w:rPr>
                <w:rStyle w:val="normaltextrun"/>
                <w:rFonts w:ascii="Roboto" w:hAnsi="Roboto"/>
                <w:color w:val="000000"/>
              </w:rPr>
              <w:t>H</w:t>
            </w:r>
            <w:r w:rsidRPr="00092773"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 w:rsidRPr="00092773"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3A1F5C3D" w14:textId="77777777" w:rsidR="000315DF" w:rsidRPr="00092773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0226055" w14:textId="77777777" w:rsidR="000315DF" w:rsidRPr="00092773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92773"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 w:rsidRPr="00092773"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 w:rsidRPr="00092773"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 w:rsidRPr="00092773">
              <w:rPr>
                <w:rStyle w:val="eop"/>
                <w:rFonts w:ascii="Roboto" w:eastAsia="MS Gothic" w:hAnsi="Roboto" w:cs="Segoe UI"/>
              </w:rPr>
              <w:t> </w:t>
            </w:r>
          </w:p>
          <w:p w14:paraId="3DA06AFB" w14:textId="77777777" w:rsidR="000315DF" w:rsidRPr="00092773" w:rsidRDefault="000315DF" w:rsidP="00FA37B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E34E371" w14:textId="1C8E4312" w:rsidR="000315DF" w:rsidRPr="00092773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>Tettbebygd:</w:t>
            </w:r>
            <w:r w:rsidR="00FA37B5" w:rsidRPr="00092773">
              <w:rPr>
                <w:rFonts w:cs="Roboto"/>
                <w:bCs/>
                <w:color w:val="000000" w:themeColor="text1"/>
              </w:rPr>
              <w:t xml:space="preserve"> </w:t>
            </w:r>
            <w:r w:rsidR="00B7693F" w:rsidRPr="00092773">
              <w:rPr>
                <w:rFonts w:cs="Roboto"/>
                <w:b w:val="0"/>
                <w:color w:val="000000" w:themeColor="text1"/>
              </w:rPr>
              <w:t>Røn sentrum</w:t>
            </w:r>
          </w:p>
          <w:p w14:paraId="5E065219" w14:textId="77777777" w:rsidR="000315DF" w:rsidRPr="00092773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3886013" w14:textId="4A21506A" w:rsidR="000315DF" w:rsidRPr="00092773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>Vegbredde:</w:t>
            </w:r>
            <w:r w:rsidR="000B76ED" w:rsidRPr="00092773">
              <w:rPr>
                <w:rFonts w:cs="Roboto"/>
                <w:bCs/>
                <w:color w:val="000000" w:themeColor="text1"/>
              </w:rPr>
              <w:t xml:space="preserve"> </w:t>
            </w:r>
            <w:r w:rsidR="000B76ED" w:rsidRPr="00092773">
              <w:rPr>
                <w:rFonts w:cs="Roboto"/>
                <w:b w:val="0"/>
                <w:color w:val="000000" w:themeColor="text1"/>
              </w:rPr>
              <w:t>4 – 6,5 m</w:t>
            </w:r>
          </w:p>
          <w:p w14:paraId="0892BC54" w14:textId="77777777" w:rsidR="000315DF" w:rsidRPr="00092773" w:rsidRDefault="000315DF" w:rsidP="00B7693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04FA282" w14:textId="2DBDDEE0" w:rsidR="000315DF" w:rsidRPr="00092773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6963D7" w:rsidRPr="00092773">
              <w:rPr>
                <w:rFonts w:cs="Roboto"/>
                <w:b w:val="0"/>
                <w:color w:val="000000" w:themeColor="text1"/>
              </w:rPr>
              <w:t>100 - 500</w:t>
            </w:r>
          </w:p>
          <w:p w14:paraId="0A1A0D5A" w14:textId="77777777" w:rsidR="000315DF" w:rsidRPr="00092773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B90F848" w14:textId="182D30C0" w:rsidR="000315DF" w:rsidRPr="00D549C8" w:rsidRDefault="000315DF" w:rsidP="00D549C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092773">
              <w:rPr>
                <w:rFonts w:cs="Roboto"/>
                <w:bCs/>
                <w:color w:val="000000" w:themeColor="text1"/>
              </w:rPr>
              <w:t>Geometri:</w:t>
            </w:r>
            <w:r w:rsidR="006963D7" w:rsidRPr="00092773">
              <w:rPr>
                <w:rFonts w:cs="Roboto"/>
                <w:bCs/>
                <w:color w:val="000000" w:themeColor="text1"/>
              </w:rPr>
              <w:t xml:space="preserve"> </w:t>
            </w:r>
            <w:r w:rsidR="006963D7" w:rsidRPr="00092773">
              <w:rPr>
                <w:rFonts w:cs="Roboto"/>
                <w:b w:val="0"/>
                <w:color w:val="000000" w:themeColor="text1"/>
              </w:rPr>
              <w:t xml:space="preserve">Noen høydeforskjeller på roden. </w:t>
            </w:r>
          </w:p>
        </w:tc>
      </w:tr>
      <w:tr w:rsidR="000315DF" w14:paraId="6069EB24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C30316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935C763" w14:textId="22814D67" w:rsidR="006D7358" w:rsidRPr="005D5254" w:rsidRDefault="006D7358" w:rsidP="006D735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>18.7631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Vinterberedskap, lastebil med vinterdriftutstyr. </w:t>
            </w:r>
            <w:r w:rsidR="00A012C9">
              <w:rPr>
                <w:rFonts w:ascii="Roboto" w:eastAsia="Roboto" w:hAnsi="Roboto" w:cs="Roboto"/>
                <w:b w:val="0"/>
                <w:color w:val="000000" w:themeColor="text1"/>
              </w:rPr>
              <w:t>Svingbar p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log type 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D70 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>eller tilsvarende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. </w:t>
            </w:r>
          </w:p>
          <w:p w14:paraId="5FE49D0D" w14:textId="689F83C1" w:rsidR="006D7358" w:rsidRPr="0036366B" w:rsidRDefault="006D735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  <w:highlight w:val="green"/>
              </w:rPr>
            </w:pPr>
          </w:p>
        </w:tc>
      </w:tr>
      <w:tr w:rsidR="00FA3A0E" w14:paraId="50DE4E6E" w14:textId="77777777" w:rsidTr="00FA3A0E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04BEE6F" w14:textId="01013EC4" w:rsidR="00FA3A0E" w:rsidRPr="33D7F3D5" w:rsidRDefault="00FA3A0E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C06EDD2" w14:textId="77777777" w:rsidR="00FA3A0E" w:rsidRPr="00391773" w:rsidRDefault="00FA3A0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0315DF" w14:paraId="62A121CF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A6EA1BD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13FAB72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3ED60FC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A9AE38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150CAF0" w14:textId="77777777" w:rsidR="005075E4" w:rsidRDefault="005075E4" w:rsidP="005075E4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sz w:val="24"/>
                <w:szCs w:val="24"/>
              </w:rPr>
            </w:pPr>
            <w:r w:rsidRPr="005075E4">
              <w:rPr>
                <w:rFonts w:ascii="Roboto" w:eastAsia="Roboto" w:hAnsi="Roboto" w:cs="Roboto"/>
                <w:sz w:val="24"/>
                <w:szCs w:val="24"/>
              </w:rPr>
              <w:t xml:space="preserve">Strøsandlager på Lomen industriområde i Ryfoss. </w:t>
            </w:r>
          </w:p>
          <w:p w14:paraId="0317B060" w14:textId="538639D8" w:rsidR="000315DF" w:rsidRDefault="005075E4" w:rsidP="005075E4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FF0000"/>
                <w:sz w:val="24"/>
                <w:szCs w:val="24"/>
              </w:rPr>
            </w:pPr>
            <w:r w:rsidRPr="005075E4">
              <w:rPr>
                <w:rFonts w:ascii="Roboto" w:eastAsia="Roboto" w:hAnsi="Roboto" w:cs="Roboto"/>
                <w:sz w:val="24"/>
                <w:szCs w:val="24"/>
              </w:rPr>
              <w:t>Øvrige strømiddellager ikke bestemt. Maks avstand fra rode bestemmes av syklustid strøing iht. OSI.</w:t>
            </w:r>
          </w:p>
        </w:tc>
      </w:tr>
      <w:tr w:rsidR="000315DF" w14:paraId="1A137F88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528AC1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745E30C3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C819D34" w14:textId="18AFB932" w:rsidR="000315DF" w:rsidRPr="002E009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391773"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391773"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7378B12C" w14:textId="77777777" w:rsidR="000315DF" w:rsidRPr="002E009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831EAA7" w14:textId="77777777" w:rsidR="000315DF" w:rsidRPr="002E009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2E040AAC" w14:textId="77777777" w:rsidR="000315DF" w:rsidRPr="002E0094" w:rsidRDefault="000315D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  <w:sz w:val="28"/>
                <w:szCs w:val="28"/>
              </w:rPr>
            </w:pPr>
            <w:r w:rsidRPr="002E0094">
              <w:rPr>
                <w:rFonts w:cs="Roboto"/>
                <w:b w:val="0"/>
                <w:bCs/>
                <w:sz w:val="28"/>
                <w:szCs w:val="28"/>
              </w:rPr>
              <w:t xml:space="preserve">Varsle grunnbemanning ved observasjon av </w:t>
            </w:r>
            <w:proofErr w:type="spellStart"/>
            <w:r w:rsidRPr="002E0094">
              <w:rPr>
                <w:rFonts w:cs="Roboto"/>
                <w:b w:val="0"/>
                <w:bCs/>
                <w:sz w:val="28"/>
                <w:szCs w:val="28"/>
              </w:rPr>
              <w:t>kjøving</w:t>
            </w:r>
            <w:proofErr w:type="spellEnd"/>
            <w:r w:rsidRPr="002E0094">
              <w:rPr>
                <w:rFonts w:cs="Roboto"/>
                <w:b w:val="0"/>
                <w:bCs/>
                <w:sz w:val="28"/>
                <w:szCs w:val="28"/>
              </w:rPr>
              <w:t xml:space="preserve"> som har behov for tiltak.</w:t>
            </w:r>
          </w:p>
          <w:p w14:paraId="6D3E3C6A" w14:textId="77777777" w:rsidR="00BD7A1F" w:rsidRPr="002E0094" w:rsidRDefault="00BD7A1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C1A21A7" w14:textId="7993F773" w:rsidR="000315DF" w:rsidRPr="002E009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BD7A1F"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F90C25"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4189F436" w14:textId="77777777" w:rsidR="000315DF" w:rsidRPr="002E009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46A8EDC" w14:textId="333473E9" w:rsidR="000315DF" w:rsidRPr="002E009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BD7A1F"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66F7868E" w14:textId="77777777" w:rsidR="000315DF" w:rsidRPr="002E009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0F1E05C" w14:textId="72F59171" w:rsidR="000315DF" w:rsidRPr="002E009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BD7A1F"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BD7A1F"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A38FD0B" w14:textId="77777777" w:rsidR="000315DF" w:rsidRPr="002E009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7505DC0" w14:textId="286E4D6A" w:rsidR="000315DF" w:rsidRPr="002E0094" w:rsidRDefault="00F90C25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2E0094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="00BD7A1F"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E17086"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01293E8F" w14:textId="77777777" w:rsidR="000315DF" w:rsidRPr="002E009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DD8B91E" w14:textId="6374D136" w:rsidR="000315DF" w:rsidRPr="002E0094" w:rsidRDefault="000315DF" w:rsidP="002E0094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E17086"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F90C25" w:rsidRPr="002E0094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3E428C77" w14:textId="77777777" w:rsidR="000315DF" w:rsidRDefault="000315DF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0315DF" w14:paraId="1922C3C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910572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2EB54D9" w14:textId="7D95BEA9" w:rsidR="000315DF" w:rsidRPr="00E17086" w:rsidRDefault="0065237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2D576DB8" w14:textId="77777777" w:rsidTr="00FA3A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5BE677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4932DF8" w14:textId="77777777" w:rsidR="000315DF" w:rsidRPr="0065237F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65237F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39C5F17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E18F188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481F8DF" w14:textId="77777777" w:rsidR="00E17086" w:rsidRPr="008D3A7C" w:rsidRDefault="00E17086" w:rsidP="00E17086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73FFDCC9" w14:textId="2E44722A" w:rsidR="000315DF" w:rsidRDefault="00E17086" w:rsidP="00E17086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</w:tc>
      </w:tr>
    </w:tbl>
    <w:p w14:paraId="6BB03265" w14:textId="07FFE29A" w:rsidR="000315DF" w:rsidRDefault="000315DF" w:rsidP="000315DF">
      <w:pPr>
        <w:pStyle w:val="Overskrift3"/>
        <w:rPr>
          <w:rFonts w:ascii="Roboto" w:eastAsia="Roboto" w:hAnsi="Roboto" w:cs="Roboto"/>
          <w:bCs/>
          <w:szCs w:val="28"/>
        </w:rPr>
      </w:pPr>
      <w:bookmarkStart w:id="16" w:name="_Toc238736196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A922D2">
        <w:rPr>
          <w:rFonts w:ascii="Roboto" w:eastAsia="Roboto" w:hAnsi="Roboto" w:cs="Roboto"/>
          <w:bCs/>
          <w:szCs w:val="28"/>
        </w:rPr>
        <w:t>1</w:t>
      </w:r>
      <w:r w:rsidR="000A3487">
        <w:rPr>
          <w:rFonts w:ascii="Roboto" w:eastAsia="Roboto" w:hAnsi="Roboto" w:cs="Roboto"/>
          <w:bCs/>
          <w:szCs w:val="28"/>
        </w:rPr>
        <w:t>0</w:t>
      </w:r>
      <w:r>
        <w:tab/>
      </w:r>
      <w:r w:rsidR="003860E4">
        <w:rPr>
          <w:rFonts w:ascii="Roboto" w:eastAsia="Roboto" w:hAnsi="Roboto" w:cs="Roboto"/>
          <w:bCs/>
          <w:szCs w:val="28"/>
        </w:rPr>
        <w:t>Lomen</w:t>
      </w:r>
      <w:r w:rsidR="00A922D2">
        <w:rPr>
          <w:rFonts w:ascii="Roboto" w:eastAsia="Roboto" w:hAnsi="Roboto" w:cs="Roboto"/>
          <w:bCs/>
          <w:szCs w:val="28"/>
        </w:rPr>
        <w:t xml:space="preserve"> - Øye</w:t>
      </w:r>
      <w:bookmarkEnd w:id="16"/>
    </w:p>
    <w:p w14:paraId="0D289365" w14:textId="53DACDFA" w:rsidR="000315DF" w:rsidRDefault="00493045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493045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0C1CE47D" wp14:editId="3F851EC5">
            <wp:extent cx="5760085" cy="5700395"/>
            <wp:effectExtent l="0" t="0" r="0" b="0"/>
            <wp:docPr id="65841357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1357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0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7871209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8AB37B2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77DF291" w14:textId="5E7511D3" w:rsidR="00AE6D7A" w:rsidRDefault="00BE3F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50</w:t>
            </w:r>
            <w:r w:rsidR="00B71BCD" w:rsidRPr="002E0094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km,</w:t>
            </w:r>
            <w:r w:rsidR="00B71BCD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fordelt på:</w:t>
            </w:r>
          </w:p>
          <w:p w14:paraId="02D7AA89" w14:textId="5C073381" w:rsidR="00B71BCD" w:rsidRDefault="00B71BCD" w:rsidP="00B71BC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</w:t>
            </w:r>
            <w:r w:rsidR="00A706F7">
              <w:rPr>
                <w:rFonts w:ascii="Roboto" w:eastAsia="Roboto" w:hAnsi="Roboto" w:cs="Roboto"/>
                <w:b w:val="0"/>
                <w:color w:val="000000" w:themeColor="text1"/>
              </w:rPr>
              <w:t>40,9</w:t>
            </w:r>
            <w:r w:rsidR="00BE3F36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1F819036" w14:textId="300851E8" w:rsidR="00B71BCD" w:rsidRDefault="00B71BCD" w:rsidP="00B71BC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2511 </w:t>
            </w:r>
            <w:r w:rsidR="00A706F7">
              <w:rPr>
                <w:rFonts w:ascii="Roboto" w:eastAsia="Roboto" w:hAnsi="Roboto" w:cs="Roboto"/>
                <w:b w:val="0"/>
                <w:color w:val="000000" w:themeColor="text1"/>
              </w:rPr>
              <w:t>1,3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2BBF6E6A" w14:textId="51FEE5C9" w:rsidR="005116DD" w:rsidRDefault="005116DD" w:rsidP="00B71BC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2513 </w:t>
            </w:r>
            <w:r w:rsidR="00357D23">
              <w:rPr>
                <w:rFonts w:ascii="Roboto" w:eastAsia="Roboto" w:hAnsi="Roboto" w:cs="Roboto"/>
                <w:b w:val="0"/>
                <w:color w:val="000000" w:themeColor="text1"/>
              </w:rPr>
              <w:t>3</w:t>
            </w:r>
            <w:r w:rsidR="00BE3F36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357D23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 w:rsidR="00BE3F36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3C4BF067" w14:textId="29B19318" w:rsidR="00B71BCD" w:rsidRDefault="005116DD" w:rsidP="005116D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2516 </w:t>
            </w:r>
            <w:r w:rsidR="00357D23">
              <w:rPr>
                <w:rFonts w:ascii="Roboto" w:eastAsia="Roboto" w:hAnsi="Roboto" w:cs="Roboto"/>
                <w:b w:val="0"/>
                <w:color w:val="000000" w:themeColor="text1"/>
              </w:rPr>
              <w:t>4,14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0B8495BD" w14:textId="21170AC1" w:rsidR="00AE6D7A" w:rsidRPr="00AE6D7A" w:rsidRDefault="00AE6D7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0315DF" w14:paraId="5DE2F583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6FD26A4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DE051FA" w14:textId="77777777" w:rsidR="00674F88" w:rsidRPr="00AE1E7A" w:rsidRDefault="00674F88" w:rsidP="00674F8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44F16520" w14:textId="1C356603" w:rsidR="005116DD" w:rsidRPr="001A138D" w:rsidRDefault="00674F88" w:rsidP="001A138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666A3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666A3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</w:t>
            </w:r>
            <w:r w:rsidR="001A138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Lome </w:t>
            </w:r>
            <w:r w:rsidR="00666A33" w:rsidRPr="00666A3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– </w:t>
            </w:r>
            <w:r w:rsidR="001A138D">
              <w:rPr>
                <w:rFonts w:ascii="Roboto" w:eastAsia="Roboto" w:hAnsi="Roboto" w:cs="Roboto"/>
                <w:b w:val="0"/>
                <w:color w:val="000000" w:themeColor="text1"/>
              </w:rPr>
              <w:t>Dals bru</w:t>
            </w:r>
          </w:p>
          <w:p w14:paraId="7BA44F2D" w14:textId="3BB426BF" w:rsidR="004F4693" w:rsidRDefault="004F4693" w:rsidP="00674F88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Hensåsvegen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2D5E5BEB" w14:textId="62D2D8C6" w:rsidR="001A138D" w:rsidRDefault="001A138D" w:rsidP="00674F88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Riddarvegen</w:t>
            </w:r>
            <w:proofErr w:type="spellEnd"/>
          </w:p>
          <w:p w14:paraId="11A2AB5F" w14:textId="56A52D46" w:rsidR="0037299C" w:rsidRDefault="0037299C" w:rsidP="00674F88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2511 </w:t>
            </w:r>
            <w:proofErr w:type="spellStart"/>
            <w:r w:rsidR="001A138D">
              <w:rPr>
                <w:rFonts w:ascii="Roboto" w:eastAsia="Roboto" w:hAnsi="Roboto" w:cs="Roboto"/>
                <w:b w:val="0"/>
                <w:color w:val="000000" w:themeColor="text1"/>
              </w:rPr>
              <w:t>Hensåsvegen</w:t>
            </w:r>
            <w:proofErr w:type="spellEnd"/>
          </w:p>
          <w:p w14:paraId="362837D3" w14:textId="77777777" w:rsidR="00674F88" w:rsidRPr="00AE1E7A" w:rsidRDefault="00674F88" w:rsidP="00674F8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lastRenderedPageBreak/>
              <w:t>DkE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på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følgende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veger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:</w:t>
            </w:r>
          </w:p>
          <w:p w14:paraId="5076F1C7" w14:textId="4B92AAA5" w:rsidR="00674F88" w:rsidRDefault="00117A0F" w:rsidP="00674F88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2510 </w:t>
            </w:r>
            <w:r w:rsidR="001A138D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Dals bru – </w:t>
            </w:r>
            <w:proofErr w:type="spellStart"/>
            <w:r w:rsidR="001A138D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Eidsbru</w:t>
            </w:r>
            <w:proofErr w:type="spellEnd"/>
            <w:r w:rsidR="001A138D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</w:p>
          <w:p w14:paraId="7BD1EAF9" w14:textId="4E02636E" w:rsidR="0096796F" w:rsidRDefault="0096796F" w:rsidP="00674F88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r w:rsidR="006248C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2513 </w:t>
            </w:r>
            <w:proofErr w:type="spellStart"/>
            <w:r w:rsidR="00773879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Øyevegen</w:t>
            </w:r>
            <w:proofErr w:type="spellEnd"/>
          </w:p>
          <w:p w14:paraId="718D4D0D" w14:textId="47D57CCC" w:rsidR="00116F61" w:rsidRPr="00AE1E7A" w:rsidRDefault="003A3EA3" w:rsidP="00773879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2516 </w:t>
            </w:r>
            <w:proofErr w:type="spellStart"/>
            <w:r w:rsidR="00773879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Tørpegardsvegen</w:t>
            </w:r>
            <w:proofErr w:type="spellEnd"/>
          </w:p>
          <w:p w14:paraId="58C021F1" w14:textId="0BE4A6D1" w:rsidR="000315DF" w:rsidRDefault="000315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0315DF" w14:paraId="31E7912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C3077BF" w14:textId="19B79E70" w:rsidR="000315DF" w:rsidRPr="00926DBA" w:rsidRDefault="000315DF" w:rsidP="00926DBA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A6ED498" w14:textId="77777777" w:rsidR="000315DF" w:rsidRPr="002E0094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2E0094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2E0094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2E0094">
              <w:rPr>
                <w:sz w:val="24"/>
                <w:szCs w:val="22"/>
              </w:rPr>
              <w:t>Operativ standard for Innlandet (OSI).</w:t>
            </w:r>
          </w:p>
          <w:p w14:paraId="18DEAEE0" w14:textId="46694A2E" w:rsidR="00F40E52" w:rsidRPr="0082564B" w:rsidRDefault="00F40E52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</w:tr>
      <w:tr w:rsidR="000315DF" w14:paraId="78304E4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BB96855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2E43775" w14:textId="1DDD5A21" w:rsidR="006A2BCF" w:rsidRPr="00926DBA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70ABB581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03804A2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016AB05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2DCAE5D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65F1C2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9C73160" w14:textId="77777777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1BC5606A" w14:textId="6BC7E1AB" w:rsidR="00926DBA" w:rsidRDefault="00C85C15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Enhet </w:t>
            </w:r>
            <w:r w:rsidR="00926DBA">
              <w:rPr>
                <w:rFonts w:cs="Roboto"/>
                <w:b w:val="0"/>
                <w:color w:val="000000" w:themeColor="text1"/>
              </w:rPr>
              <w:t>1: Starter fra Ryfoss</w:t>
            </w:r>
            <w:r w:rsidR="006E2347">
              <w:rPr>
                <w:rFonts w:cs="Roboto"/>
                <w:b w:val="0"/>
                <w:color w:val="000000" w:themeColor="text1"/>
              </w:rPr>
              <w:t xml:space="preserve">. Rydder </w:t>
            </w:r>
            <w:r w:rsidR="007B1ABD">
              <w:rPr>
                <w:rFonts w:cs="Roboto"/>
                <w:b w:val="0"/>
                <w:color w:val="000000" w:themeColor="text1"/>
              </w:rPr>
              <w:t xml:space="preserve">bussholdeplass i Ryfoss, </w:t>
            </w:r>
            <w:r w:rsidR="00926DBA">
              <w:rPr>
                <w:rFonts w:cs="Roboto"/>
                <w:b w:val="0"/>
                <w:color w:val="000000" w:themeColor="text1"/>
              </w:rPr>
              <w:t>brøyte</w:t>
            </w:r>
            <w:r w:rsidR="006C6869">
              <w:rPr>
                <w:rFonts w:cs="Roboto"/>
                <w:b w:val="0"/>
                <w:color w:val="000000" w:themeColor="text1"/>
              </w:rPr>
              <w:t xml:space="preserve">r </w:t>
            </w:r>
            <w:r w:rsidR="007B1ABD">
              <w:rPr>
                <w:rFonts w:cs="Roboto"/>
                <w:b w:val="0"/>
                <w:color w:val="000000" w:themeColor="text1"/>
              </w:rPr>
              <w:t xml:space="preserve">videre </w:t>
            </w:r>
            <w:proofErr w:type="spellStart"/>
            <w:r w:rsidR="006C6869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C6869">
              <w:rPr>
                <w:rFonts w:cs="Roboto"/>
                <w:b w:val="0"/>
                <w:color w:val="000000" w:themeColor="text1"/>
              </w:rPr>
              <w:t xml:space="preserve"> 2510 Ryfoss – Lomen, deretter </w:t>
            </w:r>
            <w:proofErr w:type="spellStart"/>
            <w:r w:rsidR="006C6869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C6869">
              <w:rPr>
                <w:rFonts w:cs="Roboto"/>
                <w:b w:val="0"/>
                <w:color w:val="000000" w:themeColor="text1"/>
              </w:rPr>
              <w:t xml:space="preserve"> 2510 </w:t>
            </w:r>
            <w:proofErr w:type="spellStart"/>
            <w:r w:rsidR="006C6869">
              <w:rPr>
                <w:rFonts w:cs="Roboto"/>
                <w:b w:val="0"/>
                <w:color w:val="000000" w:themeColor="text1"/>
              </w:rPr>
              <w:t>Liagardsvegen</w:t>
            </w:r>
            <w:proofErr w:type="spellEnd"/>
            <w:r w:rsidR="006C6869">
              <w:rPr>
                <w:rFonts w:cs="Roboto"/>
                <w:b w:val="0"/>
                <w:color w:val="000000" w:themeColor="text1"/>
              </w:rPr>
              <w:t xml:space="preserve"> og </w:t>
            </w:r>
            <w:proofErr w:type="spellStart"/>
            <w:r w:rsidR="006C6869">
              <w:rPr>
                <w:rFonts w:cs="Roboto"/>
                <w:b w:val="0"/>
                <w:color w:val="000000" w:themeColor="text1"/>
              </w:rPr>
              <w:t>Hensåsvegen</w:t>
            </w:r>
            <w:proofErr w:type="spellEnd"/>
            <w:r w:rsidR="000D1BF2">
              <w:rPr>
                <w:rFonts w:cs="Roboto"/>
                <w:b w:val="0"/>
                <w:color w:val="000000" w:themeColor="text1"/>
              </w:rPr>
              <w:t xml:space="preserve"> til Neset,</w:t>
            </w:r>
            <w:r w:rsidR="002701B8">
              <w:rPr>
                <w:rFonts w:cs="Roboto"/>
                <w:b w:val="0"/>
                <w:color w:val="000000" w:themeColor="text1"/>
              </w:rPr>
              <w:t xml:space="preserve"> og </w:t>
            </w:r>
            <w:proofErr w:type="spellStart"/>
            <w:r w:rsidR="002701B8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2701B8">
              <w:rPr>
                <w:rFonts w:cs="Roboto"/>
                <w:b w:val="0"/>
                <w:color w:val="000000" w:themeColor="text1"/>
              </w:rPr>
              <w:t xml:space="preserve"> 2511 til </w:t>
            </w:r>
            <w:r w:rsidR="007B1ABD">
              <w:rPr>
                <w:rFonts w:cs="Roboto"/>
                <w:b w:val="0"/>
                <w:color w:val="000000" w:themeColor="text1"/>
              </w:rPr>
              <w:t>kryss E16.</w:t>
            </w:r>
            <w:r w:rsidR="006C6869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7EEE1570" w14:textId="77777777" w:rsidR="002654F6" w:rsidRDefault="002654F6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5CF20107" w14:textId="15B75AC5" w:rsidR="0005734F" w:rsidRDefault="00421D47" w:rsidP="002701B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Enhet 2</w:t>
            </w:r>
            <w:r w:rsidR="002701B8">
              <w:rPr>
                <w:rFonts w:cs="Roboto"/>
                <w:b w:val="0"/>
                <w:color w:val="000000" w:themeColor="text1"/>
              </w:rPr>
              <w:t>:</w:t>
            </w:r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2701B8" w:rsidRPr="00D51301">
              <w:rPr>
                <w:rFonts w:cs="Roboto"/>
                <w:b w:val="0"/>
                <w:color w:val="000000" w:themeColor="text1"/>
              </w:rPr>
              <w:t>Starter fra Øye</w:t>
            </w:r>
            <w:r w:rsidR="006E2347" w:rsidRPr="00D51301">
              <w:rPr>
                <w:rFonts w:cs="Roboto"/>
                <w:b w:val="0"/>
                <w:color w:val="000000" w:themeColor="text1"/>
              </w:rPr>
              <w:t>.</w:t>
            </w:r>
            <w:r w:rsidR="006E2347">
              <w:rPr>
                <w:rFonts w:cs="Roboto"/>
                <w:b w:val="0"/>
                <w:color w:val="000000" w:themeColor="text1"/>
              </w:rPr>
              <w:t xml:space="preserve"> Brøyter </w:t>
            </w:r>
            <w:proofErr w:type="spellStart"/>
            <w:r w:rsidR="006E234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E2347">
              <w:rPr>
                <w:rFonts w:cs="Roboto"/>
                <w:b w:val="0"/>
                <w:color w:val="000000" w:themeColor="text1"/>
              </w:rPr>
              <w:t xml:space="preserve"> 2513 Øyevegen, </w:t>
            </w:r>
            <w:proofErr w:type="spellStart"/>
            <w:r w:rsidR="006E234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E2347">
              <w:rPr>
                <w:rFonts w:cs="Roboto"/>
                <w:b w:val="0"/>
                <w:color w:val="000000" w:themeColor="text1"/>
              </w:rPr>
              <w:t xml:space="preserve"> 2510 </w:t>
            </w:r>
            <w:proofErr w:type="spellStart"/>
            <w:r w:rsidR="006E2347">
              <w:rPr>
                <w:rFonts w:cs="Roboto"/>
                <w:b w:val="0"/>
                <w:color w:val="000000" w:themeColor="text1"/>
              </w:rPr>
              <w:t>Eidsbru</w:t>
            </w:r>
            <w:proofErr w:type="spellEnd"/>
            <w:r w:rsidR="006E2347">
              <w:rPr>
                <w:rFonts w:cs="Roboto"/>
                <w:b w:val="0"/>
                <w:color w:val="000000" w:themeColor="text1"/>
              </w:rPr>
              <w:t xml:space="preserve"> – Dals bru og </w:t>
            </w:r>
            <w:proofErr w:type="spellStart"/>
            <w:r w:rsidR="006E234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E2347">
              <w:rPr>
                <w:rFonts w:cs="Roboto"/>
                <w:b w:val="0"/>
                <w:color w:val="000000" w:themeColor="text1"/>
              </w:rPr>
              <w:t xml:space="preserve"> 2516 </w:t>
            </w:r>
            <w:proofErr w:type="spellStart"/>
            <w:r w:rsidR="006E2347">
              <w:rPr>
                <w:rFonts w:cs="Roboto"/>
                <w:b w:val="0"/>
                <w:color w:val="000000" w:themeColor="text1"/>
              </w:rPr>
              <w:t>Tørpegardsvegen</w:t>
            </w:r>
            <w:proofErr w:type="spellEnd"/>
            <w:r w:rsidR="006E2347">
              <w:rPr>
                <w:rFonts w:cs="Roboto"/>
                <w:b w:val="0"/>
                <w:color w:val="000000" w:themeColor="text1"/>
              </w:rPr>
              <w:t>.</w:t>
            </w:r>
          </w:p>
          <w:p w14:paraId="7D2CDEAD" w14:textId="77777777" w:rsidR="00E46368" w:rsidRPr="00C85C15" w:rsidRDefault="00E4636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66E525B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115A4E78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50810A2A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016FCC6C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3901F293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AC3B2BE" w14:textId="024B757D" w:rsidR="000315DF" w:rsidRPr="006E2347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6E2347">
              <w:rPr>
                <w:rFonts w:cs="Roboto"/>
                <w:bCs/>
                <w:color w:val="000000" w:themeColor="text1"/>
              </w:rPr>
              <w:t xml:space="preserve"> </w:t>
            </w:r>
            <w:r w:rsidR="006E2347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60ACF0F2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65A47085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707D7AC6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18DC03AE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E9AB59" w14:textId="19EB8ACC" w:rsidR="000315DF" w:rsidRPr="006E2347" w:rsidRDefault="000315DF" w:rsidP="006E234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215F5B29" w14:textId="77777777" w:rsidR="000315DF" w:rsidRPr="00055E2B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239080A" w14:textId="0A4E2B85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6E2347">
              <w:rPr>
                <w:rFonts w:cs="Roboto"/>
                <w:bCs/>
                <w:color w:val="000000" w:themeColor="text1"/>
              </w:rPr>
              <w:t xml:space="preserve"> </w:t>
            </w:r>
            <w:r w:rsidR="006E2347">
              <w:rPr>
                <w:rFonts w:cs="Roboto"/>
                <w:b w:val="0"/>
                <w:color w:val="000000" w:themeColor="text1"/>
              </w:rPr>
              <w:t>Ryfoss.</w:t>
            </w:r>
          </w:p>
          <w:p w14:paraId="40F640CC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220B1CB" w14:textId="2FA5C9EB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396396">
              <w:rPr>
                <w:rFonts w:cs="Roboto"/>
                <w:bCs/>
                <w:color w:val="000000" w:themeColor="text1"/>
              </w:rPr>
              <w:t xml:space="preserve"> </w:t>
            </w:r>
            <w:r w:rsidR="00396396" w:rsidRPr="00396396">
              <w:rPr>
                <w:rFonts w:cs="Roboto"/>
                <w:b w:val="0"/>
                <w:color w:val="000000" w:themeColor="text1"/>
              </w:rPr>
              <w:t>3,5 – 6,5 meter</w:t>
            </w:r>
          </w:p>
          <w:p w14:paraId="032F3924" w14:textId="77777777" w:rsidR="000315DF" w:rsidRPr="00A16608" w:rsidRDefault="000315DF" w:rsidP="0052690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5AFDF3D" w14:textId="46991390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DB7749">
              <w:rPr>
                <w:rFonts w:cs="Roboto"/>
                <w:b w:val="0"/>
                <w:color w:val="000000" w:themeColor="text1"/>
              </w:rPr>
              <w:t>240 - 600</w:t>
            </w:r>
          </w:p>
          <w:p w14:paraId="0713F3BE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D099786" w14:textId="0CDCD7C2" w:rsidR="000315DF" w:rsidRPr="001071DE" w:rsidRDefault="000315DF" w:rsidP="001071DE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DB7749">
              <w:rPr>
                <w:rFonts w:cs="Roboto"/>
                <w:bCs/>
                <w:color w:val="000000" w:themeColor="text1"/>
              </w:rPr>
              <w:t xml:space="preserve"> </w:t>
            </w:r>
            <w:r w:rsidR="003E06F2">
              <w:rPr>
                <w:rFonts w:cs="Roboto"/>
                <w:b w:val="0"/>
                <w:color w:val="000000" w:themeColor="text1"/>
              </w:rPr>
              <w:t xml:space="preserve">En del stigning på roden. </w:t>
            </w:r>
            <w:r w:rsidR="001071DE">
              <w:rPr>
                <w:rFonts w:cs="Roboto"/>
                <w:b w:val="0"/>
                <w:color w:val="000000" w:themeColor="text1"/>
              </w:rPr>
              <w:t>Variabel vegbredde og kurvatur.</w:t>
            </w:r>
          </w:p>
          <w:p w14:paraId="38828767" w14:textId="77777777" w:rsidR="001071DE" w:rsidRPr="001071DE" w:rsidRDefault="001071DE" w:rsidP="001071DE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E60F502" w14:textId="77777777" w:rsidR="00AB468F" w:rsidRPr="00AB468F" w:rsidRDefault="000315DF" w:rsidP="008E42C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 w:rsidR="003E06F2">
              <w:rPr>
                <w:rFonts w:cs="Roboto"/>
                <w:bCs/>
                <w:color w:val="000000" w:themeColor="text1"/>
              </w:rPr>
              <w:t xml:space="preserve"> </w:t>
            </w:r>
            <w:r w:rsidR="003E06F2">
              <w:rPr>
                <w:rFonts w:cs="Roboto"/>
                <w:b w:val="0"/>
                <w:color w:val="000000" w:themeColor="text1"/>
              </w:rPr>
              <w:t xml:space="preserve">Grusveg på strekningen </w:t>
            </w:r>
            <w:proofErr w:type="spellStart"/>
            <w:r w:rsidR="003E06F2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3E06F2">
              <w:rPr>
                <w:rFonts w:cs="Roboto"/>
                <w:b w:val="0"/>
                <w:color w:val="000000" w:themeColor="text1"/>
              </w:rPr>
              <w:t xml:space="preserve"> 2510 </w:t>
            </w:r>
            <w:proofErr w:type="spellStart"/>
            <w:r w:rsidR="003E06F2">
              <w:rPr>
                <w:rFonts w:cs="Roboto"/>
                <w:b w:val="0"/>
                <w:color w:val="000000" w:themeColor="text1"/>
              </w:rPr>
              <w:t>Sandvike</w:t>
            </w:r>
            <w:proofErr w:type="spellEnd"/>
            <w:r w:rsidR="003E06F2">
              <w:rPr>
                <w:rFonts w:cs="Roboto"/>
                <w:b w:val="0"/>
                <w:color w:val="000000" w:themeColor="text1"/>
              </w:rPr>
              <w:t xml:space="preserve"> – Øye.</w:t>
            </w:r>
            <w:r w:rsidR="008E42C8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38A3FBA9" w14:textId="77777777" w:rsidR="00AB468F" w:rsidRPr="00AB468F" w:rsidRDefault="00AB468F" w:rsidP="00AB468F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/>
                <w:color w:val="000000" w:themeColor="text1"/>
              </w:rPr>
            </w:pPr>
          </w:p>
          <w:p w14:paraId="0F4B5CEC" w14:textId="32961D02" w:rsidR="008E42C8" w:rsidRPr="008E42C8" w:rsidRDefault="00B2315C" w:rsidP="00AB468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Enhetene må </w:t>
            </w:r>
            <w:proofErr w:type="gramStart"/>
            <w:r>
              <w:rPr>
                <w:rFonts w:cs="Roboto"/>
                <w:b w:val="0"/>
                <w:color w:val="000000" w:themeColor="text1"/>
              </w:rPr>
              <w:t>påregne</w:t>
            </w:r>
            <w:proofErr w:type="gramEnd"/>
            <w:r>
              <w:rPr>
                <w:rFonts w:cs="Roboto"/>
                <w:b w:val="0"/>
                <w:color w:val="000000" w:themeColor="text1"/>
              </w:rPr>
              <w:t xml:space="preserve"> å bistå hverandre i brøyting og fresing når det er </w:t>
            </w:r>
            <w:r w:rsidR="0015123D">
              <w:rPr>
                <w:rFonts w:cs="Roboto"/>
                <w:b w:val="0"/>
                <w:color w:val="000000" w:themeColor="text1"/>
              </w:rPr>
              <w:t>fokksnø</w:t>
            </w:r>
            <w:r>
              <w:rPr>
                <w:rFonts w:cs="Roboto"/>
                <w:b w:val="0"/>
                <w:color w:val="000000" w:themeColor="text1"/>
              </w:rPr>
              <w:t xml:space="preserve">problematikk på </w:t>
            </w:r>
            <w:proofErr w:type="spellStart"/>
            <w:r w:rsidR="0051348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13483">
              <w:rPr>
                <w:rFonts w:cs="Roboto"/>
                <w:b w:val="0"/>
                <w:color w:val="000000" w:themeColor="text1"/>
              </w:rPr>
              <w:t xml:space="preserve"> 2510 </w:t>
            </w:r>
            <w:proofErr w:type="spellStart"/>
            <w:r w:rsidR="00513483">
              <w:rPr>
                <w:rFonts w:cs="Roboto"/>
                <w:b w:val="0"/>
                <w:color w:val="000000" w:themeColor="text1"/>
              </w:rPr>
              <w:t>Hensåsen</w:t>
            </w:r>
            <w:proofErr w:type="spellEnd"/>
            <w:r w:rsidR="00513483">
              <w:rPr>
                <w:rFonts w:cs="Roboto"/>
                <w:b w:val="0"/>
                <w:color w:val="000000" w:themeColor="text1"/>
              </w:rPr>
              <w:t xml:space="preserve"> og </w:t>
            </w:r>
            <w:proofErr w:type="spellStart"/>
            <w:r w:rsidR="00513483">
              <w:rPr>
                <w:rFonts w:cs="Roboto"/>
                <w:b w:val="0"/>
                <w:color w:val="000000" w:themeColor="text1"/>
              </w:rPr>
              <w:t>Vennis</w:t>
            </w:r>
            <w:proofErr w:type="spellEnd"/>
            <w:r w:rsidR="00513483">
              <w:rPr>
                <w:rFonts w:cs="Roboto"/>
                <w:b w:val="0"/>
                <w:color w:val="000000" w:themeColor="text1"/>
              </w:rPr>
              <w:t>.</w:t>
            </w:r>
          </w:p>
          <w:p w14:paraId="735F65A2" w14:textId="67FE5AC5" w:rsidR="001071DE" w:rsidRPr="001071DE" w:rsidRDefault="001071DE" w:rsidP="001071DE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</w:tc>
      </w:tr>
      <w:tr w:rsidR="001023FF" w14:paraId="4708E29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BE0822F" w14:textId="77777777" w:rsidR="001023FF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3B4300E" w14:textId="0823F5B6" w:rsidR="001023FF" w:rsidRDefault="001023FF" w:rsidP="001023F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r>
              <w:rPr>
                <w:rFonts w:ascii="Roboto" w:eastAsia="Roboto" w:hAnsi="Roboto" w:cs="Roboto"/>
                <w:b w:val="0"/>
              </w:rPr>
              <w:t>Enhet 1: 17.771</w:t>
            </w:r>
            <w:r w:rsidR="00866B10">
              <w:rPr>
                <w:rFonts w:ascii="Roboto" w:eastAsia="Roboto" w:hAnsi="Roboto" w:cs="Roboto"/>
                <w:b w:val="0"/>
              </w:rPr>
              <w:t>5</w:t>
            </w:r>
            <w:r>
              <w:rPr>
                <w:rFonts w:ascii="Roboto" w:eastAsia="Roboto" w:hAnsi="Roboto" w:cs="Roboto"/>
                <w:b w:val="0"/>
              </w:rPr>
              <w:t xml:space="preserve"> Vinterberedskap, Traktor min 230 Hk med vinterdriftsutstyr. </w:t>
            </w:r>
            <w:r w:rsidR="00D226D1">
              <w:rPr>
                <w:rFonts w:ascii="Roboto" w:eastAsia="Roboto" w:hAnsi="Roboto" w:cs="Roboto"/>
                <w:b w:val="0"/>
              </w:rPr>
              <w:t>S</w:t>
            </w:r>
            <w:r w:rsidR="003B66BE">
              <w:rPr>
                <w:rFonts w:ascii="Roboto" w:eastAsia="Roboto" w:hAnsi="Roboto" w:cs="Roboto"/>
                <w:b w:val="0"/>
              </w:rPr>
              <w:t>vingbar plog t</w:t>
            </w:r>
            <w:r>
              <w:rPr>
                <w:rFonts w:ascii="Roboto" w:eastAsia="Roboto" w:hAnsi="Roboto" w:cs="Roboto"/>
                <w:b w:val="0"/>
              </w:rPr>
              <w:t xml:space="preserve">ype </w:t>
            </w:r>
            <w:r w:rsidR="0035611B">
              <w:rPr>
                <w:rFonts w:ascii="Roboto" w:eastAsia="Roboto" w:hAnsi="Roboto" w:cs="Roboto"/>
                <w:b w:val="0"/>
              </w:rPr>
              <w:t xml:space="preserve">D70 eller tilsvarende. </w:t>
            </w:r>
          </w:p>
          <w:p w14:paraId="4EEF226F" w14:textId="7E734D0E" w:rsidR="001023FF" w:rsidRPr="0035611B" w:rsidRDefault="001023FF" w:rsidP="001023F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r>
              <w:rPr>
                <w:rFonts w:ascii="Roboto" w:eastAsia="Roboto" w:hAnsi="Roboto" w:cs="Roboto"/>
                <w:b w:val="0"/>
              </w:rPr>
              <w:t>Enhet 2: 17.771</w:t>
            </w:r>
            <w:r w:rsidR="0035611B">
              <w:rPr>
                <w:rFonts w:ascii="Roboto" w:eastAsia="Roboto" w:hAnsi="Roboto" w:cs="Roboto"/>
                <w:b w:val="0"/>
              </w:rPr>
              <w:t>6</w:t>
            </w:r>
            <w:r>
              <w:rPr>
                <w:rFonts w:ascii="Roboto" w:eastAsia="Roboto" w:hAnsi="Roboto" w:cs="Roboto"/>
                <w:b w:val="0"/>
              </w:rPr>
              <w:t xml:space="preserve"> Vinterberedskap, Traktor min 230 Hk med vinterdriftsutstyr. </w:t>
            </w:r>
            <w:r w:rsidR="003B66BE">
              <w:rPr>
                <w:rFonts w:ascii="Roboto" w:eastAsia="Roboto" w:hAnsi="Roboto" w:cs="Roboto"/>
                <w:b w:val="0"/>
              </w:rPr>
              <w:t>Svingbar plog t</w:t>
            </w:r>
            <w:r>
              <w:rPr>
                <w:rFonts w:ascii="Roboto" w:eastAsia="Roboto" w:hAnsi="Roboto" w:cs="Roboto"/>
                <w:b w:val="0"/>
              </w:rPr>
              <w:t>ype D70</w:t>
            </w:r>
            <w:r w:rsidR="0035611B">
              <w:rPr>
                <w:rFonts w:ascii="Roboto" w:eastAsia="Roboto" w:hAnsi="Roboto" w:cs="Roboto"/>
                <w:b w:val="0"/>
              </w:rPr>
              <w:t xml:space="preserve"> eller tilsvarende.</w:t>
            </w:r>
          </w:p>
        </w:tc>
      </w:tr>
      <w:tr w:rsidR="001023FF" w14:paraId="353C1B2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DEB15E3" w14:textId="3D8B3343" w:rsidR="001023FF" w:rsidRPr="33D7F3D5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 xml:space="preserve">Stasjoneringssted 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EB3727E" w14:textId="77777777" w:rsidR="001023FF" w:rsidRDefault="001023FF" w:rsidP="001023FF">
            <w:pPr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1023FF" w14:paraId="40C43C14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AEA0576" w14:textId="77777777" w:rsidR="001023FF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EE05FB3" w14:textId="77777777" w:rsidR="001023FF" w:rsidRDefault="001023FF" w:rsidP="001023F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1023FF" w14:paraId="54F8ABF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341B43E" w14:textId="77777777" w:rsidR="001023FF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FE5DE71" w14:textId="77777777" w:rsidR="001023FF" w:rsidRDefault="001023FF" w:rsidP="001023FF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sz w:val="24"/>
                <w:szCs w:val="24"/>
              </w:rPr>
            </w:pPr>
            <w:r w:rsidRPr="005075E4">
              <w:rPr>
                <w:rFonts w:ascii="Roboto" w:eastAsia="Roboto" w:hAnsi="Roboto" w:cs="Roboto"/>
                <w:sz w:val="24"/>
                <w:szCs w:val="24"/>
              </w:rPr>
              <w:t xml:space="preserve">Strøsandlager på Lomen industriområde i Ryfoss. </w:t>
            </w:r>
          </w:p>
          <w:p w14:paraId="4AAC745B" w14:textId="54BFDF49" w:rsidR="001023FF" w:rsidRPr="005075E4" w:rsidRDefault="001023FF" w:rsidP="001023FF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5075E4">
              <w:rPr>
                <w:rFonts w:ascii="Roboto" w:eastAsia="Roboto" w:hAnsi="Roboto" w:cs="Roboto"/>
                <w:sz w:val="24"/>
                <w:szCs w:val="24"/>
              </w:rPr>
              <w:t>Øvrige strømiddellager ikke bestemt. Maks avstand fra rode bestemmes av syklustid strøing iht. OSI.</w:t>
            </w:r>
          </w:p>
        </w:tc>
      </w:tr>
      <w:tr w:rsidR="001023FF" w14:paraId="6A782F75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2EAD616" w14:textId="77777777" w:rsidR="001023FF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6623E747" w14:textId="77777777" w:rsidR="001023FF" w:rsidRDefault="001023FF" w:rsidP="001023F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A6C6E1B" w14:textId="70ACD8CC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Forsterket krav til friksjon: 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7CC8B714" w14:textId="77777777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B248017" w14:textId="77777777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0252B5B8" w14:textId="77777777" w:rsidR="001023FF" w:rsidRPr="002E0094" w:rsidRDefault="001023FF" w:rsidP="001023F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2E0094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2E0094">
              <w:rPr>
                <w:rFonts w:cs="Roboto"/>
                <w:b w:val="0"/>
                <w:bCs/>
              </w:rPr>
              <w:t>kjøving</w:t>
            </w:r>
            <w:proofErr w:type="spellEnd"/>
            <w:r w:rsidRPr="002E0094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721E0E0C" w14:textId="77777777" w:rsidR="001023FF" w:rsidRPr="002E0094" w:rsidRDefault="001023FF" w:rsidP="001023F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A1212A2" w14:textId="766EEFED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Spesielle tiltak før vårløsning: 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6261B2EF" w14:textId="77777777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BA20AF2" w14:textId="3857F0FB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0A79D75F" w14:textId="41DF6A90" w:rsidR="001023FF" w:rsidRPr="002E0094" w:rsidRDefault="001023FF" w:rsidP="001023FF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S3D1 m0 – S3D1 6300, gjelder partier på strekningen.</w:t>
            </w:r>
          </w:p>
          <w:p w14:paraId="345F43E0" w14:textId="77777777" w:rsidR="001023FF" w:rsidRPr="002E0094" w:rsidRDefault="001023FF" w:rsidP="001023FF">
            <w:pPr>
              <w:pStyle w:val="Ingress"/>
              <w:spacing w:before="0" w:after="0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  <w:p w14:paraId="093277AC" w14:textId="477F90B4" w:rsidR="001023FF" w:rsidRPr="002E0094" w:rsidRDefault="001023FF" w:rsidP="001023FF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S3D1 m8100 – 8700.</w:t>
            </w:r>
          </w:p>
          <w:p w14:paraId="4F6FA5A5" w14:textId="77777777" w:rsidR="001023FF" w:rsidRPr="002E0094" w:rsidRDefault="001023FF" w:rsidP="001023FF">
            <w:pPr>
              <w:pStyle w:val="Ingress"/>
              <w:spacing w:before="0" w:after="0"/>
              <w:ind w:left="108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44B371D" w14:textId="243171F8" w:rsidR="001023FF" w:rsidRPr="002E0094" w:rsidRDefault="001023FF" w:rsidP="001023FF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S2D20 m 0 – 1500 og 3700 – 3900, gjelder partier på strekningen.</w:t>
            </w:r>
          </w:p>
          <w:p w14:paraId="348E4BCC" w14:textId="28802680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Vinterstengte veger: 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1FE990A" w14:textId="77777777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F41FCDC" w14:textId="2133EE2D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Snøskredfare: 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Nei </w:t>
            </w:r>
          </w:p>
          <w:p w14:paraId="118E50CD" w14:textId="77777777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1779D35" w14:textId="2238AED0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 xml:space="preserve">Farlige punkter på vegen for gjennomføringen: </w:t>
            </w: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7407B8B0" w14:textId="77777777" w:rsidR="001023FF" w:rsidRPr="002E0094" w:rsidRDefault="001023FF" w:rsidP="001023FF">
            <w:pPr>
              <w:ind w:left="278" w:hanging="27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  <w:sz w:val="24"/>
                <w:szCs w:val="24"/>
              </w:rPr>
            </w:pPr>
          </w:p>
          <w:p w14:paraId="61B5407B" w14:textId="768A30FA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Fare for steinsprang på strekningen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Vennisvegen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ved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Sandvike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og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Kviture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. </w:t>
            </w:r>
          </w:p>
          <w:p w14:paraId="77BC92E4" w14:textId="77777777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85C3555" w14:textId="77777777" w:rsidR="001023FF" w:rsidRPr="002E0094" w:rsidRDefault="001023FF" w:rsidP="001023F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</w:p>
          <w:p w14:paraId="2476C523" w14:textId="7564ECDB" w:rsidR="001023FF" w:rsidRPr="002E0094" w:rsidRDefault="001023FF" w:rsidP="001023F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Værskille på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2510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Vennisvegen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langs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Vangsmjøse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, ofte mindre snømengder enn i Øye og </w:t>
            </w:r>
            <w:proofErr w:type="spellStart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Hensåsen</w:t>
            </w:r>
            <w:proofErr w:type="spellEnd"/>
            <w:r w:rsidRPr="002E0094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7B759F96" w14:textId="77777777" w:rsidR="001023FF" w:rsidRPr="002E0094" w:rsidRDefault="001023FF" w:rsidP="001023FF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1023FF" w14:paraId="0812637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FC17FFC" w14:textId="77777777" w:rsidR="001023FF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D57B046" w14:textId="20BD18BB" w:rsidR="001023FF" w:rsidRPr="00745135" w:rsidRDefault="001023FF" w:rsidP="001023F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745135">
              <w:rPr>
                <w:rFonts w:ascii="Roboto" w:eastAsia="Roboto" w:hAnsi="Roboto" w:cs="Roboto"/>
                <w:b w:val="0"/>
                <w:color w:val="000000" w:themeColor="text1"/>
              </w:rPr>
              <w:t>Ryfoss</w:t>
            </w:r>
          </w:p>
        </w:tc>
      </w:tr>
      <w:tr w:rsidR="001023FF" w14:paraId="182B5431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47DC31D" w14:textId="77777777" w:rsidR="001023FF" w:rsidRDefault="001023FF" w:rsidP="001023F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7B2F9F1" w14:textId="77777777" w:rsidR="001023FF" w:rsidRPr="00FE4A3E" w:rsidRDefault="001023FF" w:rsidP="001023F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FE4A3E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1023FF" w14:paraId="525C5E9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14993C6" w14:textId="77777777" w:rsidR="001023FF" w:rsidRDefault="001023FF" w:rsidP="001023F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8793BE0" w14:textId="77777777" w:rsidR="001023FF" w:rsidRPr="008D3A7C" w:rsidRDefault="001023FF" w:rsidP="001023FF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3D2BBF72" w14:textId="2AB4502D" w:rsidR="001023FF" w:rsidRDefault="001023FF" w:rsidP="001023FF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</w:tc>
      </w:tr>
    </w:tbl>
    <w:p w14:paraId="1F0417A5" w14:textId="77777777" w:rsidR="00CF6751" w:rsidRDefault="00CF6751" w:rsidP="000315DF">
      <w:pPr>
        <w:ind w:left="0"/>
      </w:pPr>
    </w:p>
    <w:p w14:paraId="49166CA6" w14:textId="04920C40" w:rsidR="000315DF" w:rsidRPr="005945C5" w:rsidRDefault="000315DF" w:rsidP="005945C5">
      <w:pPr>
        <w:pStyle w:val="Overskrift3"/>
        <w:rPr>
          <w:rFonts w:ascii="Roboto" w:eastAsia="Roboto" w:hAnsi="Roboto" w:cs="Roboto"/>
          <w:bCs/>
          <w:szCs w:val="28"/>
        </w:rPr>
      </w:pPr>
      <w:bookmarkStart w:id="17" w:name="_Toc238736197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AF0988">
        <w:rPr>
          <w:rFonts w:ascii="Roboto" w:eastAsia="Roboto" w:hAnsi="Roboto" w:cs="Roboto"/>
          <w:bCs/>
          <w:szCs w:val="28"/>
        </w:rPr>
        <w:t>1</w:t>
      </w:r>
      <w:r w:rsidR="000A3487">
        <w:rPr>
          <w:rFonts w:ascii="Roboto" w:eastAsia="Roboto" w:hAnsi="Roboto" w:cs="Roboto"/>
          <w:bCs/>
          <w:szCs w:val="28"/>
        </w:rPr>
        <w:t>1</w:t>
      </w:r>
      <w:r>
        <w:tab/>
      </w:r>
      <w:r w:rsidR="005142C2">
        <w:rPr>
          <w:rFonts w:ascii="Roboto" w:eastAsia="Roboto" w:hAnsi="Roboto" w:cs="Roboto"/>
          <w:bCs/>
          <w:szCs w:val="28"/>
        </w:rPr>
        <w:t>Eggeåsen</w:t>
      </w:r>
      <w:r w:rsidR="00A56DCD">
        <w:rPr>
          <w:rFonts w:ascii="Roboto" w:eastAsia="Roboto" w:hAnsi="Roboto" w:cs="Roboto"/>
          <w:bCs/>
          <w:szCs w:val="28"/>
        </w:rPr>
        <w:t xml:space="preserve"> </w:t>
      </w:r>
      <w:r w:rsidR="005142C2">
        <w:rPr>
          <w:rFonts w:ascii="Roboto" w:eastAsia="Roboto" w:hAnsi="Roboto" w:cs="Roboto"/>
          <w:bCs/>
          <w:szCs w:val="28"/>
        </w:rPr>
        <w:t>– Beitostølen</w:t>
      </w:r>
      <w:bookmarkEnd w:id="17"/>
      <w:r w:rsidR="005142C2">
        <w:rPr>
          <w:rFonts w:ascii="Roboto" w:eastAsia="Roboto" w:hAnsi="Roboto" w:cs="Roboto"/>
          <w:bCs/>
          <w:szCs w:val="28"/>
        </w:rPr>
        <w:t xml:space="preserve"> </w:t>
      </w:r>
    </w:p>
    <w:p w14:paraId="7C52F6BD" w14:textId="7B554BFC" w:rsidR="000315DF" w:rsidRDefault="0046449C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46449C">
        <w:rPr>
          <w:rFonts w:ascii="Roboto" w:eastAsia="Roboto" w:hAnsi="Roboto" w:cs="Roboto"/>
          <w:bCs/>
          <w:noProof/>
          <w:color w:val="000000" w:themeColor="text1"/>
          <w:lang w:val="nn-NO"/>
        </w:rPr>
        <w:drawing>
          <wp:inline distT="0" distB="0" distL="0" distR="0" wp14:anchorId="1250EC46" wp14:editId="2362BAF4">
            <wp:extent cx="5760085" cy="5692775"/>
            <wp:effectExtent l="0" t="0" r="0" b="3175"/>
            <wp:docPr id="70335302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5302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9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4B0033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5D0BA15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652D2E2" w14:textId="184083CA" w:rsidR="004D0250" w:rsidRDefault="004D0250" w:rsidP="004D025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D025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Totalt </w:t>
            </w: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4</w:t>
            </w:r>
            <w:r w:rsidR="00500FF1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4</w:t>
            </w: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500FF1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2</w:t>
            </w: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km,</w:t>
            </w:r>
            <w:r w:rsidRPr="003702E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2270F6DA" w14:textId="3671C74E" w:rsidR="004D0250" w:rsidRDefault="004D0250" w:rsidP="004D025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51 10,</w:t>
            </w:r>
            <w:r w:rsidR="009719D6">
              <w:rPr>
                <w:rFonts w:ascii="Roboto" w:eastAsia="Roboto" w:hAnsi="Roboto" w:cs="Roboto"/>
                <w:b w:val="0"/>
                <w:color w:val="000000" w:themeColor="text1"/>
              </w:rPr>
              <w:t>77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62BADF5C" w14:textId="503D4396" w:rsidR="004D0250" w:rsidRDefault="004D0250" w:rsidP="004D025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2508 1</w:t>
            </w:r>
            <w:r w:rsidR="001B160B">
              <w:rPr>
                <w:rFonts w:ascii="Roboto" w:eastAsia="Roboto" w:hAnsi="Roboto" w:cs="Roboto"/>
                <w:b w:val="0"/>
                <w:color w:val="000000" w:themeColor="text1"/>
              </w:rPr>
              <w:t>5,1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3617C847" w14:textId="302225E4" w:rsidR="004D0250" w:rsidRDefault="004D0250" w:rsidP="004D025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2506 12,6 km</w:t>
            </w:r>
          </w:p>
          <w:p w14:paraId="496B2F4C" w14:textId="0A96E0FD" w:rsidR="004D0250" w:rsidRPr="003702E2" w:rsidRDefault="004D0250" w:rsidP="004D0250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 GS-veg </w:t>
            </w:r>
            <w:r w:rsidR="00DB1317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DB1317">
              <w:rPr>
                <w:rFonts w:ascii="Roboto" w:eastAsia="Roboto" w:hAnsi="Roboto" w:cs="Roboto"/>
                <w:b w:val="0"/>
                <w:color w:val="000000" w:themeColor="text1"/>
              </w:rPr>
              <w:t>71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037F7034" w14:textId="05EFF19D" w:rsidR="00005B79" w:rsidRDefault="00005B7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0315DF" w14:paraId="7B0BD1D4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1CBB4A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DAA24A8" w14:textId="77777777" w:rsidR="007D5531" w:rsidRDefault="009138B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DkD</w:t>
            </w:r>
            <w:proofErr w:type="spellEnd"/>
            <w:r w:rsidR="007D5531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på følgende veger:</w:t>
            </w:r>
          </w:p>
          <w:p w14:paraId="59B3CA26" w14:textId="70B9A894" w:rsidR="007D5531" w:rsidRPr="00034B6C" w:rsidRDefault="00034B6C" w:rsidP="007D5531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</w:t>
            </w:r>
          </w:p>
          <w:p w14:paraId="19B0C5A3" w14:textId="7E919E04" w:rsidR="00034B6C" w:rsidRPr="00034B6C" w:rsidRDefault="00034B6C" w:rsidP="007D5531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2508</w:t>
            </w:r>
          </w:p>
          <w:p w14:paraId="79AC54C7" w14:textId="77777777" w:rsidR="000315DF" w:rsidRDefault="009138BB" w:rsidP="007D553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</w:t>
            </w: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DkE</w:t>
            </w:r>
            <w:proofErr w:type="spellEnd"/>
            <w:r w:rsidR="007D5531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på følgende veger:</w:t>
            </w:r>
          </w:p>
          <w:p w14:paraId="6CA40265" w14:textId="77777777" w:rsidR="007D5531" w:rsidRPr="00034B6C" w:rsidRDefault="007D5531" w:rsidP="007D5531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2506</w:t>
            </w:r>
          </w:p>
          <w:p w14:paraId="01B4F116" w14:textId="77777777" w:rsidR="007D5531" w:rsidRPr="00034B6C" w:rsidRDefault="007D5531" w:rsidP="007D553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GsB</w:t>
            </w:r>
            <w:proofErr w:type="spellEnd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5EDDB8EA" w14:textId="467D90C7" w:rsidR="007D5531" w:rsidRDefault="007D5531" w:rsidP="007D5531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034B6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 GS-veg </w:t>
            </w:r>
            <w:r w:rsidR="00034B6C" w:rsidRPr="00034B6C">
              <w:rPr>
                <w:rFonts w:ascii="Roboto" w:eastAsia="Roboto" w:hAnsi="Roboto" w:cs="Roboto"/>
                <w:b w:val="0"/>
                <w:color w:val="000000" w:themeColor="text1"/>
              </w:rPr>
              <w:t>Beitostølen helsesportsenter - Garli</w:t>
            </w:r>
          </w:p>
        </w:tc>
      </w:tr>
      <w:tr w:rsidR="000315DF" w14:paraId="0951999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4D47889" w14:textId="5A8EE199" w:rsidR="000315DF" w:rsidRPr="00034B6C" w:rsidRDefault="000315DF" w:rsidP="00034B6C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A28C66F" w14:textId="496A41B5" w:rsidR="008D2F2E" w:rsidRPr="005C6F65" w:rsidRDefault="000315DF" w:rsidP="00034B6C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2"/>
              </w:rPr>
            </w:pPr>
            <w:proofErr w:type="spellStart"/>
            <w:r w:rsidRPr="005C6F65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5C6F65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5C6F65">
              <w:rPr>
                <w:sz w:val="24"/>
                <w:szCs w:val="22"/>
              </w:rPr>
              <w:t>Operativ standard for Innlandet (OSI).</w:t>
            </w:r>
          </w:p>
        </w:tc>
      </w:tr>
      <w:tr w:rsidR="000315DF" w14:paraId="40056EC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A7E2D12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593BEA3" w14:textId="24A76E33" w:rsidR="002202DF" w:rsidRPr="00034B6C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1F701203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B7769A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F1C658A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2EF7655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96FBD6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EC1063C" w14:textId="463B50D0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034B6C">
              <w:rPr>
                <w:rFonts w:cs="Roboto"/>
                <w:bCs/>
                <w:color w:val="000000" w:themeColor="text1"/>
              </w:rPr>
              <w:t xml:space="preserve"> </w:t>
            </w:r>
          </w:p>
          <w:p w14:paraId="220B0B86" w14:textId="021333DC" w:rsidR="00034B6C" w:rsidRDefault="008F2BE1" w:rsidP="00034B6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Brøytebil </w:t>
            </w:r>
            <w:r w:rsidR="00034B6C">
              <w:rPr>
                <w:rFonts w:cs="Roboto"/>
                <w:b w:val="0"/>
                <w:color w:val="000000" w:themeColor="text1"/>
              </w:rPr>
              <w:t>starter på Beitostølen</w:t>
            </w:r>
            <w:r w:rsidR="004801D3">
              <w:rPr>
                <w:rFonts w:cs="Roboto"/>
                <w:b w:val="0"/>
                <w:color w:val="000000" w:themeColor="text1"/>
              </w:rPr>
              <w:t xml:space="preserve"> og prio</w:t>
            </w:r>
            <w:r w:rsidR="009A5841">
              <w:rPr>
                <w:rFonts w:cs="Roboto"/>
                <w:b w:val="0"/>
                <w:color w:val="000000" w:themeColor="text1"/>
              </w:rPr>
              <w:t>r</w:t>
            </w:r>
            <w:r w:rsidR="004801D3">
              <w:rPr>
                <w:rFonts w:cs="Roboto"/>
                <w:b w:val="0"/>
                <w:color w:val="000000" w:themeColor="text1"/>
              </w:rPr>
              <w:t xml:space="preserve">iterer </w:t>
            </w:r>
            <w:proofErr w:type="spellStart"/>
            <w:r w:rsidR="004801D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801D3">
              <w:rPr>
                <w:rFonts w:cs="Roboto"/>
                <w:b w:val="0"/>
                <w:color w:val="000000" w:themeColor="text1"/>
              </w:rPr>
              <w:t xml:space="preserve"> 51 </w:t>
            </w:r>
            <w:r w:rsidR="009A5841">
              <w:rPr>
                <w:rFonts w:cs="Roboto"/>
                <w:b w:val="0"/>
                <w:color w:val="000000" w:themeColor="text1"/>
              </w:rPr>
              <w:t>og</w:t>
            </w:r>
            <w:r w:rsidR="004801D3">
              <w:rPr>
                <w:rFonts w:cs="Roboto"/>
                <w:b w:val="0"/>
                <w:color w:val="000000" w:themeColor="text1"/>
              </w:rPr>
              <w:t xml:space="preserve"> </w:t>
            </w:r>
            <w:proofErr w:type="spellStart"/>
            <w:r w:rsidR="004801D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801D3">
              <w:rPr>
                <w:rFonts w:cs="Roboto"/>
                <w:b w:val="0"/>
                <w:color w:val="000000" w:themeColor="text1"/>
              </w:rPr>
              <w:t xml:space="preserve"> 2508</w:t>
            </w:r>
            <w:r w:rsidR="00414A00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596AD5">
              <w:rPr>
                <w:rFonts w:cs="Roboto"/>
                <w:b w:val="0"/>
                <w:color w:val="000000" w:themeColor="text1"/>
              </w:rPr>
              <w:t xml:space="preserve">tur – retur </w:t>
            </w:r>
            <w:r w:rsidR="00414A00">
              <w:rPr>
                <w:rFonts w:cs="Roboto"/>
                <w:b w:val="0"/>
                <w:color w:val="000000" w:themeColor="text1"/>
              </w:rPr>
              <w:t>først</w:t>
            </w:r>
            <w:r w:rsidR="004801D3">
              <w:rPr>
                <w:rFonts w:cs="Roboto"/>
                <w:b w:val="0"/>
                <w:color w:val="000000" w:themeColor="text1"/>
              </w:rPr>
              <w:t xml:space="preserve">. </w:t>
            </w:r>
            <w:proofErr w:type="spellStart"/>
            <w:r w:rsidR="004801D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801D3">
              <w:rPr>
                <w:rFonts w:cs="Roboto"/>
                <w:b w:val="0"/>
                <w:color w:val="000000" w:themeColor="text1"/>
              </w:rPr>
              <w:t xml:space="preserve"> 2506 brøytes til slutt.</w:t>
            </w:r>
          </w:p>
          <w:p w14:paraId="1A124FB4" w14:textId="77777777" w:rsidR="004801D3" w:rsidRDefault="004801D3" w:rsidP="00034B6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9489F87" w14:textId="46F449C9" w:rsidR="004801D3" w:rsidRDefault="00CE498B" w:rsidP="00034B6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Traktor </w:t>
            </w:r>
            <w:r w:rsidR="009A5841">
              <w:rPr>
                <w:rFonts w:cs="Roboto"/>
                <w:b w:val="0"/>
                <w:color w:val="000000" w:themeColor="text1"/>
              </w:rPr>
              <w:t>utfører vinterdrift på GS-veg</w:t>
            </w:r>
            <w:r w:rsidR="005656E0">
              <w:rPr>
                <w:rFonts w:cs="Roboto"/>
                <w:b w:val="0"/>
                <w:color w:val="000000" w:themeColor="text1"/>
              </w:rPr>
              <w:t>er</w:t>
            </w:r>
            <w:r w:rsidR="00AC45D3">
              <w:rPr>
                <w:rFonts w:cs="Roboto"/>
                <w:b w:val="0"/>
                <w:color w:val="000000" w:themeColor="text1"/>
              </w:rPr>
              <w:t xml:space="preserve"> og </w:t>
            </w:r>
            <w:r w:rsidR="004107CC">
              <w:rPr>
                <w:rFonts w:cs="Roboto"/>
                <w:b w:val="0"/>
                <w:color w:val="000000" w:themeColor="text1"/>
              </w:rPr>
              <w:t>brøyting av bussterminal Beitostølen</w:t>
            </w:r>
            <w:r w:rsidR="009A5841">
              <w:rPr>
                <w:rFonts w:cs="Roboto"/>
                <w:b w:val="0"/>
                <w:color w:val="000000" w:themeColor="text1"/>
              </w:rPr>
              <w:t>.</w:t>
            </w:r>
          </w:p>
          <w:p w14:paraId="4C731E38" w14:textId="77777777" w:rsidR="004107CC" w:rsidRDefault="004107CC" w:rsidP="00034B6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DFDF6F3" w14:textId="0BC8B144" w:rsidR="004107CC" w:rsidRPr="00034B6C" w:rsidRDefault="004107CC" w:rsidP="00034B6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Hjullaster utfører snørydding, opplasting og rensk i Beitostølen sentrum</w:t>
            </w:r>
            <w:r w:rsidR="00A305E6">
              <w:rPr>
                <w:rFonts w:cs="Roboto"/>
                <w:b w:val="0"/>
                <w:color w:val="000000" w:themeColor="text1"/>
              </w:rPr>
              <w:t xml:space="preserve"> og ellers på roden</w:t>
            </w:r>
            <w:r w:rsidR="005656E0">
              <w:rPr>
                <w:rFonts w:cs="Roboto"/>
                <w:b w:val="0"/>
                <w:color w:val="000000" w:themeColor="text1"/>
              </w:rPr>
              <w:t xml:space="preserve"> ved behov</w:t>
            </w:r>
            <w:r w:rsidR="00E03C5A">
              <w:rPr>
                <w:rFonts w:cs="Roboto"/>
                <w:b w:val="0"/>
                <w:color w:val="000000" w:themeColor="text1"/>
              </w:rPr>
              <w:t>,</w:t>
            </w:r>
            <w:r w:rsidR="00A305E6">
              <w:rPr>
                <w:rFonts w:cs="Roboto"/>
                <w:b w:val="0"/>
                <w:color w:val="000000" w:themeColor="text1"/>
              </w:rPr>
              <w:t xml:space="preserve"> etter avtale med byggherre.</w:t>
            </w:r>
          </w:p>
          <w:p w14:paraId="0E18F707" w14:textId="77777777" w:rsidR="000315DF" w:rsidRPr="00EA7780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EC9891A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449DA82D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F499864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7568308E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391BBE15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8580743" w14:textId="758FC085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414A00">
              <w:rPr>
                <w:rFonts w:cs="Roboto"/>
                <w:bCs/>
                <w:color w:val="000000" w:themeColor="text1"/>
              </w:rPr>
              <w:t xml:space="preserve"> </w:t>
            </w:r>
            <w:r w:rsidR="00414A00" w:rsidRPr="00414A00">
              <w:rPr>
                <w:rFonts w:cs="Roboto"/>
                <w:b w:val="0"/>
                <w:color w:val="000000" w:themeColor="text1"/>
              </w:rPr>
              <w:t>Inkludert.</w:t>
            </w:r>
            <w:r w:rsidR="004139FB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4139FB" w:rsidRPr="004139FB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Bussterminal i Beitostølen sentrum er inkludert.</w:t>
            </w:r>
          </w:p>
          <w:p w14:paraId="641B9B29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121C5D9F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65405B8D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7105124D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9C0B42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711D6437" w14:textId="77777777" w:rsidR="000315DF" w:rsidRPr="00055E2B" w:rsidRDefault="000315DF" w:rsidP="005656E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F9A8081" w14:textId="2AAD8C91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414A00">
              <w:rPr>
                <w:rFonts w:cs="Roboto"/>
                <w:b w:val="0"/>
                <w:color w:val="000000" w:themeColor="text1"/>
              </w:rPr>
              <w:t xml:space="preserve"> Beitostølen</w:t>
            </w:r>
          </w:p>
          <w:p w14:paraId="35408558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F3B9D29" w14:textId="127B4843" w:rsidR="007073D1" w:rsidRPr="007073D1" w:rsidRDefault="000315DF" w:rsidP="007073D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DA74B9">
              <w:rPr>
                <w:rFonts w:cs="Roboto"/>
                <w:bCs/>
                <w:color w:val="000000" w:themeColor="text1"/>
              </w:rPr>
              <w:t xml:space="preserve"> </w:t>
            </w:r>
            <w:r w:rsidR="00DA74B9" w:rsidRPr="00DA74B9">
              <w:rPr>
                <w:rFonts w:cs="Roboto"/>
                <w:b w:val="0"/>
                <w:color w:val="000000" w:themeColor="text1"/>
              </w:rPr>
              <w:t>4,5 – 7,5</w:t>
            </w:r>
            <w:r w:rsidR="007073D1">
              <w:rPr>
                <w:rFonts w:cs="Roboto"/>
                <w:b w:val="0"/>
                <w:color w:val="000000" w:themeColor="text1"/>
              </w:rPr>
              <w:t xml:space="preserve"> meter på kjøreveg.</w:t>
            </w:r>
            <w:r w:rsidR="007073D1">
              <w:rPr>
                <w:rFonts w:cs="Roboto"/>
                <w:bCs/>
                <w:color w:val="000000" w:themeColor="text1"/>
              </w:rPr>
              <w:t xml:space="preserve"> </w:t>
            </w:r>
          </w:p>
          <w:p w14:paraId="07484874" w14:textId="13CD1745" w:rsidR="000315DF" w:rsidRPr="0012478B" w:rsidRDefault="007073D1" w:rsidP="007073D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12478B">
              <w:rPr>
                <w:rFonts w:cs="Roboto"/>
                <w:b w:val="0"/>
                <w:color w:val="000000" w:themeColor="text1"/>
              </w:rPr>
              <w:lastRenderedPageBreak/>
              <w:t>2,5 – 3 mete</w:t>
            </w:r>
            <w:r w:rsidR="0012478B" w:rsidRPr="0012478B">
              <w:rPr>
                <w:rFonts w:cs="Roboto"/>
                <w:b w:val="0"/>
                <w:color w:val="000000" w:themeColor="text1"/>
              </w:rPr>
              <w:t>r på gangveg.</w:t>
            </w:r>
          </w:p>
          <w:p w14:paraId="3ABC5530" w14:textId="77777777" w:rsidR="000315DF" w:rsidRPr="00A16608" w:rsidRDefault="000315DF" w:rsidP="00414A0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61CF7F7" w14:textId="4E096AF5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6C30BF" w:rsidRPr="006C30BF">
              <w:rPr>
                <w:rFonts w:cs="Roboto"/>
                <w:b w:val="0"/>
                <w:color w:val="000000" w:themeColor="text1"/>
              </w:rPr>
              <w:t>220 - 2500</w:t>
            </w:r>
          </w:p>
          <w:p w14:paraId="00619D4B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A4F431B" w14:textId="5FA2A86B" w:rsidR="00D566F2" w:rsidRPr="00D566F2" w:rsidRDefault="000315DF" w:rsidP="00D566F2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6C30BF">
              <w:rPr>
                <w:rFonts w:cs="Roboto"/>
                <w:bCs/>
                <w:color w:val="000000" w:themeColor="text1"/>
              </w:rPr>
              <w:t xml:space="preserve"> </w:t>
            </w:r>
            <w:proofErr w:type="spellStart"/>
            <w:r w:rsidR="000F7DA0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F7DA0">
              <w:rPr>
                <w:rFonts w:cs="Roboto"/>
                <w:b w:val="0"/>
                <w:color w:val="000000" w:themeColor="text1"/>
              </w:rPr>
              <w:t xml:space="preserve"> 51 har jevnt over god bredde og geometri. </w:t>
            </w:r>
            <w:proofErr w:type="spellStart"/>
            <w:r w:rsidR="000F7DA0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F7DA0">
              <w:rPr>
                <w:rFonts w:cs="Roboto"/>
                <w:b w:val="0"/>
                <w:color w:val="000000" w:themeColor="text1"/>
              </w:rPr>
              <w:t xml:space="preserve"> 2508 og </w:t>
            </w:r>
            <w:proofErr w:type="spellStart"/>
            <w:r w:rsidR="000F7DA0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0F7DA0">
              <w:rPr>
                <w:rFonts w:cs="Roboto"/>
                <w:b w:val="0"/>
                <w:color w:val="000000" w:themeColor="text1"/>
              </w:rPr>
              <w:t xml:space="preserve"> 2506 </w:t>
            </w:r>
            <w:r w:rsidR="00D566F2">
              <w:rPr>
                <w:rFonts w:cs="Roboto"/>
                <w:b w:val="0"/>
                <w:color w:val="000000" w:themeColor="text1"/>
              </w:rPr>
              <w:t>har varierende geometri og bredde.</w:t>
            </w:r>
          </w:p>
          <w:p w14:paraId="025B30A0" w14:textId="77777777" w:rsidR="000315DF" w:rsidRPr="00270489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3655C8C5" w14:textId="5DE65C44" w:rsidR="000842B2" w:rsidRPr="000842B2" w:rsidRDefault="000315DF" w:rsidP="000842B2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</w:p>
          <w:p w14:paraId="5021A8CE" w14:textId="1AA2489C" w:rsidR="000842B2" w:rsidRPr="000842B2" w:rsidRDefault="000842B2" w:rsidP="000842B2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0842B2">
              <w:rPr>
                <w:rFonts w:cs="Roboto"/>
                <w:b w:val="0"/>
                <w:color w:val="000000" w:themeColor="text1"/>
              </w:rPr>
              <w:t>GS-veg</w:t>
            </w:r>
            <w:r>
              <w:rPr>
                <w:rFonts w:cs="Roboto"/>
                <w:b w:val="0"/>
                <w:color w:val="000000" w:themeColor="text1"/>
              </w:rPr>
              <w:t xml:space="preserve"> går gjennom kulvert ved </w:t>
            </w:r>
            <w:proofErr w:type="spellStart"/>
            <w:r w:rsidR="00E460F9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E460F9">
              <w:rPr>
                <w:rFonts w:cs="Roboto"/>
                <w:b w:val="0"/>
                <w:color w:val="000000" w:themeColor="text1"/>
              </w:rPr>
              <w:t xml:space="preserve"> 51 G S9D340 m100</w:t>
            </w:r>
            <w:r w:rsidR="004F3EDD">
              <w:rPr>
                <w:rFonts w:cs="Roboto"/>
                <w:b w:val="0"/>
                <w:color w:val="000000" w:themeColor="text1"/>
              </w:rPr>
              <w:t xml:space="preserve"> under </w:t>
            </w:r>
            <w:proofErr w:type="spellStart"/>
            <w:r w:rsidR="004F3EDD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4F3EDD">
              <w:rPr>
                <w:rFonts w:cs="Roboto"/>
                <w:b w:val="0"/>
                <w:color w:val="000000" w:themeColor="text1"/>
              </w:rPr>
              <w:t xml:space="preserve"> 51. Takhøyde 3,5 meter.</w:t>
            </w:r>
          </w:p>
          <w:p w14:paraId="6361834F" w14:textId="19827090" w:rsidR="000315DF" w:rsidRPr="004139FB" w:rsidRDefault="000315DF" w:rsidP="004F3EDD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</w:tr>
      <w:tr w:rsidR="000315DF" w14:paraId="00482200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3F85755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C5F794B" w14:textId="0ACDC89A" w:rsidR="00761216" w:rsidRPr="00DA28E2" w:rsidRDefault="00761216" w:rsidP="0076121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18.76316 Vinterberedskap, Lastebil med vinterutstyr. </w:t>
            </w:r>
            <w:r w:rsidR="00AD3DD9">
              <w:rPr>
                <w:rFonts w:cs="Roboto"/>
                <w:b w:val="0"/>
                <w:color w:val="000000" w:themeColor="text1"/>
              </w:rPr>
              <w:t>Svingbar p</w:t>
            </w:r>
            <w:r w:rsidR="00A7602C" w:rsidRPr="005D5254">
              <w:rPr>
                <w:rFonts w:ascii="Roboto" w:eastAsia="Roboto" w:hAnsi="Roboto" w:cs="Roboto"/>
                <w:b w:val="0"/>
                <w:color w:val="000000" w:themeColor="text1"/>
              </w:rPr>
              <w:t>log type høyutkast type GMI HDA- 280 eller tilsvarende</w:t>
            </w:r>
            <w:r w:rsidR="00D31E3E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0599E7D5" w14:textId="1A7A6AA6" w:rsidR="00761216" w:rsidRDefault="00761216" w:rsidP="0076121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18.77</w:t>
            </w:r>
            <w:r w:rsidR="009261B3">
              <w:rPr>
                <w:rFonts w:cs="Roboto"/>
                <w:b w:val="0"/>
                <w:color w:val="000000" w:themeColor="text1"/>
              </w:rPr>
              <w:t>52</w:t>
            </w:r>
            <w:r>
              <w:rPr>
                <w:rFonts w:cs="Roboto"/>
                <w:b w:val="0"/>
                <w:color w:val="000000" w:themeColor="text1"/>
              </w:rPr>
              <w:t xml:space="preserve">Vinterberedskap, Traktor min </w:t>
            </w:r>
            <w:r w:rsidR="009261B3">
              <w:rPr>
                <w:rFonts w:cs="Roboto"/>
                <w:b w:val="0"/>
                <w:color w:val="000000" w:themeColor="text1"/>
              </w:rPr>
              <w:t>120</w:t>
            </w:r>
            <w:r>
              <w:rPr>
                <w:rFonts w:cs="Roboto"/>
                <w:b w:val="0"/>
                <w:color w:val="000000" w:themeColor="text1"/>
              </w:rPr>
              <w:t xml:space="preserve"> Hk med vinterutstyr. </w:t>
            </w:r>
          </w:p>
          <w:p w14:paraId="0F83ABB4" w14:textId="47FBF9EA" w:rsidR="001C7D0F" w:rsidRDefault="001C7D0F" w:rsidP="0076121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1</w:t>
            </w:r>
            <w:r w:rsidR="001C534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8.7341 Hjullastere 16-18 tonn. </w:t>
            </w:r>
          </w:p>
          <w:p w14:paraId="493B3AB6" w14:textId="3453ADED" w:rsidR="001F0E1C" w:rsidRPr="004139FB" w:rsidRDefault="001F0E1C" w:rsidP="00852DA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0315DF" w14:paraId="290DF0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A4D113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99A8C87" w14:textId="77777777" w:rsidR="000315DF" w:rsidRDefault="000315DF">
            <w:pPr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8A0B1D" w14:paraId="1F52B338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B2216FB" w14:textId="42B23AC5" w:rsidR="008A0B1D" w:rsidRPr="33D7F3D5" w:rsidRDefault="008A0B1D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5D88AD4" w14:textId="77777777" w:rsidR="008A0B1D" w:rsidRDefault="008A0B1D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1CB83F3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6D3604B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621E0C2" w14:textId="064797F9" w:rsidR="000315DF" w:rsidRPr="009931D8" w:rsidRDefault="009931D8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9931D8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0315DF" w14:paraId="289C8A31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35D87B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162CE29C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2FE2DB2" w14:textId="5E8C6E4D" w:rsidR="000315DF" w:rsidRPr="005C6F65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9931D8" w:rsidRPr="005C6F65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6C7D8F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7C2BFA40" w14:textId="77777777" w:rsidR="000315DF" w:rsidRPr="005C6F65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E2C5B5E" w14:textId="77777777" w:rsidR="000315DF" w:rsidRPr="005C6F65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46B9F133" w14:textId="77777777" w:rsidR="000315DF" w:rsidRPr="005C6F65" w:rsidRDefault="000315D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5C6F65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5C6F65">
              <w:rPr>
                <w:rFonts w:cs="Roboto"/>
                <w:b w:val="0"/>
                <w:bCs/>
              </w:rPr>
              <w:t>kjøving</w:t>
            </w:r>
            <w:proofErr w:type="spellEnd"/>
            <w:r w:rsidRPr="005C6F65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7AF1A05C" w14:textId="77777777" w:rsidR="009931D8" w:rsidRPr="005C6F65" w:rsidRDefault="009931D8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6671960" w14:textId="5D277B48" w:rsidR="000315DF" w:rsidRPr="005C6F65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  <w:r w:rsidR="009931D8" w:rsidRPr="005C6F65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6C0949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1C456EA4" w14:textId="77777777" w:rsidR="000315DF" w:rsidRPr="005C6F65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A3223D6" w14:textId="55D916A5" w:rsidR="00123EC6" w:rsidRPr="005C6F65" w:rsidRDefault="000315DF" w:rsidP="00123EC6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6C0949" w:rsidRPr="005C6F65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04281F8D" w14:textId="6C27A59F" w:rsidR="00123EC6" w:rsidRPr="005C6F65" w:rsidRDefault="00123EC6" w:rsidP="00123EC6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2508 </w:t>
            </w:r>
            <w:r w:rsidR="00905D81"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S3D1 m0 – 300 </w:t>
            </w:r>
            <w:r w:rsidR="001176D3"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og </w:t>
            </w:r>
          </w:p>
          <w:p w14:paraId="0DC2FE53" w14:textId="74B846E2" w:rsidR="00905D81" w:rsidRPr="005C6F65" w:rsidRDefault="001176D3" w:rsidP="00123EC6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2508 S4D1 m</w:t>
            </w:r>
            <w:r w:rsidR="005861A7"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2700 – 3600 </w:t>
            </w:r>
          </w:p>
          <w:p w14:paraId="113F0359" w14:textId="7E30C624" w:rsidR="00DD172A" w:rsidRPr="005C6F65" w:rsidRDefault="00DD172A" w:rsidP="00123EC6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2506 S1D1 m</w:t>
            </w:r>
            <w:r w:rsidR="000070CC"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8400 – 9600 </w:t>
            </w:r>
          </w:p>
          <w:p w14:paraId="790A87D5" w14:textId="2B019865" w:rsidR="000070CC" w:rsidRPr="005C6F65" w:rsidRDefault="006116F8" w:rsidP="00123EC6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Fv</w:t>
            </w:r>
            <w:proofErr w:type="spellEnd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2506 S1D1 12300 – 12600 </w:t>
            </w:r>
          </w:p>
          <w:p w14:paraId="3AF33522" w14:textId="4D629892" w:rsidR="008E6023" w:rsidRPr="005C6F65" w:rsidRDefault="008E6023" w:rsidP="00123EC6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 S10D1 m</w:t>
            </w:r>
            <w:r w:rsidR="00F527EC"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2300 – 3300 </w:t>
            </w:r>
          </w:p>
          <w:p w14:paraId="064A7A5B" w14:textId="77777777" w:rsidR="000315DF" w:rsidRPr="005C6F65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244BA70" w14:textId="4A740275" w:rsidR="000315DF" w:rsidRPr="005C6F65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6C0949"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51B16288" w14:textId="77777777" w:rsidR="000315DF" w:rsidRPr="005C6F65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D1DE163" w14:textId="31654BBA" w:rsidR="000315DF" w:rsidRPr="005C6F65" w:rsidRDefault="006C0949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5C6F65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E5C4E9C" w14:textId="77777777" w:rsidR="000315DF" w:rsidRPr="005C6F65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B1CFB2B" w14:textId="6AB744B7" w:rsidR="000315DF" w:rsidRPr="005C6F65" w:rsidRDefault="000315DF" w:rsidP="005C6F65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6C0949" w:rsidRPr="005C6F65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AC45D3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21DCA46C" w14:textId="77777777" w:rsidR="000315DF" w:rsidRPr="005C6F65" w:rsidRDefault="000315DF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177D31E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86E542B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B9FAB58" w14:textId="4C837700" w:rsidR="000315DF" w:rsidRPr="008A0B1D" w:rsidRDefault="004139F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A0B1D">
              <w:rPr>
                <w:rFonts w:ascii="Roboto" w:eastAsia="Roboto" w:hAnsi="Roboto" w:cs="Roboto"/>
                <w:b w:val="0"/>
                <w:color w:val="000000" w:themeColor="text1"/>
              </w:rPr>
              <w:t>Beitostølen sentrum</w:t>
            </w:r>
          </w:p>
        </w:tc>
      </w:tr>
      <w:tr w:rsidR="000315DF" w14:paraId="792FA82D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8EF2F39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AF3772C" w14:textId="05B1F8BF" w:rsidR="000315DF" w:rsidRDefault="006D451D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FE4A3E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0C468FC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453B458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E7F261A" w14:textId="77777777" w:rsidR="006D451D" w:rsidRPr="008D3A7C" w:rsidRDefault="006D451D" w:rsidP="006D451D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3EAADD40" w14:textId="77777777" w:rsidR="000315DF" w:rsidRPr="006D451D" w:rsidRDefault="006D451D" w:rsidP="006D451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  <w:p w14:paraId="04B525DE" w14:textId="77777777" w:rsidR="006D451D" w:rsidRDefault="006D451D" w:rsidP="006D451D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30AD72E" w14:textId="77777777" w:rsidR="006D451D" w:rsidRPr="005C525B" w:rsidRDefault="00096DCD" w:rsidP="006D451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096DCD">
              <w:rPr>
                <w:rFonts w:cs="Roboto"/>
                <w:b w:val="0"/>
                <w:color w:val="000000" w:themeColor="text1"/>
              </w:rPr>
              <w:t>Brøytebil 4x4 med underliggende skjær på rode 16 skal bistå med skraping av vegbane i Beitostølen sentrum ved behov</w:t>
            </w:r>
            <w:r w:rsidR="00CE7B39">
              <w:rPr>
                <w:rFonts w:cs="Roboto"/>
                <w:b w:val="0"/>
                <w:color w:val="000000" w:themeColor="text1"/>
              </w:rPr>
              <w:t>, som supplement til veghøvel.</w:t>
            </w:r>
          </w:p>
          <w:p w14:paraId="11EDC805" w14:textId="77777777" w:rsidR="005C525B" w:rsidRPr="005C525B" w:rsidRDefault="005C525B" w:rsidP="005C525B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color w:val="000000" w:themeColor="text1"/>
              </w:rPr>
            </w:pPr>
          </w:p>
          <w:p w14:paraId="762BE03E" w14:textId="2D848C96" w:rsidR="005C525B" w:rsidRPr="00096DCD" w:rsidRDefault="005C525B" w:rsidP="006D451D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Høvling prioriteres på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51.</w:t>
            </w:r>
          </w:p>
        </w:tc>
      </w:tr>
    </w:tbl>
    <w:p w14:paraId="57D248CC" w14:textId="21881F6E" w:rsidR="009D0E0D" w:rsidRPr="005945C5" w:rsidRDefault="009D0E0D" w:rsidP="009D0E0D">
      <w:pPr>
        <w:pStyle w:val="Overskrift3"/>
        <w:rPr>
          <w:rFonts w:ascii="Roboto" w:eastAsia="Roboto" w:hAnsi="Roboto" w:cs="Roboto"/>
          <w:bCs/>
          <w:szCs w:val="28"/>
        </w:rPr>
      </w:pPr>
      <w:bookmarkStart w:id="18" w:name="_Toc238736198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1</w:t>
      </w:r>
      <w:r w:rsidR="000A3487">
        <w:rPr>
          <w:rFonts w:ascii="Roboto" w:eastAsia="Roboto" w:hAnsi="Roboto" w:cs="Roboto"/>
          <w:bCs/>
          <w:szCs w:val="28"/>
        </w:rPr>
        <w:t>2</w:t>
      </w:r>
      <w:r>
        <w:tab/>
      </w:r>
      <w:proofErr w:type="spellStart"/>
      <w:r>
        <w:rPr>
          <w:rFonts w:ascii="Roboto" w:eastAsia="Roboto" w:hAnsi="Roboto" w:cs="Roboto"/>
          <w:bCs/>
          <w:szCs w:val="28"/>
        </w:rPr>
        <w:t>Valdresflye</w:t>
      </w:r>
      <w:bookmarkEnd w:id="18"/>
      <w:proofErr w:type="spellEnd"/>
    </w:p>
    <w:p w14:paraId="393FAD5A" w14:textId="674B4670" w:rsidR="009D0E0D" w:rsidRDefault="00582AC2" w:rsidP="009D0E0D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582AC2">
        <w:rPr>
          <w:rFonts w:ascii="Roboto" w:eastAsia="Roboto" w:hAnsi="Roboto" w:cs="Roboto"/>
          <w:bCs/>
          <w:noProof/>
          <w:color w:val="000000" w:themeColor="text1"/>
          <w:lang w:val="nn-NO"/>
        </w:rPr>
        <w:drawing>
          <wp:inline distT="0" distB="0" distL="0" distR="0" wp14:anchorId="4DDA19F5" wp14:editId="597B6568">
            <wp:extent cx="5760085" cy="5695315"/>
            <wp:effectExtent l="0" t="0" r="0" b="635"/>
            <wp:docPr id="151131478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1478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9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9D0E0D" w14:paraId="75142A2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AEA171B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3582C15" w14:textId="22F5ADD0" w:rsidR="009D0E0D" w:rsidRPr="00CE7B39" w:rsidRDefault="00660BB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28,</w:t>
            </w:r>
            <w:r w:rsidR="00B14C00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7</w:t>
            </w:r>
            <w:r w:rsidR="00032286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7</w:t>
            </w: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km</w:t>
            </w:r>
            <w:r w:rsidR="00CE7B39" w:rsidRPr="00CE7B3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1A471605" w14:textId="2F2192CE" w:rsidR="00CE7B39" w:rsidRPr="00CE7B39" w:rsidRDefault="00CE7B39" w:rsidP="00CE7B39">
            <w:pPr>
              <w:pStyle w:val="Ingress"/>
              <w:numPr>
                <w:ilvl w:val="0"/>
                <w:numId w:val="40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CE7B39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CE7B3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</w:t>
            </w:r>
            <w:r w:rsidR="005C525B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Pr="00CE7B3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28,</w:t>
            </w:r>
            <w:r w:rsidR="00032286">
              <w:rPr>
                <w:rFonts w:ascii="Roboto" w:eastAsia="Roboto" w:hAnsi="Roboto" w:cs="Roboto"/>
                <w:b w:val="0"/>
                <w:color w:val="000000" w:themeColor="text1"/>
              </w:rPr>
              <w:t>77</w:t>
            </w:r>
            <w:r w:rsidRPr="00CE7B3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68F75F69" w14:textId="77777777" w:rsidR="009D0E0D" w:rsidRDefault="009D0E0D" w:rsidP="00CE7B3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9D0E0D" w14:paraId="2E1136D4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1A18F9B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E0EEFC5" w14:textId="5FB01F04" w:rsidR="009D0E0D" w:rsidRPr="00CE7B39" w:rsidRDefault="009D0E0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CE7B39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CE7B3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</w:tc>
      </w:tr>
      <w:tr w:rsidR="009D0E0D" w14:paraId="6D0C5A6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15E5014" w14:textId="1864645A" w:rsidR="009D0E0D" w:rsidRPr="00CE7B39" w:rsidRDefault="009D0E0D" w:rsidP="00CE7B39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A32F398" w14:textId="77777777" w:rsidR="009D0E0D" w:rsidRPr="00482D09" w:rsidRDefault="009D0E0D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482D09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482D09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482D09">
              <w:rPr>
                <w:sz w:val="24"/>
                <w:szCs w:val="22"/>
              </w:rPr>
              <w:t>Operativ standard for Innlandet (OSI).</w:t>
            </w:r>
          </w:p>
          <w:p w14:paraId="38248B9A" w14:textId="16DC173F" w:rsidR="009D0E0D" w:rsidRPr="00FA63C3" w:rsidRDefault="009D0E0D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</w:tr>
      <w:tr w:rsidR="009D0E0D" w14:paraId="24CC8F3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DF5EC61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3364A49" w14:textId="07D9E582" w:rsidR="009D0E0D" w:rsidRPr="00CE7B39" w:rsidRDefault="009D0E0D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9D0E0D" w14:paraId="51B29A85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69EE967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96CE5A4" w14:textId="77777777" w:rsidR="009D0E0D" w:rsidRPr="00E20F3D" w:rsidRDefault="009D0E0D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9D0E0D" w14:paraId="42BB71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BDEC744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C8F6B92" w14:textId="77777777" w:rsidR="009D0E0D" w:rsidRPr="00A16608" w:rsidRDefault="009D0E0D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1E739DD8" w14:textId="18BC8B6A" w:rsidR="00CE7B39" w:rsidRDefault="00CE7B39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Roden omfatter vinterdrift av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51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Valdresflye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på strekningen Garli – Maurvangen</w:t>
            </w:r>
            <w:r w:rsidR="00F52DC2">
              <w:rPr>
                <w:rFonts w:cs="Roboto"/>
                <w:b w:val="0"/>
                <w:color w:val="000000" w:themeColor="text1"/>
              </w:rPr>
              <w:t xml:space="preserve"> med utgangspunkt fra Beitostølen.</w:t>
            </w:r>
          </w:p>
          <w:p w14:paraId="01CB179E" w14:textId="77777777" w:rsidR="00CE7B39" w:rsidRDefault="00CE7B39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7C508ED" w14:textId="01BBDC5A" w:rsidR="00F52DC2" w:rsidRDefault="00F52DC2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Hjullaster med fres stasjoneres på Beitostølen. </w:t>
            </w:r>
            <w:r w:rsidR="00C012B7">
              <w:rPr>
                <w:rFonts w:cs="Roboto"/>
                <w:b w:val="0"/>
                <w:color w:val="000000" w:themeColor="text1"/>
              </w:rPr>
              <w:t xml:space="preserve">Etter åpning av delstrekning Bygdin – Maurvangen </w:t>
            </w:r>
            <w:r w:rsidR="00B839D4">
              <w:rPr>
                <w:rFonts w:cs="Roboto"/>
                <w:b w:val="0"/>
                <w:color w:val="000000" w:themeColor="text1"/>
              </w:rPr>
              <w:t xml:space="preserve">på våren </w:t>
            </w:r>
            <w:r w:rsidR="00C012B7">
              <w:rPr>
                <w:rFonts w:cs="Roboto"/>
                <w:b w:val="0"/>
                <w:color w:val="000000" w:themeColor="text1"/>
              </w:rPr>
              <w:t xml:space="preserve">stasjoneres hjullaster </w:t>
            </w:r>
            <w:r w:rsidR="00B839D4">
              <w:rPr>
                <w:rFonts w:cs="Roboto"/>
                <w:b w:val="0"/>
                <w:color w:val="000000" w:themeColor="text1"/>
              </w:rPr>
              <w:t>på Bygdin</w:t>
            </w:r>
            <w:r w:rsidR="00CB13C8">
              <w:rPr>
                <w:rFonts w:cs="Roboto"/>
                <w:b w:val="0"/>
                <w:color w:val="000000" w:themeColor="text1"/>
              </w:rPr>
              <w:t xml:space="preserve"> så lenge været tillater det.</w:t>
            </w:r>
          </w:p>
          <w:p w14:paraId="24DA900B" w14:textId="77777777" w:rsidR="00B839D4" w:rsidRDefault="00B839D4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318F1DD" w14:textId="77777777" w:rsidR="009D0E0D" w:rsidRDefault="009D0E0D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4F039AED" w14:textId="77777777" w:rsidR="009D0E0D" w:rsidRPr="00D83DDC" w:rsidRDefault="009D0E0D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585B68A9" w14:textId="77777777" w:rsidR="009D0E0D" w:rsidRDefault="009D0E0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45CB112F" w14:textId="77777777" w:rsidR="009D0E0D" w:rsidRDefault="009D0E0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1A5F003C" w14:textId="77777777" w:rsidR="009D0E0D" w:rsidRPr="00D83DDC" w:rsidRDefault="009D0E0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998AE33" w14:textId="72742FE0" w:rsidR="009D0E0D" w:rsidRDefault="009D0E0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7D6C70">
              <w:rPr>
                <w:rFonts w:cs="Roboto"/>
                <w:bCs/>
                <w:color w:val="000000" w:themeColor="text1"/>
              </w:rPr>
              <w:t xml:space="preserve"> </w:t>
            </w:r>
            <w:r w:rsidR="007D6C70" w:rsidRPr="007D6C70"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015FC168" w14:textId="77777777" w:rsidR="009D0E0D" w:rsidRDefault="009D0E0D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518B7551" w14:textId="77777777" w:rsidR="009D0E0D" w:rsidRDefault="009D0E0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6E2089A7" w14:textId="77777777" w:rsidR="009D0E0D" w:rsidRDefault="009D0E0D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714DC02E" w14:textId="77777777" w:rsidR="009D0E0D" w:rsidRDefault="009D0E0D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ED28FEF" w14:textId="77777777" w:rsidR="009D0E0D" w:rsidRDefault="009D0E0D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3C8DD916" w14:textId="77777777" w:rsidR="009D0E0D" w:rsidRPr="00055E2B" w:rsidRDefault="009D0E0D" w:rsidP="00CB13C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8CDF570" w14:textId="45387327" w:rsidR="009D0E0D" w:rsidRPr="00A16608" w:rsidRDefault="009D0E0D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7D6C70">
              <w:rPr>
                <w:rFonts w:cs="Roboto"/>
                <w:b w:val="0"/>
                <w:color w:val="000000" w:themeColor="text1"/>
              </w:rPr>
              <w:t xml:space="preserve"> Nei</w:t>
            </w:r>
          </w:p>
          <w:p w14:paraId="004D985E" w14:textId="77777777" w:rsidR="009D0E0D" w:rsidRPr="00A16608" w:rsidRDefault="009D0E0D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BDAF6FC" w14:textId="701D553D" w:rsidR="009D0E0D" w:rsidRPr="00A16608" w:rsidRDefault="009D0E0D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075FC3">
              <w:rPr>
                <w:rFonts w:cs="Roboto"/>
                <w:bCs/>
                <w:color w:val="000000" w:themeColor="text1"/>
              </w:rPr>
              <w:t xml:space="preserve"> </w:t>
            </w:r>
            <w:r w:rsidR="00075FC3" w:rsidRPr="00075FC3">
              <w:rPr>
                <w:rFonts w:cs="Roboto"/>
                <w:b w:val="0"/>
                <w:color w:val="000000" w:themeColor="text1"/>
              </w:rPr>
              <w:t>6 – 8 meter.</w:t>
            </w:r>
          </w:p>
          <w:p w14:paraId="304D456A" w14:textId="77777777" w:rsidR="009D0E0D" w:rsidRPr="00A16608" w:rsidRDefault="009D0E0D" w:rsidP="007D6C7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F6CAE1B" w14:textId="05D8F0A7" w:rsidR="009D0E0D" w:rsidRPr="00A16608" w:rsidRDefault="009D0E0D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140141" w:rsidRPr="00140141">
              <w:rPr>
                <w:rFonts w:cs="Roboto"/>
                <w:b w:val="0"/>
                <w:color w:val="000000" w:themeColor="text1"/>
              </w:rPr>
              <w:t>1180</w:t>
            </w:r>
          </w:p>
          <w:p w14:paraId="275FF6EF" w14:textId="77777777" w:rsidR="009D0E0D" w:rsidRPr="00A16608" w:rsidRDefault="009D0E0D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91D96A0" w14:textId="6DE589FD" w:rsidR="00C85D0F" w:rsidRPr="005C6F65" w:rsidRDefault="009D0E0D" w:rsidP="005C6F65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140141">
              <w:rPr>
                <w:rFonts w:cs="Roboto"/>
                <w:bCs/>
                <w:color w:val="000000" w:themeColor="text1"/>
              </w:rPr>
              <w:t xml:space="preserve"> </w:t>
            </w:r>
            <w:r w:rsidR="00140141">
              <w:rPr>
                <w:rFonts w:cs="Roboto"/>
                <w:b w:val="0"/>
                <w:color w:val="000000" w:themeColor="text1"/>
              </w:rPr>
              <w:t>Det er noe stigning på roden. Varierende geometri.</w:t>
            </w:r>
          </w:p>
          <w:p w14:paraId="2FD63E37" w14:textId="77777777" w:rsidR="00C85D0F" w:rsidRPr="00261948" w:rsidRDefault="00C85D0F" w:rsidP="00C85D0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6741742" w14:textId="542761EF" w:rsidR="00075FC3" w:rsidRPr="00075FC3" w:rsidRDefault="009D0E0D" w:rsidP="00075FC3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</w:p>
          <w:p w14:paraId="18CE706B" w14:textId="4AD686E7" w:rsidR="009D0E0D" w:rsidRPr="00261948" w:rsidRDefault="00075FC3" w:rsidP="0026194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Roden går over en svært værutsatt fjellovergang. </w:t>
            </w:r>
          </w:p>
        </w:tc>
      </w:tr>
      <w:tr w:rsidR="009D0E0D" w14:paraId="5B2AC2C9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BF05BBB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8CC2BF9" w14:textId="1BE405D6" w:rsidR="007E217C" w:rsidRDefault="007E217C" w:rsidP="007E217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18.7631</w:t>
            </w:r>
            <w:r w:rsidR="00CE544E">
              <w:rPr>
                <w:rFonts w:cs="Roboto"/>
                <w:b w:val="0"/>
                <w:color w:val="000000" w:themeColor="text1"/>
              </w:rPr>
              <w:t>7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Lastebil med vinterutstyr. </w:t>
            </w:r>
            <w:r w:rsidR="000A000D">
              <w:rPr>
                <w:rFonts w:cs="Roboto"/>
                <w:b w:val="0"/>
                <w:color w:val="000000" w:themeColor="text1"/>
              </w:rPr>
              <w:t>Svingbar p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>log type høyutkast type GMI HDA- 280 eller tilsvarende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70905F15" w14:textId="349768E6" w:rsidR="00CE544E" w:rsidRDefault="0021285F" w:rsidP="007E217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18.7641</w:t>
            </w:r>
            <w:r w:rsidR="009123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Vinterberedskap, Lastebil 4 x 4 med vinter</w:t>
            </w:r>
            <w:r w:rsidR="0006700E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driftsutstyr. </w:t>
            </w:r>
          </w:p>
          <w:p w14:paraId="42019B1F" w14:textId="585F291A" w:rsidR="00030329" w:rsidRPr="005D5254" w:rsidRDefault="00030329" w:rsidP="007E217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18.791</w:t>
            </w:r>
            <w:r w:rsidR="00A80C24">
              <w:rPr>
                <w:rFonts w:ascii="Roboto" w:eastAsia="Roboto" w:hAnsi="Roboto" w:cs="Roboto"/>
                <w:b w:val="0"/>
                <w:color w:val="000000" w:themeColor="text1"/>
              </w:rPr>
              <w:t>9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Vinterberedskap</w:t>
            </w:r>
            <w:r w:rsidR="00F47E8F">
              <w:rPr>
                <w:rFonts w:ascii="Roboto" w:eastAsia="Roboto" w:hAnsi="Roboto" w:cs="Roboto"/>
                <w:b w:val="0"/>
                <w:color w:val="000000" w:themeColor="text1"/>
              </w:rPr>
              <w:t>, Hjullaster 18-22 tonn med minimum 400 Hk fres.</w:t>
            </w:r>
          </w:p>
          <w:p w14:paraId="7395F6D2" w14:textId="13481C0E" w:rsidR="007E217C" w:rsidRPr="00852DA8" w:rsidRDefault="007E217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8A0B1D" w14:paraId="2CA31165" w14:textId="77777777" w:rsidTr="008A0B1D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902C155" w14:textId="06DF0E43" w:rsidR="008A0B1D" w:rsidRPr="33D7F3D5" w:rsidRDefault="008A0B1D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lastRenderedPageBreak/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9BFC2DA" w14:textId="2393070F" w:rsidR="008A0B1D" w:rsidRPr="000A000D" w:rsidRDefault="00BF4F4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0A00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Utstyret som er tilknyttet roden skal stå i </w:t>
            </w:r>
            <w:r w:rsidR="0091416E" w:rsidRPr="000A000D">
              <w:rPr>
                <w:rFonts w:ascii="Roboto" w:eastAsia="Roboto" w:hAnsi="Roboto" w:cs="Roboto"/>
                <w:b w:val="0"/>
                <w:color w:val="000000" w:themeColor="text1"/>
              </w:rPr>
              <w:t>n</w:t>
            </w:r>
            <w:r w:rsidR="00A70E35" w:rsidRPr="000A00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ærheten av </w:t>
            </w:r>
            <w:r w:rsidR="0091416E" w:rsidRPr="000A000D">
              <w:rPr>
                <w:rFonts w:ascii="Roboto" w:eastAsia="Roboto" w:hAnsi="Roboto" w:cs="Roboto"/>
                <w:b w:val="0"/>
                <w:color w:val="000000" w:themeColor="text1"/>
              </w:rPr>
              <w:t>Beitostølen</w:t>
            </w:r>
            <w:r w:rsidR="00A70E35" w:rsidRPr="000A00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, maks avstand til rode </w:t>
            </w:r>
            <w:r w:rsidR="00315205" w:rsidRPr="000A00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er 15 min i transporttid. </w:t>
            </w:r>
            <w:r w:rsidR="0091416E" w:rsidRPr="000A000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</w:tc>
      </w:tr>
      <w:tr w:rsidR="009D0E0D" w14:paraId="640976BB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27F7376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E7D328F" w14:textId="77777777" w:rsidR="009D0E0D" w:rsidRDefault="009D0E0D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D0E0D" w14:paraId="466CF1E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A1CDB85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01E5343" w14:textId="12AFB4EF" w:rsidR="009D0E0D" w:rsidRPr="00657A4E" w:rsidRDefault="00657A4E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657A4E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9D0E0D" w14:paraId="76C70485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C8A00F7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3553E4D7" w14:textId="77777777" w:rsidR="009D0E0D" w:rsidRDefault="009D0E0D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E7ECF2A" w14:textId="3E7C0E8B" w:rsidR="009D0E0D" w:rsidRPr="00C85D0F" w:rsidRDefault="009D0E0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075FC3" w:rsidRPr="00C85D0F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637480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1DE6DE7" w14:textId="77777777" w:rsidR="009D0E0D" w:rsidRPr="00C85D0F" w:rsidRDefault="009D0E0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D2B0346" w14:textId="77777777" w:rsidR="009D0E0D" w:rsidRPr="00C85D0F" w:rsidRDefault="009D0E0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16294B6E" w14:textId="77777777" w:rsidR="009D0E0D" w:rsidRPr="00C85D0F" w:rsidRDefault="009D0E0D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C85D0F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C85D0F">
              <w:rPr>
                <w:rFonts w:cs="Roboto"/>
                <w:b w:val="0"/>
                <w:bCs/>
              </w:rPr>
              <w:t>kjøving</w:t>
            </w:r>
            <w:proofErr w:type="spellEnd"/>
            <w:r w:rsidRPr="00C85D0F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115801AD" w14:textId="77777777" w:rsidR="00075FC3" w:rsidRPr="00C85D0F" w:rsidRDefault="00075FC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93F7AE0" w14:textId="77777777" w:rsidR="009D0E0D" w:rsidRPr="00C85D0F" w:rsidRDefault="009D0E0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</w:p>
          <w:p w14:paraId="2359BAE5" w14:textId="7FF87126" w:rsidR="009D0E0D" w:rsidRPr="00C85D0F" w:rsidRDefault="00657A4E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Oppgraving av </w:t>
            </w:r>
            <w:r w:rsidR="003F17C3"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grøfter for å hindre flom i vegbane, iht. </w:t>
            </w:r>
            <w:proofErr w:type="spellStart"/>
            <w:r w:rsidR="003F17C3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innmålte</w:t>
            </w:r>
            <w:proofErr w:type="spellEnd"/>
            <w:r w:rsidR="003F17C3"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grøfter i NVDB. </w:t>
            </w:r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72CCF1ED" w14:textId="77777777" w:rsidR="00657A4E" w:rsidRPr="00C85D0F" w:rsidRDefault="00657A4E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4639CA9" w14:textId="700C82D1" w:rsidR="009D0E0D" w:rsidRPr="00C85D0F" w:rsidRDefault="009D0E0D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3F17C3"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Hele roden er utsatt for fokksnø. </w:t>
            </w:r>
          </w:p>
          <w:p w14:paraId="267F4399" w14:textId="60E268FD" w:rsidR="00D47C89" w:rsidRPr="00C85D0F" w:rsidRDefault="00D47C89" w:rsidP="00D47C89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må </w:t>
            </w:r>
            <w:proofErr w:type="gramStart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påregnes</w:t>
            </w:r>
            <w:proofErr w:type="gramEnd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å frese </w:t>
            </w:r>
            <w:proofErr w:type="spellStart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utstikk</w:t>
            </w:r>
            <w:proofErr w:type="spellEnd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i brøytekant for </w:t>
            </w:r>
            <w:proofErr w:type="spellStart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snølager</w:t>
            </w:r>
            <w:proofErr w:type="spellEnd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, etter avt</w:t>
            </w:r>
            <w:r w:rsidR="001C1551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ale</w:t>
            </w:r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med byggherre.</w:t>
            </w:r>
          </w:p>
          <w:p w14:paraId="3C7DE573" w14:textId="77777777" w:rsidR="009D0E0D" w:rsidRPr="00C85D0F" w:rsidRDefault="009D0E0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376A4BC" w14:textId="62BBB4ED" w:rsidR="00B310A0" w:rsidRPr="00C85D0F" w:rsidRDefault="009D0E0D" w:rsidP="00200C9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D47C89" w:rsidRPr="00C85D0F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proofErr w:type="spellStart"/>
            <w:r w:rsidR="009E028A" w:rsidRPr="00C85D0F"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 w:rsidR="009E028A" w:rsidRPr="00C85D0F">
              <w:rPr>
                <w:rFonts w:ascii="Roboto" w:eastAsia="Roboto" w:hAnsi="Roboto" w:cs="Roboto"/>
                <w:b w:val="0"/>
              </w:rPr>
              <w:t xml:space="preserve"> 51 </w:t>
            </w:r>
            <w:proofErr w:type="spellStart"/>
            <w:r w:rsidR="009E028A" w:rsidRPr="00C85D0F">
              <w:rPr>
                <w:rFonts w:ascii="Roboto" w:eastAsia="Roboto" w:hAnsi="Roboto" w:cs="Roboto"/>
                <w:b w:val="0"/>
              </w:rPr>
              <w:t>Valdresflye</w:t>
            </w:r>
            <w:proofErr w:type="spellEnd"/>
            <w:r w:rsidR="009E028A" w:rsidRPr="00C85D0F">
              <w:rPr>
                <w:rFonts w:ascii="Roboto" w:eastAsia="Roboto" w:hAnsi="Roboto" w:cs="Roboto"/>
                <w:b w:val="0"/>
              </w:rPr>
              <w:t xml:space="preserve">. Viser til </w:t>
            </w:r>
            <w:r w:rsidR="00200C97" w:rsidRPr="00C85D0F">
              <w:rPr>
                <w:rFonts w:ascii="Roboto" w:eastAsia="Roboto" w:hAnsi="Roboto" w:cs="Roboto"/>
                <w:b w:val="0"/>
              </w:rPr>
              <w:t>D2-I</w:t>
            </w:r>
            <w:r w:rsidR="006F7D6B" w:rsidRPr="00C85D0F">
              <w:rPr>
                <w:rFonts w:ascii="Roboto" w:eastAsia="Roboto" w:hAnsi="Roboto" w:cs="Roboto"/>
                <w:b w:val="0"/>
              </w:rPr>
              <w:t>-Informasjon og supplerende opplysninger</w:t>
            </w:r>
            <w:r w:rsidR="00200C97" w:rsidRPr="00C85D0F">
              <w:rPr>
                <w:rFonts w:ascii="Roboto" w:eastAsia="Roboto" w:hAnsi="Roboto" w:cs="Roboto"/>
                <w:b w:val="0"/>
              </w:rPr>
              <w:t xml:space="preserve">. </w:t>
            </w:r>
          </w:p>
          <w:p w14:paraId="6AAAC74C" w14:textId="77777777" w:rsidR="00B310A0" w:rsidRPr="00C85D0F" w:rsidRDefault="00B310A0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5CA2729" w14:textId="77777777" w:rsidR="00B310A0" w:rsidRPr="00C85D0F" w:rsidRDefault="00AF37B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9D0E0D" w:rsidRPr="00C85D0F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601EF25E" w14:textId="77777777" w:rsidR="00B310A0" w:rsidRPr="00C85D0F" w:rsidRDefault="00AF37B1" w:rsidP="00B310A0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 </w:t>
            </w:r>
            <w:r w:rsidR="00B033A7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S10D1 m4900 – 5700 Heklefjell</w:t>
            </w:r>
            <w:r w:rsidR="00B310A0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et</w:t>
            </w:r>
          </w:p>
          <w:p w14:paraId="4C646AD3" w14:textId="6C48A476" w:rsidR="009D0E0D" w:rsidRPr="00C85D0F" w:rsidRDefault="00B310A0" w:rsidP="00B310A0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952498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51</w:t>
            </w:r>
            <w:r w:rsidR="00B033A7"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AF3F2F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S11 D1 m1500-</w:t>
            </w:r>
            <w:r w:rsidR="00387733"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2000 </w:t>
            </w:r>
            <w:proofErr w:type="spellStart"/>
            <w:r w:rsidR="00387733" w:rsidRPr="00C85D0F">
              <w:rPr>
                <w:rFonts w:ascii="Roboto" w:eastAsia="Roboto" w:hAnsi="Roboto" w:cs="Roboto"/>
                <w:b w:val="0"/>
                <w:color w:val="000000" w:themeColor="text1"/>
              </w:rPr>
              <w:t>Lykkjenuten</w:t>
            </w:r>
            <w:proofErr w:type="spellEnd"/>
          </w:p>
          <w:p w14:paraId="4362EDD4" w14:textId="77777777" w:rsidR="009D0E0D" w:rsidRPr="00C85D0F" w:rsidRDefault="009D0E0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57D5434" w14:textId="5C571675" w:rsidR="009D0E0D" w:rsidRPr="005C6F65" w:rsidRDefault="009D0E0D" w:rsidP="005C6F65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85D0F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1C6E9C" w:rsidRPr="00C85D0F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1C6E9C" w:rsidRPr="00C85D0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forekommer </w:t>
            </w:r>
            <w:r w:rsidR="001C6E9C" w:rsidRPr="00C85D0F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strekninger på roden med manglende rekkverk og hindringer innenfor vegens sikkerhetssone som må hensyntas ved utførelse.</w:t>
            </w:r>
          </w:p>
          <w:p w14:paraId="64143876" w14:textId="77777777" w:rsidR="009D0E0D" w:rsidRDefault="009D0E0D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9D0E0D" w14:paraId="6149C80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C05539C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36553BA" w14:textId="4C2EF22F" w:rsidR="009D0E0D" w:rsidRPr="001C6E9C" w:rsidRDefault="001C6E9C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C6E9C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9D0E0D" w14:paraId="2699D3C1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68CB7D8" w14:textId="77777777" w:rsidR="009D0E0D" w:rsidRDefault="009D0E0D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F75D5DA" w14:textId="77777777" w:rsidR="009D0E0D" w:rsidRPr="001C6E9C" w:rsidRDefault="009D0E0D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C6E9C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9D0E0D" w14:paraId="35891BB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65D587E" w14:textId="77777777" w:rsidR="009D0E0D" w:rsidRDefault="009D0E0D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1937883" w14:textId="77777777" w:rsidR="001C6E9C" w:rsidRPr="008D3A7C" w:rsidRDefault="001C6E9C" w:rsidP="001C6E9C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3182EEB7" w14:textId="77777777" w:rsidR="001C6E9C" w:rsidRPr="006D451D" w:rsidRDefault="001C6E9C" w:rsidP="001C6E9C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  <w:p w14:paraId="070CB402" w14:textId="77777777" w:rsidR="001C6E9C" w:rsidRDefault="001C6E9C" w:rsidP="001C6E9C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D14BD60" w14:textId="44EEE4C0" w:rsidR="009D0E0D" w:rsidRPr="004E724C" w:rsidRDefault="001C6E9C" w:rsidP="001C6E9C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Underliggende skjær på </w:t>
            </w:r>
            <w:r w:rsidRPr="00096DCD">
              <w:rPr>
                <w:rFonts w:cs="Roboto"/>
                <w:b w:val="0"/>
                <w:color w:val="000000" w:themeColor="text1"/>
              </w:rPr>
              <w:t xml:space="preserve">Brøytebil 4x4 </w:t>
            </w:r>
            <w:r>
              <w:rPr>
                <w:rFonts w:cs="Roboto"/>
                <w:b w:val="0"/>
                <w:color w:val="000000" w:themeColor="text1"/>
              </w:rPr>
              <w:t>skal brukes.</w:t>
            </w:r>
            <w:r w:rsidR="004E724C">
              <w:rPr>
                <w:rFonts w:cs="Roboto"/>
                <w:b w:val="0"/>
                <w:color w:val="000000" w:themeColor="text1"/>
              </w:rPr>
              <w:t xml:space="preserve"> Det må også </w:t>
            </w:r>
            <w:proofErr w:type="gramStart"/>
            <w:r w:rsidR="004E724C">
              <w:rPr>
                <w:rFonts w:cs="Roboto"/>
                <w:b w:val="0"/>
                <w:color w:val="000000" w:themeColor="text1"/>
              </w:rPr>
              <w:t>påregnes</w:t>
            </w:r>
            <w:proofErr w:type="gramEnd"/>
            <w:r w:rsidR="004E724C">
              <w:rPr>
                <w:rFonts w:cs="Roboto"/>
                <w:b w:val="0"/>
                <w:color w:val="000000" w:themeColor="text1"/>
              </w:rPr>
              <w:t xml:space="preserve"> å bistå rode </w:t>
            </w:r>
            <w:r w:rsidR="005D6102">
              <w:rPr>
                <w:rFonts w:cs="Roboto"/>
                <w:b w:val="0"/>
                <w:color w:val="000000" w:themeColor="text1"/>
              </w:rPr>
              <w:t>11</w:t>
            </w:r>
            <w:r w:rsidR="004E724C">
              <w:rPr>
                <w:rFonts w:cs="Roboto"/>
                <w:b w:val="0"/>
                <w:color w:val="000000" w:themeColor="text1"/>
              </w:rPr>
              <w:t xml:space="preserve"> med skraping av vegbane gjennom Beitostølen sentrum ved behov, som supplement til veghøvel. </w:t>
            </w:r>
          </w:p>
          <w:p w14:paraId="4FB20110" w14:textId="77777777" w:rsidR="004E724C" w:rsidRPr="004E724C" w:rsidRDefault="004E724C" w:rsidP="004E724C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  <w:p w14:paraId="7709297A" w14:textId="1A379B30" w:rsidR="004E724C" w:rsidRPr="0066667E" w:rsidRDefault="004E724C" w:rsidP="001C6E9C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AB530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Hjullaster med fres skal </w:t>
            </w:r>
            <w:r w:rsidR="0066667E" w:rsidRPr="00AB530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også utføre </w:t>
            </w:r>
            <w:proofErr w:type="spellStart"/>
            <w:r w:rsidR="0066667E" w:rsidRPr="00AB5306">
              <w:rPr>
                <w:rFonts w:ascii="Roboto" w:eastAsia="Roboto" w:hAnsi="Roboto" w:cs="Roboto"/>
                <w:b w:val="0"/>
                <w:color w:val="000000" w:themeColor="text1"/>
              </w:rPr>
              <w:t>oppfresing</w:t>
            </w:r>
            <w:proofErr w:type="spellEnd"/>
            <w:r w:rsidR="0066667E" w:rsidRPr="00AB530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av</w:t>
            </w:r>
            <w:r w:rsidR="00E9506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rode 100,</w:t>
            </w:r>
            <w:r w:rsidR="0066667E" w:rsidRPr="00AB530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proofErr w:type="spellStart"/>
            <w:r w:rsidR="0066667E" w:rsidRPr="00AB5306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="0066667E" w:rsidRPr="00AB530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252 Eidsbugardsvegen i mai/juni, for åpning til</w:t>
            </w:r>
            <w:r w:rsidR="00426971" w:rsidRPr="00AB530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andre helga i juni. Utførelse avtales med byggherre.</w:t>
            </w:r>
            <w:r w:rsidR="0042697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</w:tc>
      </w:tr>
    </w:tbl>
    <w:p w14:paraId="675CF7C8" w14:textId="77777777" w:rsidR="00582AC2" w:rsidRDefault="00582AC2" w:rsidP="000315DF">
      <w:pPr>
        <w:ind w:left="0"/>
      </w:pPr>
    </w:p>
    <w:p w14:paraId="6A13F9E9" w14:textId="40B0DF1D" w:rsidR="000315DF" w:rsidRPr="00AC56E9" w:rsidRDefault="000315DF" w:rsidP="00AC56E9">
      <w:pPr>
        <w:pStyle w:val="Overskrift3"/>
        <w:rPr>
          <w:rFonts w:ascii="Roboto" w:eastAsia="Roboto" w:hAnsi="Roboto" w:cs="Roboto"/>
          <w:bCs/>
          <w:szCs w:val="28"/>
        </w:rPr>
      </w:pPr>
      <w:bookmarkStart w:id="19" w:name="_Toc238736199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AF0988">
        <w:rPr>
          <w:rFonts w:ascii="Roboto" w:eastAsia="Roboto" w:hAnsi="Roboto" w:cs="Roboto"/>
          <w:bCs/>
          <w:szCs w:val="28"/>
        </w:rPr>
        <w:t>1</w:t>
      </w:r>
      <w:r w:rsidR="000A3487">
        <w:rPr>
          <w:rFonts w:ascii="Roboto" w:eastAsia="Roboto" w:hAnsi="Roboto" w:cs="Roboto"/>
          <w:bCs/>
          <w:szCs w:val="28"/>
        </w:rPr>
        <w:t>3</w:t>
      </w:r>
      <w:r>
        <w:tab/>
      </w:r>
      <w:r w:rsidR="00B61C87">
        <w:rPr>
          <w:rFonts w:ascii="Roboto" w:eastAsia="Roboto" w:hAnsi="Roboto" w:cs="Roboto"/>
          <w:bCs/>
          <w:szCs w:val="28"/>
        </w:rPr>
        <w:t>Fagernes - Skammestein</w:t>
      </w:r>
      <w:bookmarkEnd w:id="19"/>
      <w:r w:rsidR="00B61C87">
        <w:rPr>
          <w:rFonts w:ascii="Roboto" w:eastAsia="Roboto" w:hAnsi="Roboto" w:cs="Roboto"/>
          <w:bCs/>
          <w:szCs w:val="28"/>
        </w:rPr>
        <w:t xml:space="preserve"> </w:t>
      </w:r>
    </w:p>
    <w:p w14:paraId="1B675C41" w14:textId="39344F1A" w:rsidR="000315DF" w:rsidRDefault="005E2838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5E2838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26CB69D2" wp14:editId="0008EA9B">
            <wp:extent cx="5760085" cy="5351145"/>
            <wp:effectExtent l="0" t="0" r="0" b="1905"/>
            <wp:docPr id="69446638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46638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6E10958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74AF6B6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8E98822" w14:textId="11A77260" w:rsidR="0094345F" w:rsidRPr="0094345F" w:rsidRDefault="00B61C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>30</w:t>
            </w:r>
            <w:r w:rsidR="008F3DA3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,6</w:t>
            </w:r>
            <w:r w:rsidRPr="005C6F65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  <w:r w:rsidR="0094345F" w:rsidRPr="005C6F65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94345F" w:rsidRPr="0094345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41E7A0CC" w14:textId="0DA44E69" w:rsidR="00664E34" w:rsidRPr="00664E34" w:rsidRDefault="00186876" w:rsidP="0094345F">
            <w:pPr>
              <w:pStyle w:val="Ingress"/>
              <w:numPr>
                <w:ilvl w:val="0"/>
                <w:numId w:val="14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 w:rsidRPr="0094345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proofErr w:type="spellStart"/>
            <w:r w:rsidRPr="0094345F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94345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</w:t>
            </w:r>
            <w:r w:rsidR="0014039A">
              <w:rPr>
                <w:rFonts w:ascii="Roboto" w:eastAsia="Roboto" w:hAnsi="Roboto" w:cs="Roboto"/>
                <w:b w:val="0"/>
                <w:color w:val="000000" w:themeColor="text1"/>
              </w:rPr>
              <w:t>,</w:t>
            </w:r>
            <w:r w:rsidR="0094345F" w:rsidRPr="0094345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30</w:t>
            </w:r>
            <w:r w:rsidR="00330040">
              <w:rPr>
                <w:rFonts w:ascii="Roboto" w:eastAsia="Roboto" w:hAnsi="Roboto" w:cs="Roboto"/>
                <w:b w:val="0"/>
                <w:color w:val="000000" w:themeColor="text1"/>
              </w:rPr>
              <w:t>,6</w:t>
            </w:r>
            <w:r w:rsidR="0094345F" w:rsidRPr="0094345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</w:tc>
      </w:tr>
      <w:tr w:rsidR="000315DF" w14:paraId="4D4CA90B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D45AA66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4A6C7D2" w14:textId="1BEA4623" w:rsidR="000315DF" w:rsidRPr="0094345F" w:rsidRDefault="00B61C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94345F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</w:p>
        </w:tc>
      </w:tr>
      <w:tr w:rsidR="000315DF" w14:paraId="55A2168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5580D66" w14:textId="172AA198" w:rsidR="000315DF" w:rsidRPr="0094345F" w:rsidRDefault="000315DF" w:rsidP="0094345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E06E57C" w14:textId="77777777" w:rsidR="000315DF" w:rsidRPr="0094345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94345F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94345F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94345F">
              <w:rPr>
                <w:sz w:val="24"/>
                <w:szCs w:val="22"/>
              </w:rPr>
              <w:t>Operativ standard for Innlandet (OSI).</w:t>
            </w:r>
          </w:p>
          <w:p w14:paraId="799EA162" w14:textId="0F07D6F9" w:rsidR="00F635AC" w:rsidRPr="00F87DDB" w:rsidRDefault="00F635AC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</w:tr>
      <w:tr w:rsidR="000315DF" w14:paraId="5426D32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647F31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144B6D4" w14:textId="30DC3808" w:rsidR="00F87DDB" w:rsidRPr="00F87DDB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01D06062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08088B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E08C73E" w14:textId="084025F4" w:rsidR="000315DF" w:rsidRPr="00E20F3D" w:rsidRDefault="00516C5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</w:rPr>
              <w:t>Normalt ikke aktuelt å salte</w:t>
            </w:r>
            <w:r w:rsidR="000B78A4">
              <w:rPr>
                <w:rFonts w:ascii="Roboto" w:eastAsia="Roboto" w:hAnsi="Roboto" w:cs="Roboto"/>
                <w:b w:val="0"/>
              </w:rPr>
              <w:t>, kan være aktuelt</w:t>
            </w:r>
            <w:r w:rsidR="004E625F" w:rsidRPr="001929F3">
              <w:rPr>
                <w:rFonts w:ascii="Roboto" w:eastAsia="Roboto" w:hAnsi="Roboto" w:cs="Roboto"/>
                <w:b w:val="0"/>
              </w:rPr>
              <w:t xml:space="preserve"> med begrenset bruk av salt iht. Operativ standard for Innlandet (OSI). Behov avklares </w:t>
            </w:r>
            <w:r>
              <w:rPr>
                <w:rFonts w:ascii="Roboto" w:eastAsia="Roboto" w:hAnsi="Roboto" w:cs="Roboto"/>
                <w:b w:val="0"/>
              </w:rPr>
              <w:t xml:space="preserve">med </w:t>
            </w:r>
            <w:r w:rsidR="004E625F" w:rsidRPr="001929F3">
              <w:rPr>
                <w:rFonts w:ascii="Roboto" w:eastAsia="Roboto" w:hAnsi="Roboto" w:cs="Roboto"/>
                <w:b w:val="0"/>
              </w:rPr>
              <w:t>byggherre.</w:t>
            </w:r>
          </w:p>
        </w:tc>
      </w:tr>
      <w:tr w:rsidR="000315DF" w14:paraId="0EC9BD7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20E2E5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513EBC3" w14:textId="35A672A4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94345F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2A33C8">
              <w:rPr>
                <w:rFonts w:cs="Roboto"/>
                <w:b w:val="0"/>
                <w:color w:val="000000" w:themeColor="text1"/>
              </w:rPr>
              <w:t>Roden</w:t>
            </w:r>
            <w:r w:rsidR="00F00EC4">
              <w:rPr>
                <w:rFonts w:cs="Roboto"/>
                <w:b w:val="0"/>
                <w:color w:val="000000" w:themeColor="text1"/>
              </w:rPr>
              <w:t xml:space="preserve"> starter fra Fagernes, og utfører vinterdrift av </w:t>
            </w:r>
            <w:proofErr w:type="spellStart"/>
            <w:r w:rsidR="00F00EC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F00EC4">
              <w:rPr>
                <w:rFonts w:cs="Roboto"/>
                <w:b w:val="0"/>
                <w:color w:val="000000" w:themeColor="text1"/>
              </w:rPr>
              <w:t xml:space="preserve"> 51 mellom Fagernes – Skammestein.</w:t>
            </w:r>
          </w:p>
          <w:p w14:paraId="48487EDE" w14:textId="77777777" w:rsidR="000315DF" w:rsidRPr="00EA7780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037DB20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19DE1140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74887AF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348A30B2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347AFAB3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03840F8" w14:textId="77777777" w:rsidR="009A4124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F00EC4">
              <w:rPr>
                <w:rFonts w:cs="Roboto"/>
                <w:bCs/>
                <w:color w:val="000000" w:themeColor="text1"/>
              </w:rPr>
              <w:t xml:space="preserve"> </w:t>
            </w:r>
            <w:r w:rsidR="00F00EC4" w:rsidRPr="00F00EC4">
              <w:rPr>
                <w:rFonts w:cs="Roboto"/>
                <w:b w:val="0"/>
                <w:color w:val="000000" w:themeColor="text1"/>
              </w:rPr>
              <w:t>Inkludert.</w:t>
            </w:r>
            <w:r w:rsidR="009A4124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546193C4" w14:textId="473757A3" w:rsidR="009A4124" w:rsidRDefault="009A4124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Fortau i busslommer ryddes av rode </w:t>
            </w:r>
            <w:r w:rsidR="00C5361C">
              <w:rPr>
                <w:rFonts w:cs="Roboto"/>
                <w:b w:val="0"/>
                <w:color w:val="000000" w:themeColor="text1"/>
              </w:rPr>
              <w:t>14</w:t>
            </w:r>
            <w:r>
              <w:rPr>
                <w:rFonts w:cs="Roboto"/>
                <w:b w:val="0"/>
                <w:color w:val="000000" w:themeColor="text1"/>
              </w:rPr>
              <w:t>.</w:t>
            </w:r>
          </w:p>
          <w:p w14:paraId="6CF07D4A" w14:textId="366021FC" w:rsidR="000315DF" w:rsidRDefault="009A4124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Busslomme i kryss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51 x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2490 Velta ryddes av rode </w:t>
            </w:r>
            <w:r w:rsidR="00C5361C">
              <w:rPr>
                <w:rFonts w:cs="Roboto"/>
                <w:b w:val="0"/>
                <w:color w:val="000000" w:themeColor="text1"/>
              </w:rPr>
              <w:t>14</w:t>
            </w:r>
            <w:r>
              <w:rPr>
                <w:rFonts w:cs="Roboto"/>
                <w:b w:val="0"/>
                <w:color w:val="000000" w:themeColor="text1"/>
              </w:rPr>
              <w:t>.</w:t>
            </w:r>
          </w:p>
          <w:p w14:paraId="61037F09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5E2D5F8C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0DB7718D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518BF315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0F943B3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1DEE2B24" w14:textId="77777777" w:rsidR="000315DF" w:rsidRPr="00055E2B" w:rsidRDefault="000315DF" w:rsidP="00F00EC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54F9CFFB" w14:textId="538072D7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F00EC4">
              <w:rPr>
                <w:rFonts w:cs="Roboto"/>
                <w:b w:val="0"/>
                <w:color w:val="000000" w:themeColor="text1"/>
              </w:rPr>
              <w:t xml:space="preserve"> Fagernes</w:t>
            </w:r>
            <w:r w:rsidR="00D16F79">
              <w:rPr>
                <w:rFonts w:cs="Roboto"/>
                <w:b w:val="0"/>
                <w:color w:val="000000" w:themeColor="text1"/>
              </w:rPr>
              <w:t xml:space="preserve"> og Heggenes.</w:t>
            </w:r>
          </w:p>
          <w:p w14:paraId="0EACAA1A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10659BA" w14:textId="3A86557F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876C45">
              <w:rPr>
                <w:rFonts w:cs="Roboto"/>
                <w:bCs/>
                <w:color w:val="000000" w:themeColor="text1"/>
              </w:rPr>
              <w:t xml:space="preserve"> </w:t>
            </w:r>
            <w:r w:rsidR="00876C45" w:rsidRPr="008D069A">
              <w:rPr>
                <w:rFonts w:cs="Roboto"/>
                <w:b w:val="0"/>
                <w:color w:val="000000" w:themeColor="text1"/>
              </w:rPr>
              <w:t>6,5 – 8 meter</w:t>
            </w:r>
            <w:r w:rsidR="00876C45">
              <w:rPr>
                <w:rFonts w:cs="Roboto"/>
                <w:bCs/>
                <w:color w:val="000000" w:themeColor="text1"/>
              </w:rPr>
              <w:t xml:space="preserve"> </w:t>
            </w:r>
          </w:p>
          <w:p w14:paraId="729F8DEB" w14:textId="77777777" w:rsidR="000315DF" w:rsidRPr="00A16608" w:rsidRDefault="000315DF" w:rsidP="0070323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E145EF6" w14:textId="06F156C4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C26DFA" w:rsidRPr="00703238">
              <w:rPr>
                <w:rFonts w:cs="Roboto"/>
                <w:b w:val="0"/>
                <w:color w:val="000000" w:themeColor="text1"/>
              </w:rPr>
              <w:t>2600 - 3490</w:t>
            </w:r>
          </w:p>
          <w:p w14:paraId="1E8C0778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D07430F" w14:textId="3F6A57F6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8C3640">
              <w:rPr>
                <w:rFonts w:cs="Roboto"/>
                <w:bCs/>
                <w:color w:val="000000" w:themeColor="text1"/>
              </w:rPr>
              <w:t xml:space="preserve"> </w:t>
            </w:r>
            <w:r w:rsidR="00B66065">
              <w:rPr>
                <w:rFonts w:cs="Roboto"/>
                <w:b w:val="0"/>
                <w:color w:val="000000" w:themeColor="text1"/>
              </w:rPr>
              <w:t>Noe stigning på roden. Generelt jevn geometri.</w:t>
            </w:r>
          </w:p>
          <w:p w14:paraId="1AA486B2" w14:textId="77777777" w:rsidR="000315DF" w:rsidRPr="00270489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2D50C607" w14:textId="231F88AB" w:rsidR="000315DF" w:rsidRPr="00703238" w:rsidRDefault="000315DF" w:rsidP="0070323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 w:rsidR="001A4600">
              <w:rPr>
                <w:rFonts w:cs="Roboto"/>
                <w:bCs/>
                <w:color w:val="000000" w:themeColor="text1"/>
              </w:rPr>
              <w:t xml:space="preserve"> </w:t>
            </w:r>
            <w:r w:rsidR="005C0885">
              <w:rPr>
                <w:rFonts w:cs="Roboto"/>
                <w:b w:val="0"/>
                <w:color w:val="000000" w:themeColor="text1"/>
              </w:rPr>
              <w:t xml:space="preserve">Mye helgetrafikk til Beitostølen. </w:t>
            </w:r>
          </w:p>
        </w:tc>
      </w:tr>
      <w:tr w:rsidR="000315DF" w14:paraId="0199138C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C75ECD8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55324BB" w14:textId="2D3D71F0" w:rsidR="009B76CE" w:rsidRDefault="009B76CE" w:rsidP="009B76C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18.76</w:t>
            </w:r>
            <w:r w:rsidR="00927680">
              <w:rPr>
                <w:rFonts w:cs="Roboto"/>
                <w:b w:val="0"/>
                <w:color w:val="000000" w:themeColor="text1"/>
              </w:rPr>
              <w:t>12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Lastebil med vinterutstyr. </w:t>
            </w:r>
            <w:r w:rsidR="00F83664">
              <w:rPr>
                <w:rFonts w:cs="Roboto"/>
                <w:b w:val="0"/>
                <w:color w:val="000000" w:themeColor="text1"/>
              </w:rPr>
              <w:t>Svingbar p</w:t>
            </w:r>
            <w:r>
              <w:rPr>
                <w:rFonts w:cs="Roboto"/>
                <w:b w:val="0"/>
                <w:color w:val="000000" w:themeColor="text1"/>
              </w:rPr>
              <w:t>log type D70 eller tilsvarende</w:t>
            </w:r>
          </w:p>
          <w:p w14:paraId="030C1548" w14:textId="41120BD7" w:rsidR="0010274D" w:rsidRPr="0010274D" w:rsidRDefault="001027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</w:tc>
      </w:tr>
      <w:tr w:rsidR="008A0B1D" w14:paraId="6D7E25F7" w14:textId="77777777" w:rsidTr="008A0B1D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B914173" w14:textId="1B835E4F" w:rsidR="008A0B1D" w:rsidRPr="33D7F3D5" w:rsidRDefault="008A0B1D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E88B46A" w14:textId="01F4B6E6" w:rsidR="008A0B1D" w:rsidRPr="00DF6B86" w:rsidRDefault="008919B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F83664">
              <w:rPr>
                <w:rFonts w:ascii="Roboto" w:eastAsia="Roboto" w:hAnsi="Roboto" w:cs="Roboto"/>
                <w:b w:val="0"/>
                <w:color w:val="000000" w:themeColor="text1"/>
              </w:rPr>
              <w:t>Under beredskapsperioden skal lastebilen være stasjonert på riggplass i oppvarmet garasje.</w:t>
            </w:r>
          </w:p>
        </w:tc>
      </w:tr>
      <w:tr w:rsidR="000315DF" w14:paraId="70F34594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88F91A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6D4133F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281669D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FC13BF9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3268703" w14:textId="181F53D2" w:rsidR="000315DF" w:rsidRPr="00436509" w:rsidRDefault="00436509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436509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0315DF" w14:paraId="61931CAE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EE7185F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029EE85B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54497A5" w14:textId="0727EDD5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5C0885" w:rsidRPr="000B78A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5C0885" w:rsidRPr="000B78A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37A4B57" w14:textId="77777777" w:rsidR="000315DF" w:rsidRPr="000B78A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5A93481" w14:textId="77777777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175001EC" w14:textId="77777777" w:rsidR="000315DF" w:rsidRPr="000B78A4" w:rsidRDefault="000315D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0B78A4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0B78A4">
              <w:rPr>
                <w:rFonts w:cs="Roboto"/>
                <w:b w:val="0"/>
                <w:bCs/>
              </w:rPr>
              <w:t>kjøving</w:t>
            </w:r>
            <w:proofErr w:type="spellEnd"/>
            <w:r w:rsidRPr="000B78A4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030A67ED" w14:textId="77777777" w:rsidR="008D069A" w:rsidRPr="000B78A4" w:rsidRDefault="008D069A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3667207" w14:textId="77777777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</w:p>
          <w:p w14:paraId="3C3178B2" w14:textId="00C0D613" w:rsidR="000315DF" w:rsidRPr="000B78A4" w:rsidRDefault="008D069A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05C5C2BF" w14:textId="77777777" w:rsidR="008D069A" w:rsidRPr="000B78A4" w:rsidRDefault="008D069A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0F00BC5" w14:textId="49E223E3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8D069A" w:rsidRPr="000B78A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8D069A" w:rsidRPr="000B78A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24006CDE" w14:textId="77777777" w:rsidR="000315DF" w:rsidRPr="000B78A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F5D547E" w14:textId="40CF0011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8D069A"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7A7F496D" w14:textId="77777777" w:rsidR="000315DF" w:rsidRPr="000B78A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030CAC5" w14:textId="738BFDC0" w:rsidR="000315DF" w:rsidRPr="000B78A4" w:rsidRDefault="008D069A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0B78A4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ADF97E5" w14:textId="77777777" w:rsidR="000315DF" w:rsidRPr="000B78A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ED30C1A" w14:textId="4A9237E5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321F7A" w:rsidRPr="000B78A4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321F7A" w:rsidRPr="000B78A4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2184167E" w14:textId="77777777" w:rsidR="000315DF" w:rsidRPr="000B78A4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35F9977" w14:textId="77777777" w:rsidR="000315DF" w:rsidRPr="000B78A4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</w:p>
          <w:p w14:paraId="658F6530" w14:textId="21EBB0DE" w:rsidR="000315DF" w:rsidRPr="000B78A4" w:rsidRDefault="00DB3BE0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Brøyting må koordineres med tilliggende fortau på gangvegroder, rode </w:t>
            </w:r>
            <w:r w:rsidR="00C5361C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og </w:t>
            </w:r>
            <w:r w:rsidR="00C5361C">
              <w:rPr>
                <w:rFonts w:ascii="Roboto" w:eastAsia="Roboto" w:hAnsi="Roboto" w:cs="Roboto"/>
                <w:b w:val="0"/>
                <w:color w:val="000000" w:themeColor="text1"/>
              </w:rPr>
              <w:t>14</w:t>
            </w: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. </w:t>
            </w:r>
          </w:p>
          <w:p w14:paraId="6B9B1FE7" w14:textId="6E9C5917" w:rsidR="00DB3BE0" w:rsidRPr="000B78A4" w:rsidRDefault="00DB3BE0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Fortau i busslommer på roden </w:t>
            </w:r>
            <w:r w:rsidR="00DF3791"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ryddes av rode </w:t>
            </w:r>
            <w:r w:rsidR="00C5361C">
              <w:rPr>
                <w:rFonts w:ascii="Roboto" w:eastAsia="Roboto" w:hAnsi="Roboto" w:cs="Roboto"/>
                <w:b w:val="0"/>
                <w:color w:val="000000" w:themeColor="text1"/>
              </w:rPr>
              <w:t>14</w:t>
            </w:r>
            <w:r w:rsidR="00DF3791" w:rsidRPr="000B78A4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4929BF0C" w14:textId="77777777" w:rsidR="000315DF" w:rsidRDefault="000315DF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0315DF" w14:paraId="6FC6B65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3C0199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BA1F87D" w14:textId="3A4C4C5B" w:rsidR="000315DF" w:rsidRPr="005878ED" w:rsidRDefault="005878ED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878ED">
              <w:rPr>
                <w:rFonts w:ascii="Roboto" w:eastAsia="Roboto" w:hAnsi="Roboto" w:cs="Roboto"/>
                <w:b w:val="0"/>
                <w:color w:val="000000" w:themeColor="text1"/>
              </w:rPr>
              <w:t>Heggenes</w:t>
            </w:r>
          </w:p>
        </w:tc>
      </w:tr>
      <w:tr w:rsidR="000315DF" w14:paraId="173D6642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54D1246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8C2E0F8" w14:textId="77777777" w:rsidR="000315DF" w:rsidRPr="001C60EC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C60EC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5D7CC49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988B57D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7606B28" w14:textId="77777777" w:rsidR="00DF3791" w:rsidRPr="008D3A7C" w:rsidRDefault="00DF3791" w:rsidP="00DF3791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18FB89E4" w14:textId="77777777" w:rsidR="00DF3791" w:rsidRPr="006D451D" w:rsidRDefault="00DF3791" w:rsidP="00DF3791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  <w:p w14:paraId="702AB79D" w14:textId="77777777" w:rsidR="000315DF" w:rsidRDefault="000315DF" w:rsidP="00DF379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  <w:p w14:paraId="6E258A07" w14:textId="77777777" w:rsidR="00DF3791" w:rsidRPr="008919B8" w:rsidRDefault="00DF3791" w:rsidP="00DF3791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Denne roden skal prioriteres for høvling</w:t>
            </w:r>
            <w:r w:rsidR="00281B92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0C882193" w14:textId="41C08A81" w:rsidR="008919B8" w:rsidRDefault="008919B8" w:rsidP="00DF3791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CB50E1">
              <w:rPr>
                <w:rFonts w:cs="Roboto"/>
                <w:b w:val="0"/>
                <w:color w:val="000000" w:themeColor="text1"/>
              </w:rPr>
              <w:t>Etter avtale med byggherre vil enheten bli benyttes til å legge fastsand på andre roder også når forholdene tilser dette.</w:t>
            </w:r>
          </w:p>
        </w:tc>
      </w:tr>
    </w:tbl>
    <w:p w14:paraId="75CD9525" w14:textId="77777777" w:rsidR="00181447" w:rsidRDefault="00181447" w:rsidP="00D74E55"/>
    <w:p w14:paraId="4EFB9BA7" w14:textId="77777777" w:rsidR="00181447" w:rsidRPr="00181447" w:rsidRDefault="00181447" w:rsidP="00181447"/>
    <w:p w14:paraId="321AC7A5" w14:textId="42FCC2E5" w:rsidR="00CF6751" w:rsidRDefault="00CF6751" w:rsidP="00CF6751">
      <w:pPr>
        <w:pStyle w:val="Overskrift3"/>
        <w:rPr>
          <w:rFonts w:ascii="Roboto" w:eastAsia="Roboto" w:hAnsi="Roboto" w:cs="Roboto"/>
          <w:bCs/>
          <w:szCs w:val="28"/>
        </w:rPr>
      </w:pPr>
      <w:bookmarkStart w:id="20" w:name="_Toc238736200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1</w:t>
      </w:r>
      <w:r w:rsidR="000A3487">
        <w:rPr>
          <w:rFonts w:ascii="Roboto" w:eastAsia="Roboto" w:hAnsi="Roboto" w:cs="Roboto"/>
          <w:bCs/>
          <w:szCs w:val="28"/>
        </w:rPr>
        <w:t>4</w:t>
      </w:r>
      <w:r>
        <w:tab/>
      </w:r>
      <w:r>
        <w:rPr>
          <w:rFonts w:ascii="Roboto" w:eastAsia="Roboto" w:hAnsi="Roboto" w:cs="Roboto"/>
          <w:bCs/>
          <w:szCs w:val="28"/>
        </w:rPr>
        <w:t>GS-veger Rogne - Heggenes</w:t>
      </w:r>
      <w:bookmarkEnd w:id="20"/>
      <w:r>
        <w:rPr>
          <w:rFonts w:ascii="Roboto" w:eastAsia="Roboto" w:hAnsi="Roboto" w:cs="Roboto"/>
          <w:bCs/>
          <w:szCs w:val="28"/>
        </w:rPr>
        <w:t xml:space="preserve"> </w:t>
      </w:r>
    </w:p>
    <w:p w14:paraId="1D97D2BB" w14:textId="3333F9AF" w:rsidR="00CF6751" w:rsidRDefault="00181447" w:rsidP="00CF6751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181447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6BFE7767" wp14:editId="73EBC45D">
            <wp:extent cx="5760085" cy="6054090"/>
            <wp:effectExtent l="0" t="0" r="0" b="3810"/>
            <wp:docPr id="50771849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71849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05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CF6751" w14:paraId="20A88F0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47C18FD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7FC4F65" w14:textId="42EEA1F0" w:rsidR="00281B92" w:rsidRPr="00D75BBD" w:rsidRDefault="00CF675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7,</w:t>
            </w:r>
            <w:r w:rsidR="00AF3009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6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km</w:t>
            </w:r>
            <w:r w:rsidRPr="00D75BB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gangveg</w:t>
            </w:r>
            <w:r w:rsidR="00281B92" w:rsidRPr="00D75BBD">
              <w:rPr>
                <w:rFonts w:ascii="Roboto" w:eastAsia="Roboto" w:hAnsi="Roboto" w:cs="Roboto"/>
                <w:b w:val="0"/>
                <w:color w:val="000000" w:themeColor="text1"/>
              </w:rPr>
              <w:t>, fordelt på:</w:t>
            </w:r>
          </w:p>
          <w:p w14:paraId="1E8918AC" w14:textId="6F91C5CA" w:rsidR="00CF6751" w:rsidRPr="00AF3009" w:rsidRDefault="00281B92" w:rsidP="00AF3009">
            <w:pPr>
              <w:pStyle w:val="Ingress"/>
              <w:numPr>
                <w:ilvl w:val="0"/>
                <w:numId w:val="14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D75BBD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D75BB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51</w:t>
            </w:r>
            <w:r w:rsidR="002D1D76" w:rsidRPr="00D75BB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G</w:t>
            </w:r>
            <w:r w:rsidRPr="00D75BBD">
              <w:rPr>
                <w:rFonts w:ascii="Roboto" w:eastAsia="Roboto" w:hAnsi="Roboto" w:cs="Roboto"/>
                <w:b w:val="0"/>
                <w:color w:val="000000" w:themeColor="text1"/>
              </w:rPr>
              <w:t>, 7,</w:t>
            </w:r>
            <w:r w:rsidR="00AF3009" w:rsidRPr="00AF3009">
              <w:rPr>
                <w:rFonts w:ascii="Roboto" w:eastAsia="Roboto" w:hAnsi="Roboto" w:cs="Roboto"/>
                <w:b w:val="0"/>
                <w:color w:val="000000" w:themeColor="text1"/>
              </w:rPr>
              <w:t>6</w:t>
            </w:r>
            <w:r w:rsidRPr="00AF300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  <w:r w:rsidR="00CF6751" w:rsidRPr="00AF300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491B3DE8" w14:textId="77777777" w:rsidR="00D75BBD" w:rsidRPr="00D75BBD" w:rsidRDefault="00D75BBD" w:rsidP="00D75BBD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145DFD3" w14:textId="3522C58C" w:rsidR="00D75BBD" w:rsidRPr="00664E34" w:rsidRDefault="00D75BBD" w:rsidP="00D75BB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 w:rsidRPr="00D75BBD">
              <w:rPr>
                <w:rFonts w:ascii="Roboto" w:eastAsia="Roboto" w:hAnsi="Roboto" w:cs="Roboto"/>
                <w:b w:val="0"/>
                <w:bCs/>
              </w:rPr>
              <w:t xml:space="preserve">Transport mellom gang- og sykkelveger på roden er ikke medregnet i </w:t>
            </w:r>
            <w:proofErr w:type="spellStart"/>
            <w:r w:rsidRPr="00D75BBD">
              <w:rPr>
                <w:rFonts w:ascii="Roboto" w:eastAsia="Roboto" w:hAnsi="Roboto" w:cs="Roboto"/>
                <w:b w:val="0"/>
                <w:bCs/>
              </w:rPr>
              <w:t>rodelengde</w:t>
            </w:r>
            <w:proofErr w:type="spellEnd"/>
            <w:r w:rsidRPr="00D75BBD">
              <w:rPr>
                <w:rFonts w:ascii="Roboto" w:eastAsia="Roboto" w:hAnsi="Roboto" w:cs="Roboto"/>
                <w:b w:val="0"/>
                <w:bCs/>
              </w:rPr>
              <w:t>.</w:t>
            </w:r>
          </w:p>
        </w:tc>
      </w:tr>
      <w:tr w:rsidR="00CF6751" w14:paraId="2799DA23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D84A0B0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4157E44" w14:textId="62594D9D" w:rsidR="00CF6751" w:rsidRDefault="00CF675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GsB</w:t>
            </w:r>
            <w:proofErr w:type="spellEnd"/>
          </w:p>
        </w:tc>
      </w:tr>
      <w:tr w:rsidR="00CF6751" w14:paraId="29E0699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E79DB03" w14:textId="4C448B7D" w:rsidR="00CF6751" w:rsidRPr="00281B92" w:rsidRDefault="00CF6751" w:rsidP="00281B92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8838DB7" w14:textId="7C192366" w:rsidR="00CF6751" w:rsidRPr="00281B92" w:rsidRDefault="00CF6751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9A3E70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9A3E70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9A3E70">
              <w:rPr>
                <w:sz w:val="24"/>
                <w:szCs w:val="22"/>
              </w:rPr>
              <w:t>Operativ standard for Innlandet (OSI).</w:t>
            </w:r>
          </w:p>
        </w:tc>
      </w:tr>
      <w:tr w:rsidR="00CF6751" w14:paraId="64E245A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13FA3F8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72AED67" w14:textId="2A2FD3A1" w:rsidR="00CF6751" w:rsidRPr="00F87DDB" w:rsidRDefault="00CF675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CF6751" w14:paraId="53E3096E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796410D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A4A6A76" w14:textId="77777777" w:rsidR="00CF6751" w:rsidRPr="00E20F3D" w:rsidRDefault="00CF675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CF6751" w14:paraId="7F19EFE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7EDB5A0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8174C1D" w14:textId="696B314D" w:rsidR="002D68E8" w:rsidRPr="002E5E34" w:rsidRDefault="00CF6751" w:rsidP="002E5E34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F972C8">
              <w:rPr>
                <w:rFonts w:cs="Roboto"/>
                <w:bCs/>
                <w:color w:val="000000" w:themeColor="text1"/>
              </w:rPr>
              <w:t xml:space="preserve"> </w:t>
            </w:r>
            <w:r w:rsidR="00F972C8">
              <w:rPr>
                <w:rFonts w:cs="Roboto"/>
                <w:b w:val="0"/>
                <w:color w:val="000000" w:themeColor="text1"/>
              </w:rPr>
              <w:t xml:space="preserve">Roden omfatter </w:t>
            </w:r>
            <w:r w:rsidR="00FF3043">
              <w:rPr>
                <w:rFonts w:cs="Roboto"/>
                <w:b w:val="0"/>
                <w:color w:val="000000" w:themeColor="text1"/>
              </w:rPr>
              <w:t xml:space="preserve">vinterdrift av gang- og sykkelveger langs </w:t>
            </w:r>
            <w:proofErr w:type="spellStart"/>
            <w:r w:rsidR="00FF3043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FF3043">
              <w:rPr>
                <w:rFonts w:cs="Roboto"/>
                <w:b w:val="0"/>
                <w:color w:val="000000" w:themeColor="text1"/>
              </w:rPr>
              <w:t xml:space="preserve"> 51 mellom Rogne og Heggenes</w:t>
            </w:r>
            <w:r w:rsidR="00576322">
              <w:rPr>
                <w:rFonts w:cs="Roboto"/>
                <w:b w:val="0"/>
                <w:color w:val="000000" w:themeColor="text1"/>
              </w:rPr>
              <w:t>, med adkomster til busslommer.</w:t>
            </w:r>
            <w:r w:rsidR="002E5E34">
              <w:rPr>
                <w:rFonts w:cs="Roboto"/>
                <w:b w:val="0"/>
                <w:color w:val="000000" w:themeColor="text1"/>
              </w:rPr>
              <w:t xml:space="preserve"> Inkluderer også busslomme ved </w:t>
            </w:r>
            <w:proofErr w:type="spellStart"/>
            <w:r w:rsidR="002E5E3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2E5E34">
              <w:rPr>
                <w:rFonts w:cs="Roboto"/>
                <w:b w:val="0"/>
                <w:color w:val="000000" w:themeColor="text1"/>
              </w:rPr>
              <w:t xml:space="preserve"> 51 x </w:t>
            </w:r>
            <w:proofErr w:type="spellStart"/>
            <w:r w:rsidR="002E5E3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2E5E34">
              <w:rPr>
                <w:rFonts w:cs="Roboto"/>
                <w:b w:val="0"/>
                <w:color w:val="000000" w:themeColor="text1"/>
              </w:rPr>
              <w:t xml:space="preserve"> 2490 Velta.</w:t>
            </w:r>
          </w:p>
          <w:p w14:paraId="711785B0" w14:textId="77777777" w:rsidR="00CF6751" w:rsidRPr="00EA7780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E709232" w14:textId="77777777" w:rsidR="00CF6751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2FA55950" w14:textId="77777777" w:rsidR="00CF6751" w:rsidRPr="00D83DDC" w:rsidRDefault="00CF6751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5602109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03E04159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4D37962C" w14:textId="77777777" w:rsidR="00CF6751" w:rsidRPr="00D83DDC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8890194" w14:textId="56591A74" w:rsidR="00CF6751" w:rsidRPr="00D16F79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D16F79">
              <w:rPr>
                <w:rFonts w:cs="Roboto"/>
                <w:bCs/>
                <w:color w:val="000000" w:themeColor="text1"/>
              </w:rPr>
              <w:t xml:space="preserve"> </w:t>
            </w:r>
            <w:r w:rsidR="009C06BF">
              <w:rPr>
                <w:rFonts w:cs="Roboto"/>
                <w:b w:val="0"/>
                <w:color w:val="000000" w:themeColor="text1"/>
              </w:rPr>
              <w:t>Vinterdrift</w:t>
            </w:r>
            <w:r w:rsidR="00FF3043">
              <w:rPr>
                <w:rFonts w:cs="Roboto"/>
                <w:b w:val="0"/>
                <w:color w:val="000000" w:themeColor="text1"/>
              </w:rPr>
              <w:t xml:space="preserve"> av fortau i busslommer tilliggende rode 17. </w:t>
            </w:r>
            <w:r w:rsidR="002E5E34">
              <w:rPr>
                <w:rFonts w:cs="Roboto"/>
                <w:b w:val="0"/>
                <w:color w:val="000000" w:themeColor="text1"/>
              </w:rPr>
              <w:t xml:space="preserve">Vinterdrift av busslomme i kryss </w:t>
            </w:r>
            <w:proofErr w:type="spellStart"/>
            <w:r w:rsidR="002E5E3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2E5E34">
              <w:rPr>
                <w:rFonts w:cs="Roboto"/>
                <w:b w:val="0"/>
                <w:color w:val="000000" w:themeColor="text1"/>
              </w:rPr>
              <w:t xml:space="preserve"> 51 x </w:t>
            </w:r>
            <w:proofErr w:type="spellStart"/>
            <w:r w:rsidR="002E5E3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2E5E34">
              <w:rPr>
                <w:rFonts w:cs="Roboto"/>
                <w:b w:val="0"/>
                <w:color w:val="000000" w:themeColor="text1"/>
              </w:rPr>
              <w:t xml:space="preserve"> 2490 Velta, </w:t>
            </w:r>
            <w:proofErr w:type="spellStart"/>
            <w:r w:rsidR="002E5E3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2E5E34">
              <w:rPr>
                <w:rFonts w:cs="Roboto"/>
                <w:b w:val="0"/>
                <w:color w:val="000000" w:themeColor="text1"/>
              </w:rPr>
              <w:t xml:space="preserve"> 51 S7D1 m2100.</w:t>
            </w:r>
          </w:p>
          <w:p w14:paraId="6B0E84AC" w14:textId="77777777" w:rsidR="00CF6751" w:rsidRDefault="00CF6751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2704A8A1" w14:textId="77777777" w:rsidR="00CF6751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78C602EC" w14:textId="77777777" w:rsidR="00CF6751" w:rsidRDefault="00CF6751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5F6B2127" w14:textId="77777777" w:rsidR="00CF6751" w:rsidRDefault="00CF6751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981289A" w14:textId="08503BF1" w:rsidR="00CF6751" w:rsidRPr="00911D54" w:rsidRDefault="00CF6751" w:rsidP="00911D54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4AFF9002" w14:textId="77777777" w:rsidR="00CF6751" w:rsidRPr="00055E2B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944846D" w14:textId="05AD3230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911D54">
              <w:rPr>
                <w:rFonts w:cs="Roboto"/>
                <w:bCs/>
                <w:color w:val="000000" w:themeColor="text1"/>
              </w:rPr>
              <w:t xml:space="preserve"> </w:t>
            </w:r>
            <w:r w:rsidR="00911D54">
              <w:rPr>
                <w:rFonts w:cs="Roboto"/>
                <w:b w:val="0"/>
                <w:color w:val="000000" w:themeColor="text1"/>
              </w:rPr>
              <w:t>Rogne og Heggenes</w:t>
            </w:r>
          </w:p>
          <w:p w14:paraId="6499326C" w14:textId="77777777" w:rsidR="00CF6751" w:rsidRPr="00A16608" w:rsidRDefault="00CF6751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430377E" w14:textId="66D3E9BB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911D54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522E7E">
              <w:rPr>
                <w:rFonts w:cs="Roboto"/>
                <w:b w:val="0"/>
                <w:color w:val="000000" w:themeColor="text1"/>
              </w:rPr>
              <w:t xml:space="preserve">2,5 – 3 meter </w:t>
            </w:r>
            <w:r w:rsidR="004D04CB">
              <w:rPr>
                <w:rFonts w:cs="Roboto"/>
                <w:b w:val="0"/>
                <w:color w:val="000000" w:themeColor="text1"/>
              </w:rPr>
              <w:t>bredde på gangveger og fortau.</w:t>
            </w:r>
            <w:r w:rsidR="00F225D9">
              <w:rPr>
                <w:rFonts w:cs="Roboto"/>
                <w:b w:val="0"/>
                <w:color w:val="000000" w:themeColor="text1"/>
              </w:rPr>
              <w:t xml:space="preserve"> Enkelte punkter kan være smalere.</w:t>
            </w:r>
          </w:p>
          <w:p w14:paraId="79C91556" w14:textId="77777777" w:rsidR="00CF6751" w:rsidRPr="00A16608" w:rsidRDefault="00CF6751" w:rsidP="00911D5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2448EF0" w14:textId="725187D3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3100AC" w:rsidRPr="003100AC">
              <w:rPr>
                <w:rFonts w:cs="Roboto"/>
                <w:b w:val="0"/>
                <w:color w:val="000000" w:themeColor="text1"/>
              </w:rPr>
              <w:t>2900 – 3320 på tilgrensende vegnett.</w:t>
            </w:r>
          </w:p>
          <w:p w14:paraId="0B2C490F" w14:textId="77777777" w:rsidR="00CF6751" w:rsidRPr="00A16608" w:rsidRDefault="00CF6751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CFB7CF2" w14:textId="0243F68C" w:rsidR="00CF6751" w:rsidRPr="00A1660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3100AC">
              <w:rPr>
                <w:rFonts w:cs="Roboto"/>
                <w:bCs/>
                <w:color w:val="000000" w:themeColor="text1"/>
              </w:rPr>
              <w:t xml:space="preserve"> </w:t>
            </w:r>
            <w:r w:rsidR="00C740D9">
              <w:rPr>
                <w:rFonts w:cs="Roboto"/>
                <w:b w:val="0"/>
                <w:color w:val="000000" w:themeColor="text1"/>
              </w:rPr>
              <w:t xml:space="preserve">Stort sett langsgående gangveger og fortau med god geometri. Adkomster til busslommer og gangveg med </w:t>
            </w:r>
            <w:r w:rsidR="00104D06">
              <w:rPr>
                <w:rFonts w:cs="Roboto"/>
                <w:b w:val="0"/>
                <w:color w:val="000000" w:themeColor="text1"/>
              </w:rPr>
              <w:t xml:space="preserve">noe mer krevende </w:t>
            </w:r>
            <w:r w:rsidR="00F66365">
              <w:rPr>
                <w:rFonts w:cs="Roboto"/>
                <w:b w:val="0"/>
                <w:color w:val="000000" w:themeColor="text1"/>
              </w:rPr>
              <w:t>kurvatur.</w:t>
            </w:r>
          </w:p>
          <w:p w14:paraId="16F5281C" w14:textId="77777777" w:rsidR="00CF6751" w:rsidRPr="00270489" w:rsidRDefault="00CF6751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561065A1" w14:textId="77777777" w:rsidR="00CF6751" w:rsidRPr="00557C88" w:rsidRDefault="00CF675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</w:p>
          <w:p w14:paraId="0B960C1F" w14:textId="77777777" w:rsidR="00CF6751" w:rsidRDefault="00384492" w:rsidP="00384492">
            <w:pPr>
              <w:spacing w:before="0" w:after="28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Fv</w:t>
            </w:r>
            <w:proofErr w:type="spellEnd"/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 51 G</w:t>
            </w:r>
            <w:r w:rsidR="00651CD8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 S7D420 m 6 – 20 går gjennom kulvert under </w:t>
            </w:r>
            <w:proofErr w:type="spellStart"/>
            <w:r w:rsidR="00651CD8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fv</w:t>
            </w:r>
            <w:proofErr w:type="spellEnd"/>
            <w:r w:rsidR="00651CD8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 51. Må ryddes inntil fra begge sider.</w:t>
            </w:r>
          </w:p>
          <w:p w14:paraId="4E17B8D0" w14:textId="2B94FB09" w:rsidR="00C5361C" w:rsidRPr="00384492" w:rsidRDefault="00C5361C" w:rsidP="00384492">
            <w:pPr>
              <w:spacing w:before="0" w:after="28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  <w:r w:rsidRPr="0055767B">
              <w:rPr>
                <w:rFonts w:cs="Roboto"/>
                <w:color w:val="000000" w:themeColor="text1"/>
                <w:sz w:val="24"/>
                <w:szCs w:val="22"/>
              </w:rPr>
              <w:t xml:space="preserve">Brøyting av fortau må koordineres med </w:t>
            </w:r>
            <w:r w:rsidR="0055767B" w:rsidRPr="0055767B">
              <w:rPr>
                <w:rFonts w:cs="Roboto"/>
                <w:color w:val="000000" w:themeColor="text1"/>
                <w:sz w:val="24"/>
                <w:szCs w:val="22"/>
              </w:rPr>
              <w:t xml:space="preserve">tilliggende </w:t>
            </w:r>
            <w:r w:rsidRPr="0055767B">
              <w:rPr>
                <w:rFonts w:cs="Roboto"/>
                <w:color w:val="000000" w:themeColor="text1"/>
                <w:sz w:val="24"/>
                <w:szCs w:val="22"/>
              </w:rPr>
              <w:t xml:space="preserve">rode </w:t>
            </w:r>
            <w:r w:rsidR="0055767B" w:rsidRPr="0055767B">
              <w:rPr>
                <w:rFonts w:cs="Roboto"/>
                <w:color w:val="000000" w:themeColor="text1"/>
                <w:sz w:val="24"/>
                <w:szCs w:val="22"/>
              </w:rPr>
              <w:t>13.</w:t>
            </w:r>
          </w:p>
        </w:tc>
      </w:tr>
      <w:tr w:rsidR="00CF6751" w14:paraId="285CB6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1158A26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5304892" w14:textId="4213E17F" w:rsidR="00340E01" w:rsidRPr="00521B52" w:rsidRDefault="00521B5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18.7753 Vinterberedskap, Traktor minimum 120 Hk med</w:t>
            </w:r>
            <w:r w:rsidR="004C072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vinterdriftutstyr. </w:t>
            </w:r>
          </w:p>
        </w:tc>
      </w:tr>
      <w:tr w:rsidR="008A0B1D" w14:paraId="4EC27C6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E3156A7" w14:textId="162BB40B" w:rsidR="008A0B1D" w:rsidRPr="33D7F3D5" w:rsidRDefault="008A0B1D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5D60675" w14:textId="77777777" w:rsidR="008A0B1D" w:rsidRPr="00F66365" w:rsidRDefault="008A0B1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</w:p>
        </w:tc>
      </w:tr>
      <w:tr w:rsidR="00CF6751" w14:paraId="29683AC5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7DE6F75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B6694D2" w14:textId="77777777" w:rsidR="00CF6751" w:rsidRDefault="00CF6751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CF6751" w14:paraId="0C77A56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EA3626C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D038E51" w14:textId="484D670D" w:rsidR="00CF6751" w:rsidRPr="00436509" w:rsidRDefault="00436509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436509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CF6751" w14:paraId="633464B9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5110A27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59BF5AAD" w14:textId="77777777" w:rsidR="00CF6751" w:rsidRDefault="00CF6751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D0676E4" w14:textId="4D02297F" w:rsidR="00CF6751" w:rsidRPr="004A067A" w:rsidRDefault="00CF675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F66365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1C0BCCB7" w14:textId="77777777" w:rsidR="00CF6751" w:rsidRPr="004A067A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BB951B0" w14:textId="77777777" w:rsidR="00CF6751" w:rsidRPr="004A067A" w:rsidRDefault="00CF675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5F7F922B" w14:textId="77777777" w:rsidR="00CF6751" w:rsidRPr="00C5361C" w:rsidRDefault="00CF6751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C5361C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C5361C">
              <w:rPr>
                <w:rFonts w:cs="Roboto"/>
                <w:b w:val="0"/>
                <w:bCs/>
              </w:rPr>
              <w:t>kjøving</w:t>
            </w:r>
            <w:proofErr w:type="spellEnd"/>
            <w:r w:rsidRPr="00C5361C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58C223DE" w14:textId="77777777" w:rsidR="00F66365" w:rsidRPr="004A067A" w:rsidRDefault="00F66365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C177588" w14:textId="77777777" w:rsidR="00CF6751" w:rsidRPr="004A067A" w:rsidRDefault="00CF675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</w:p>
          <w:p w14:paraId="77958BAE" w14:textId="100556F2" w:rsidR="00F66365" w:rsidRPr="004A067A" w:rsidRDefault="00F66365" w:rsidP="00F66365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6B04AA2F" w14:textId="77777777" w:rsidR="00CF6751" w:rsidRPr="004A067A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D01CDBA" w14:textId="5108240F" w:rsidR="00CF6751" w:rsidRPr="004A067A" w:rsidRDefault="00CF675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F66365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393E2DC4" w14:textId="77777777" w:rsidR="00CF6751" w:rsidRPr="004A067A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16E7FD6" w14:textId="58E83D6B" w:rsidR="00CF6751" w:rsidRPr="004A067A" w:rsidRDefault="00CF6751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F66365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3D65FC0C" w14:textId="77777777" w:rsidR="00F66365" w:rsidRPr="004A067A" w:rsidRDefault="00F66365" w:rsidP="00F66365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  <w:p w14:paraId="37D5D315" w14:textId="1B51CDEF" w:rsidR="00CF6751" w:rsidRPr="004A067A" w:rsidRDefault="00F66365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Snøskredfare: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210F8C8C" w14:textId="77777777" w:rsidR="00CF6751" w:rsidRPr="004A067A" w:rsidRDefault="00CF675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FB548DD" w14:textId="4EA50796" w:rsidR="00CF6751" w:rsidRPr="004A067A" w:rsidRDefault="00CF6751" w:rsidP="004A067A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F66365"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CD6378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28B92E5D" w14:textId="77777777" w:rsidR="00CF6751" w:rsidRDefault="00CF6751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CF6751" w14:paraId="5AC4411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C08FD39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FE762C1" w14:textId="6FE0ECB9" w:rsidR="00CF6751" w:rsidRPr="00CD6378" w:rsidRDefault="00CD6378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Kan være behov for snørydding i Heggenes sentrum</w:t>
            </w:r>
            <w:r w:rsidR="00107AE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 </w:t>
            </w:r>
            <w:proofErr w:type="spellStart"/>
            <w:r w:rsidR="00107AE6">
              <w:rPr>
                <w:rFonts w:ascii="Roboto" w:eastAsia="Roboto" w:hAnsi="Roboto" w:cs="Roboto"/>
                <w:b w:val="0"/>
                <w:color w:val="000000" w:themeColor="text1"/>
              </w:rPr>
              <w:t>snøopplag</w:t>
            </w:r>
            <w:proofErr w:type="spellEnd"/>
            <w:r w:rsidR="00107AE6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CF6751" w14:paraId="3E44A7D4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6019A98" w14:textId="77777777" w:rsidR="00CF6751" w:rsidRDefault="00CF675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6949C7F" w14:textId="77777777" w:rsidR="00CF6751" w:rsidRPr="00107AE6" w:rsidRDefault="00CF675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07AE6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CF6751" w14:paraId="76DB34B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AE734DF" w14:textId="77777777" w:rsidR="00CF6751" w:rsidRDefault="00CF6751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B6A491D" w14:textId="44AC830E" w:rsidR="00107AE6" w:rsidRPr="000B78A4" w:rsidRDefault="00107AE6" w:rsidP="00107AE6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tilstrebes at brøyting av gangveger og fortau unngås mellom </w:t>
            </w:r>
            <w:proofErr w:type="spellStart"/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>kl</w:t>
            </w:r>
            <w:proofErr w:type="spellEnd"/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07 – 09 og </w:t>
            </w:r>
            <w:proofErr w:type="spellStart"/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>kl</w:t>
            </w:r>
            <w:proofErr w:type="spellEnd"/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13 – 15 på hverdager dersom mulig</w:t>
            </w:r>
            <w:r w:rsidR="00E71B47" w:rsidRPr="000B78A4">
              <w:rPr>
                <w:rFonts w:ascii="Roboto" w:eastAsia="Roboto" w:hAnsi="Roboto" w:cs="Roboto"/>
                <w:b w:val="0"/>
                <w:color w:val="000000" w:themeColor="text1"/>
              </w:rPr>
              <w:t>, særlig</w:t>
            </w:r>
            <w:r w:rsidRPr="000B78A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i nærheten av skoler og barnehager.</w:t>
            </w:r>
          </w:p>
          <w:p w14:paraId="59C1B21F" w14:textId="77777777" w:rsidR="00CF6751" w:rsidRDefault="00CF6751" w:rsidP="00107AE6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21235AF3" w14:textId="77777777" w:rsidR="000315DF" w:rsidRDefault="000315DF" w:rsidP="000315DF">
      <w:pPr>
        <w:ind w:left="0"/>
      </w:pPr>
    </w:p>
    <w:p w14:paraId="6464DD77" w14:textId="08760C28" w:rsidR="000315DF" w:rsidRDefault="000315DF" w:rsidP="000315DF">
      <w:pPr>
        <w:pStyle w:val="Overskrift3"/>
        <w:rPr>
          <w:rFonts w:ascii="Roboto" w:eastAsia="Roboto" w:hAnsi="Roboto" w:cs="Roboto"/>
          <w:bCs/>
          <w:szCs w:val="28"/>
        </w:rPr>
      </w:pPr>
      <w:bookmarkStart w:id="21" w:name="_Toc238736201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AF0988">
        <w:rPr>
          <w:rFonts w:ascii="Roboto" w:eastAsia="Roboto" w:hAnsi="Roboto" w:cs="Roboto"/>
          <w:bCs/>
          <w:szCs w:val="28"/>
        </w:rPr>
        <w:t>1</w:t>
      </w:r>
      <w:r w:rsidR="000A3487">
        <w:rPr>
          <w:rFonts w:ascii="Roboto" w:eastAsia="Roboto" w:hAnsi="Roboto" w:cs="Roboto"/>
          <w:bCs/>
          <w:szCs w:val="28"/>
        </w:rPr>
        <w:t>5</w:t>
      </w:r>
      <w:r>
        <w:tab/>
      </w:r>
      <w:r w:rsidR="005D3C4D">
        <w:rPr>
          <w:rFonts w:ascii="Roboto" w:eastAsia="Roboto" w:hAnsi="Roboto" w:cs="Roboto"/>
          <w:bCs/>
          <w:szCs w:val="28"/>
        </w:rPr>
        <w:t>Magistadåsen - Volbu</w:t>
      </w:r>
      <w:bookmarkEnd w:id="21"/>
    </w:p>
    <w:p w14:paraId="30B1DA67" w14:textId="23D3CD2C" w:rsidR="000315DF" w:rsidRDefault="00FB7BD4" w:rsidP="000315DF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FB7BD4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0F72DF96" wp14:editId="2342B89D">
            <wp:extent cx="5760085" cy="6337300"/>
            <wp:effectExtent l="0" t="0" r="0" b="6350"/>
            <wp:docPr id="124433690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33690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33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315DF" w14:paraId="4E89DA8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214677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54F9B1E" w14:textId="66A3BE5B" w:rsidR="009E1EE3" w:rsidRPr="003208B4" w:rsidRDefault="00B13E4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30,</w:t>
            </w:r>
            <w:r w:rsidR="00547281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46</w:t>
            </w:r>
            <w:r w:rsidR="009E1EE3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km, fordelt</w:t>
            </w:r>
            <w:r w:rsidR="009E1EE3"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på:</w:t>
            </w:r>
          </w:p>
          <w:p w14:paraId="3FFC187C" w14:textId="23040BEB" w:rsidR="0073536F" w:rsidRPr="003208B4" w:rsidRDefault="0073536F" w:rsidP="009E1EE3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2488, </w:t>
            </w:r>
            <w:r w:rsidR="009E1F25">
              <w:rPr>
                <w:rFonts w:ascii="Roboto" w:eastAsia="Roboto" w:hAnsi="Roboto" w:cs="Roboto"/>
                <w:b w:val="0"/>
                <w:color w:val="000000" w:themeColor="text1"/>
              </w:rPr>
              <w:t>5,05</w:t>
            </w:r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581991DC" w14:textId="300CBFBA" w:rsidR="009E1EE3" w:rsidRPr="003208B4" w:rsidRDefault="009E1EE3" w:rsidP="009E1EE3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73536F"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2490, </w:t>
            </w:r>
            <w:r w:rsidR="00547281">
              <w:rPr>
                <w:rFonts w:ascii="Roboto" w:eastAsia="Roboto" w:hAnsi="Roboto" w:cs="Roboto"/>
                <w:b w:val="0"/>
                <w:color w:val="000000" w:themeColor="text1"/>
              </w:rPr>
              <w:t>17,76</w:t>
            </w:r>
            <w:r w:rsidR="0073536F"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38C59871" w14:textId="6E7F6076" w:rsidR="0073536F" w:rsidRPr="003208B4" w:rsidRDefault="0073536F" w:rsidP="009E1EE3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2504, 7,</w:t>
            </w:r>
            <w:r w:rsidR="00547281">
              <w:rPr>
                <w:rFonts w:ascii="Roboto" w:eastAsia="Roboto" w:hAnsi="Roboto" w:cs="Roboto"/>
                <w:b w:val="0"/>
                <w:color w:val="000000" w:themeColor="text1"/>
              </w:rPr>
              <w:t>65</w:t>
            </w:r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59B82AA6" w14:textId="77777777" w:rsidR="004E225E" w:rsidRPr="003208B4" w:rsidRDefault="004E225E" w:rsidP="003208B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3D286CA" w14:textId="4F4FB0AC" w:rsidR="003208B4" w:rsidRPr="004E225E" w:rsidRDefault="003208B4" w:rsidP="003208B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Transport mellom veger på roden er ikke medregnet i </w:t>
            </w:r>
            <w:proofErr w:type="spellStart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>rodelengde</w:t>
            </w:r>
            <w:proofErr w:type="spellEnd"/>
            <w:r w:rsidRPr="003208B4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0315DF" w14:paraId="243D89CF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9927E5D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406642B" w14:textId="0F26EEE8" w:rsidR="000315DF" w:rsidRDefault="0053390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DkE</w:t>
            </w:r>
            <w:proofErr w:type="spellEnd"/>
          </w:p>
        </w:tc>
      </w:tr>
      <w:tr w:rsidR="000315DF" w14:paraId="4845B56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27D5420" w14:textId="6D71D8A6" w:rsidR="000315DF" w:rsidRPr="003208B4" w:rsidRDefault="000315DF" w:rsidP="003208B4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D10FE4E" w14:textId="77777777" w:rsidR="000315DF" w:rsidRPr="004A067A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4A067A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4A067A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4A067A">
              <w:rPr>
                <w:sz w:val="24"/>
                <w:szCs w:val="22"/>
              </w:rPr>
              <w:t>Operativ standard for Innlandet (OSI).</w:t>
            </w:r>
          </w:p>
          <w:p w14:paraId="3FF8D665" w14:textId="1F100ECD" w:rsidR="00A13306" w:rsidRDefault="00A13306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7716D27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54E4DE0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80E4918" w14:textId="6E0FBF2C" w:rsidR="00A140BF" w:rsidRPr="003208B4" w:rsidRDefault="000315D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315DF" w14:paraId="795894E4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1951AA3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02BBF5A" w14:textId="77777777" w:rsidR="000315DF" w:rsidRPr="00E20F3D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66AC5D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654EDAE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32F19FC" w14:textId="08D0FC58" w:rsidR="000315DF" w:rsidRPr="00FF6C61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FF6C61">
              <w:rPr>
                <w:rFonts w:cs="Roboto"/>
                <w:bCs/>
                <w:color w:val="000000" w:themeColor="text1"/>
              </w:rPr>
              <w:t>Kjøremønster:</w:t>
            </w:r>
            <w:r w:rsidR="0010465A" w:rsidRPr="00FF6C61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FF6C61">
              <w:rPr>
                <w:rFonts w:cs="Roboto"/>
                <w:b w:val="0"/>
                <w:color w:val="000000" w:themeColor="text1"/>
              </w:rPr>
              <w:t xml:space="preserve">Roden starter med </w:t>
            </w:r>
            <w:proofErr w:type="spellStart"/>
            <w:r w:rsidR="00FF6C61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FF6C61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676C56">
              <w:rPr>
                <w:rFonts w:cs="Roboto"/>
                <w:b w:val="0"/>
                <w:color w:val="000000" w:themeColor="text1"/>
              </w:rPr>
              <w:t xml:space="preserve">2490 Rogndokkvegen ned til </w:t>
            </w:r>
            <w:r w:rsidR="00D84011">
              <w:rPr>
                <w:rFonts w:cs="Roboto"/>
                <w:b w:val="0"/>
                <w:color w:val="000000" w:themeColor="text1"/>
              </w:rPr>
              <w:t xml:space="preserve">kryss </w:t>
            </w:r>
            <w:proofErr w:type="spellStart"/>
            <w:r w:rsidR="00676C5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76C56">
              <w:rPr>
                <w:rFonts w:cs="Roboto"/>
                <w:b w:val="0"/>
                <w:color w:val="000000" w:themeColor="text1"/>
              </w:rPr>
              <w:t xml:space="preserve"> 51, videre nordover på </w:t>
            </w:r>
            <w:proofErr w:type="spellStart"/>
            <w:r w:rsidR="00676C5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76C56">
              <w:rPr>
                <w:rFonts w:cs="Roboto"/>
                <w:b w:val="0"/>
                <w:color w:val="000000" w:themeColor="text1"/>
              </w:rPr>
              <w:t xml:space="preserve"> 2488 Magistadåsen, </w:t>
            </w:r>
            <w:proofErr w:type="spellStart"/>
            <w:r w:rsidR="00676C5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76C56">
              <w:rPr>
                <w:rFonts w:cs="Roboto"/>
                <w:b w:val="0"/>
                <w:color w:val="000000" w:themeColor="text1"/>
              </w:rPr>
              <w:t xml:space="preserve"> 2490 til </w:t>
            </w:r>
            <w:r w:rsidR="00D84011">
              <w:rPr>
                <w:rFonts w:cs="Roboto"/>
                <w:b w:val="0"/>
                <w:color w:val="000000" w:themeColor="text1"/>
              </w:rPr>
              <w:t xml:space="preserve">kryss </w:t>
            </w:r>
            <w:proofErr w:type="spellStart"/>
            <w:r w:rsidR="00676C5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76C56">
              <w:rPr>
                <w:rFonts w:cs="Roboto"/>
                <w:b w:val="0"/>
                <w:color w:val="000000" w:themeColor="text1"/>
              </w:rPr>
              <w:t xml:space="preserve"> 51 Velta, og videre nordover </w:t>
            </w:r>
            <w:proofErr w:type="spellStart"/>
            <w:r w:rsidR="00676C5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76C56">
              <w:rPr>
                <w:rFonts w:cs="Roboto"/>
                <w:b w:val="0"/>
                <w:color w:val="000000" w:themeColor="text1"/>
              </w:rPr>
              <w:t xml:space="preserve"> 2490 til Tingvang. Deretter </w:t>
            </w:r>
            <w:proofErr w:type="spellStart"/>
            <w:r w:rsidR="0063670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36704">
              <w:rPr>
                <w:rFonts w:cs="Roboto"/>
                <w:b w:val="0"/>
                <w:color w:val="000000" w:themeColor="text1"/>
              </w:rPr>
              <w:t xml:space="preserve"> 2504 og retur på </w:t>
            </w:r>
            <w:proofErr w:type="spellStart"/>
            <w:r w:rsidR="0063670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36704">
              <w:rPr>
                <w:rFonts w:cs="Roboto"/>
                <w:b w:val="0"/>
                <w:color w:val="000000" w:themeColor="text1"/>
              </w:rPr>
              <w:t xml:space="preserve"> 2490. </w:t>
            </w:r>
          </w:p>
          <w:p w14:paraId="11048FFF" w14:textId="77777777" w:rsidR="000315DF" w:rsidRPr="00EA7780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714ECFF" w14:textId="77777777" w:rsidR="000315DF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78D4D7C9" w14:textId="77777777" w:rsidR="000315DF" w:rsidRPr="00D83DDC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867429E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4C735FF8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01358C42" w14:textId="77777777" w:rsidR="000315DF" w:rsidRPr="00D83DDC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E52674F" w14:textId="406D9FFD" w:rsidR="000315DF" w:rsidRPr="00BD16C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BD16C8">
              <w:rPr>
                <w:rFonts w:cs="Roboto"/>
                <w:b w:val="0"/>
                <w:color w:val="000000" w:themeColor="text1"/>
              </w:rPr>
              <w:t xml:space="preserve"> Inkludert.</w:t>
            </w:r>
            <w:r w:rsidR="009A4124">
              <w:rPr>
                <w:rFonts w:cs="Roboto"/>
                <w:b w:val="0"/>
                <w:color w:val="000000" w:themeColor="text1"/>
              </w:rPr>
              <w:t xml:space="preserve"> Busslomme i kryss </w:t>
            </w:r>
            <w:proofErr w:type="spellStart"/>
            <w:r w:rsidR="009A412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9A4124">
              <w:rPr>
                <w:rFonts w:cs="Roboto"/>
                <w:b w:val="0"/>
                <w:color w:val="000000" w:themeColor="text1"/>
              </w:rPr>
              <w:t xml:space="preserve"> 51 x </w:t>
            </w:r>
            <w:proofErr w:type="spellStart"/>
            <w:r w:rsidR="009A412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9A4124">
              <w:rPr>
                <w:rFonts w:cs="Roboto"/>
                <w:b w:val="0"/>
                <w:color w:val="000000" w:themeColor="text1"/>
              </w:rPr>
              <w:t xml:space="preserve"> 2490 Velta ryddes av rode 18.</w:t>
            </w:r>
          </w:p>
          <w:p w14:paraId="3A524FC4" w14:textId="77777777" w:rsidR="000315DF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02CAE035" w14:textId="77777777" w:rsidR="000315DF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3C08081A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1B2BA5CA" w14:textId="77777777" w:rsidR="000315DF" w:rsidRDefault="000315DF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804FCAD" w14:textId="281C91F0" w:rsidR="000315DF" w:rsidRPr="00BD16C8" w:rsidRDefault="000315DF" w:rsidP="00BD16C8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425E4068" w14:textId="77777777" w:rsidR="000315DF" w:rsidRPr="00055E2B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4D99B2A" w14:textId="00C72711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CB34BF">
              <w:rPr>
                <w:rFonts w:cs="Roboto"/>
                <w:bCs/>
                <w:color w:val="000000" w:themeColor="text1"/>
              </w:rPr>
              <w:t xml:space="preserve"> </w:t>
            </w:r>
            <w:r w:rsidR="00CB34BF" w:rsidRPr="00CB34BF">
              <w:rPr>
                <w:rFonts w:cs="Roboto"/>
                <w:b w:val="0"/>
                <w:color w:val="000000" w:themeColor="text1"/>
              </w:rPr>
              <w:t>Heggenes</w:t>
            </w:r>
          </w:p>
          <w:p w14:paraId="1B227BBE" w14:textId="77777777" w:rsidR="000315DF" w:rsidRPr="00A16608" w:rsidRDefault="000315DF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58FFCC5" w14:textId="1698C3C9" w:rsidR="000315DF" w:rsidRPr="004A067A" w:rsidRDefault="000315DF" w:rsidP="00F2799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315BA7">
              <w:rPr>
                <w:rFonts w:cs="Roboto"/>
                <w:bCs/>
                <w:color w:val="000000" w:themeColor="text1"/>
              </w:rPr>
              <w:t xml:space="preserve"> </w:t>
            </w:r>
            <w:r w:rsidR="00315BA7" w:rsidRPr="00315BA7">
              <w:rPr>
                <w:rFonts w:cs="Roboto"/>
                <w:b w:val="0"/>
                <w:color w:val="000000" w:themeColor="text1"/>
              </w:rPr>
              <w:t>4,5 – 7 meter</w:t>
            </w:r>
          </w:p>
          <w:p w14:paraId="06AE3454" w14:textId="77777777" w:rsidR="004A067A" w:rsidRPr="004A067A" w:rsidRDefault="004A067A" w:rsidP="004A067A">
            <w:pPr>
              <w:ind w:left="278" w:hanging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FE0F5BF" w14:textId="2C76661C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0D4407" w:rsidRPr="000D4407">
              <w:rPr>
                <w:rFonts w:cs="Roboto"/>
                <w:b w:val="0"/>
                <w:color w:val="000000" w:themeColor="text1"/>
              </w:rPr>
              <w:t>160 - 500</w:t>
            </w:r>
          </w:p>
          <w:p w14:paraId="644074AE" w14:textId="77777777" w:rsidR="000315DF" w:rsidRPr="00A16608" w:rsidRDefault="000315DF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7C91E51" w14:textId="0836A649" w:rsidR="000315DF" w:rsidRPr="00A16608" w:rsidRDefault="000315DF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0D4407">
              <w:rPr>
                <w:rFonts w:cs="Roboto"/>
                <w:b w:val="0"/>
                <w:color w:val="000000" w:themeColor="text1"/>
              </w:rPr>
              <w:t xml:space="preserve"> Noe stigning på roden, varierende geometri.</w:t>
            </w:r>
          </w:p>
          <w:p w14:paraId="199CBA82" w14:textId="77777777" w:rsidR="000315DF" w:rsidRPr="00270489" w:rsidRDefault="000315DF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3FFFA097" w14:textId="6B975985" w:rsidR="00277BFE" w:rsidRPr="00277BFE" w:rsidRDefault="000315DF" w:rsidP="00277BFE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lastRenderedPageBreak/>
              <w:t>Øvrige faktorer på roden:</w:t>
            </w:r>
          </w:p>
          <w:p w14:paraId="00C27B44" w14:textId="78B04D5E" w:rsidR="00277BFE" w:rsidRDefault="00277BFE" w:rsidP="00277BFE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277BFE">
              <w:rPr>
                <w:rFonts w:cs="Roboto"/>
                <w:b w:val="0"/>
                <w:color w:val="000000" w:themeColor="text1"/>
              </w:rPr>
              <w:t xml:space="preserve">En del trafikk til </w:t>
            </w:r>
            <w:proofErr w:type="spellStart"/>
            <w:r w:rsidRPr="00277BFE">
              <w:rPr>
                <w:rFonts w:cs="Roboto"/>
                <w:b w:val="0"/>
                <w:color w:val="000000" w:themeColor="text1"/>
              </w:rPr>
              <w:t>Heggebø</w:t>
            </w:r>
            <w:proofErr w:type="spellEnd"/>
            <w:r w:rsidRPr="00277BFE">
              <w:rPr>
                <w:rFonts w:cs="Roboto"/>
                <w:b w:val="0"/>
                <w:color w:val="000000" w:themeColor="text1"/>
              </w:rPr>
              <w:t xml:space="preserve"> barnehage langs </w:t>
            </w:r>
            <w:proofErr w:type="spellStart"/>
            <w:r w:rsidRPr="00277BFE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277BFE">
              <w:rPr>
                <w:rFonts w:cs="Roboto"/>
                <w:b w:val="0"/>
                <w:color w:val="000000" w:themeColor="text1"/>
              </w:rPr>
              <w:t xml:space="preserve"> 2504. Utfordringer med framkommelighet for buss opp fra </w:t>
            </w:r>
            <w:proofErr w:type="spellStart"/>
            <w:r w:rsidRPr="00277BFE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277BFE">
              <w:rPr>
                <w:rFonts w:cs="Roboto"/>
                <w:b w:val="0"/>
                <w:color w:val="000000" w:themeColor="text1"/>
              </w:rPr>
              <w:t xml:space="preserve"> 51 Hegge</w:t>
            </w:r>
            <w:r w:rsidR="00592C44">
              <w:rPr>
                <w:rFonts w:cs="Roboto"/>
                <w:b w:val="0"/>
                <w:color w:val="000000" w:themeColor="text1"/>
              </w:rPr>
              <w:t xml:space="preserve"> på </w:t>
            </w:r>
            <w:proofErr w:type="spellStart"/>
            <w:r w:rsidR="00592C4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592C44">
              <w:rPr>
                <w:rFonts w:cs="Roboto"/>
                <w:b w:val="0"/>
                <w:color w:val="000000" w:themeColor="text1"/>
              </w:rPr>
              <w:t xml:space="preserve"> 2504.</w:t>
            </w:r>
          </w:p>
          <w:p w14:paraId="56BF8A72" w14:textId="39E46941" w:rsidR="00F27990" w:rsidRPr="00277BFE" w:rsidRDefault="00146653" w:rsidP="00277BFE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Tungtra</w:t>
            </w:r>
            <w:r w:rsidR="00592C44">
              <w:rPr>
                <w:rFonts w:cs="Roboto"/>
                <w:b w:val="0"/>
                <w:color w:val="000000" w:themeColor="text1"/>
              </w:rPr>
              <w:t>nsport</w:t>
            </w:r>
            <w:r>
              <w:rPr>
                <w:rFonts w:cs="Roboto"/>
                <w:b w:val="0"/>
                <w:color w:val="000000" w:themeColor="text1"/>
              </w:rPr>
              <w:t xml:space="preserve"> fra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51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Holdalsfoss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til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Rebneskogen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langs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2490 Rogndokkvegen.</w:t>
            </w:r>
          </w:p>
          <w:p w14:paraId="53E72CBE" w14:textId="77777777" w:rsidR="000315DF" w:rsidRDefault="000315DF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5B082603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D908C7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7C6BA95" w14:textId="37D9A95D" w:rsidR="00DF5416" w:rsidRDefault="00DF5416" w:rsidP="00DF541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18.7631</w:t>
            </w:r>
            <w:r w:rsidR="00D8405D">
              <w:rPr>
                <w:rFonts w:cs="Roboto"/>
                <w:b w:val="0"/>
                <w:color w:val="000000" w:themeColor="text1"/>
              </w:rPr>
              <w:t>8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Lastebil med vinterutstyr. </w:t>
            </w:r>
            <w:r w:rsidR="00BE18BC">
              <w:rPr>
                <w:rFonts w:cs="Roboto"/>
                <w:b w:val="0"/>
                <w:color w:val="000000" w:themeColor="text1"/>
              </w:rPr>
              <w:t>Svingbar p</w:t>
            </w:r>
            <w:r>
              <w:rPr>
                <w:rFonts w:cs="Roboto"/>
                <w:b w:val="0"/>
                <w:color w:val="000000" w:themeColor="text1"/>
              </w:rPr>
              <w:t>log type D70 eller tilsvarende</w:t>
            </w:r>
            <w:r w:rsidR="00D8405D">
              <w:rPr>
                <w:rFonts w:cs="Roboto"/>
                <w:b w:val="0"/>
                <w:color w:val="000000" w:themeColor="text1"/>
              </w:rPr>
              <w:t xml:space="preserve">. </w:t>
            </w:r>
          </w:p>
          <w:p w14:paraId="2D6A1DDB" w14:textId="4FA9299C" w:rsidR="00DF5416" w:rsidRDefault="00DF541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8A0B1D" w14:paraId="336476D7" w14:textId="77777777" w:rsidTr="008A0B1D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ABD7A8B" w14:textId="302FD9EB" w:rsidR="008A0B1D" w:rsidRPr="33D7F3D5" w:rsidRDefault="008A0B1D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213244E" w14:textId="77777777" w:rsidR="008A0B1D" w:rsidRDefault="008A0B1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</w:tc>
      </w:tr>
      <w:tr w:rsidR="000315DF" w14:paraId="051BCAAA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2A7178E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F3F93F4" w14:textId="77777777" w:rsidR="000315DF" w:rsidRDefault="000315DF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6BA0E8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63A9921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1113165" w14:textId="3C69A247" w:rsidR="000315DF" w:rsidRPr="00436509" w:rsidRDefault="00436509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436509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0315DF" w14:paraId="77B305D1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706428A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66336F63" w14:textId="77777777" w:rsidR="000315DF" w:rsidRDefault="000315DF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E451F33" w14:textId="5F0DEE63" w:rsidR="000315DF" w:rsidRPr="004A067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="00E91F08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 </w:t>
            </w:r>
          </w:p>
          <w:p w14:paraId="3DE77726" w14:textId="42ECBDA2" w:rsidR="00E91F08" w:rsidRPr="004A067A" w:rsidRDefault="00E91F08" w:rsidP="00E91F08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2504 </w:t>
            </w:r>
            <w:r w:rsidR="00955133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S1D1 m6800 – 7630.</w:t>
            </w:r>
          </w:p>
          <w:p w14:paraId="5162D63F" w14:textId="037E46E2" w:rsidR="00955133" w:rsidRPr="004A067A" w:rsidRDefault="002B1A43" w:rsidP="00E91F08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2490 S1D1 m0 – S2D1 m600.</w:t>
            </w:r>
          </w:p>
          <w:p w14:paraId="36F3B422" w14:textId="42A14B7B" w:rsidR="00770E9E" w:rsidRPr="004A067A" w:rsidRDefault="00727629" w:rsidP="00E91F08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2488 S1D1 m0 – 5000 </w:t>
            </w:r>
          </w:p>
          <w:p w14:paraId="73E354D7" w14:textId="72911172" w:rsidR="00727629" w:rsidRPr="004A067A" w:rsidRDefault="000A65FA" w:rsidP="00E91F08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2490 S3D10 m0 – 2200 </w:t>
            </w:r>
          </w:p>
          <w:p w14:paraId="1CCAD97F" w14:textId="77777777" w:rsidR="000315DF" w:rsidRPr="004A067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D069B2E" w14:textId="77777777" w:rsidR="000315DF" w:rsidRPr="004A067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717BF678" w14:textId="77777777" w:rsidR="000315DF" w:rsidRPr="004A067A" w:rsidRDefault="000315DF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4A067A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4A067A">
              <w:rPr>
                <w:rFonts w:cs="Roboto"/>
                <w:b w:val="0"/>
                <w:bCs/>
              </w:rPr>
              <w:t>kjøving</w:t>
            </w:r>
            <w:proofErr w:type="spellEnd"/>
            <w:r w:rsidRPr="004A067A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5CCB0238" w14:textId="77777777" w:rsidR="00770E9E" w:rsidRPr="004A067A" w:rsidRDefault="00770E9E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BAB53BA" w14:textId="77777777" w:rsidR="000315DF" w:rsidRPr="004A067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</w:p>
          <w:p w14:paraId="36B7E368" w14:textId="4C9613E5" w:rsidR="000315DF" w:rsidRPr="004A067A" w:rsidRDefault="00770E9E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54482473" w14:textId="77777777" w:rsidR="00770E9E" w:rsidRPr="004A067A" w:rsidRDefault="00770E9E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79BE8A5" w14:textId="2AB21C87" w:rsidR="000315DF" w:rsidRPr="004A067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770E9E"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42FA85F6" w14:textId="1FDC279B" w:rsidR="00723BA0" w:rsidRPr="004A067A" w:rsidRDefault="001B5176" w:rsidP="00723BA0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</w:t>
            </w:r>
            <w:r w:rsidR="00C62826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4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S1D1 m 6300 – 7000 </w:t>
            </w:r>
          </w:p>
          <w:p w14:paraId="4338CFF1" w14:textId="77777777" w:rsidR="000315DF" w:rsidRPr="004A067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58E2DC2" w14:textId="2BA993C7" w:rsidR="000315DF" w:rsidRPr="004A067A" w:rsidRDefault="000315D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770E9E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6A7E6A2E" w14:textId="77777777" w:rsidR="000315DF" w:rsidRPr="004A067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EBC468C" w14:textId="4B03FC47" w:rsidR="000315DF" w:rsidRPr="004A067A" w:rsidRDefault="00770E9E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0315DF" w:rsidRPr="004A067A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7EB288C" w14:textId="77777777" w:rsidR="000315DF" w:rsidRPr="004A067A" w:rsidRDefault="000315DF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DD62C0F" w14:textId="4B969C4C" w:rsidR="000315DF" w:rsidRPr="004A067A" w:rsidRDefault="000315DF" w:rsidP="004A067A">
            <w:pPr>
              <w:pStyle w:val="Ingress"/>
              <w:numPr>
                <w:ilvl w:val="0"/>
                <w:numId w:val="29"/>
              </w:numPr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lastRenderedPageBreak/>
              <w:t>Farlige punkter på vegen for gjennomføringen:</w:t>
            </w:r>
            <w:r w:rsidR="00770E9E"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A35302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6C64F25F" w14:textId="77777777" w:rsidR="000315DF" w:rsidRPr="004A067A" w:rsidRDefault="000315DF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5DF" w14:paraId="77E64C0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9F324EE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FDC77A1" w14:textId="4170A38F" w:rsidR="000315DF" w:rsidRPr="001B5176" w:rsidRDefault="001B5176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315DF" w14:paraId="2F748755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8FFA227" w14:textId="77777777" w:rsidR="000315DF" w:rsidRDefault="000315DF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1FC8483" w14:textId="77777777" w:rsidR="000315DF" w:rsidRPr="00A35302" w:rsidRDefault="000315D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A35302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315DF" w14:paraId="5D906C0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4789761" w14:textId="77777777" w:rsidR="000315DF" w:rsidRDefault="000315DF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78C336F" w14:textId="77777777" w:rsidR="00A35302" w:rsidRPr="008D3A7C" w:rsidRDefault="00A35302" w:rsidP="00A35302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0A6B9DC6" w14:textId="4E214DF1" w:rsidR="000315DF" w:rsidRPr="00A35302" w:rsidRDefault="00A35302" w:rsidP="00A35302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</w:tc>
      </w:tr>
    </w:tbl>
    <w:p w14:paraId="3608F7D1" w14:textId="77777777" w:rsidR="00AF0988" w:rsidRDefault="00AF0988" w:rsidP="000315DF">
      <w:pPr>
        <w:ind w:left="0"/>
        <w:rPr>
          <w:rFonts w:cs="Roboto"/>
          <w:i/>
          <w:iCs/>
          <w:color w:val="000000"/>
          <w:sz w:val="24"/>
          <w:szCs w:val="24"/>
          <w:highlight w:val="lightGray"/>
        </w:rPr>
      </w:pPr>
    </w:p>
    <w:p w14:paraId="72F842A8" w14:textId="19001835" w:rsidR="00AF0988" w:rsidRDefault="00AF0988" w:rsidP="00AF0988">
      <w:pPr>
        <w:pStyle w:val="Overskrift3"/>
        <w:rPr>
          <w:rFonts w:ascii="Roboto" w:eastAsia="Roboto" w:hAnsi="Roboto" w:cs="Roboto"/>
          <w:bCs/>
          <w:szCs w:val="28"/>
        </w:rPr>
      </w:pPr>
      <w:bookmarkStart w:id="22" w:name="_Toc238736202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 w:rsidR="000A3487">
        <w:rPr>
          <w:rFonts w:ascii="Roboto" w:eastAsia="Roboto" w:hAnsi="Roboto" w:cs="Roboto"/>
          <w:bCs/>
          <w:szCs w:val="28"/>
        </w:rPr>
        <w:t>16</w:t>
      </w:r>
      <w:r>
        <w:tab/>
      </w:r>
      <w:r w:rsidR="002F76DD">
        <w:rPr>
          <w:rFonts w:ascii="Roboto" w:eastAsia="Roboto" w:hAnsi="Roboto" w:cs="Roboto"/>
          <w:bCs/>
          <w:szCs w:val="28"/>
        </w:rPr>
        <w:t>Skrautvål</w:t>
      </w:r>
      <w:r w:rsidR="00A26115">
        <w:rPr>
          <w:rFonts w:ascii="Roboto" w:eastAsia="Roboto" w:hAnsi="Roboto" w:cs="Roboto"/>
          <w:bCs/>
          <w:szCs w:val="28"/>
        </w:rPr>
        <w:t xml:space="preserve"> – </w:t>
      </w:r>
      <w:proofErr w:type="spellStart"/>
      <w:r w:rsidR="00A26115">
        <w:rPr>
          <w:rFonts w:ascii="Roboto" w:eastAsia="Roboto" w:hAnsi="Roboto" w:cs="Roboto"/>
          <w:bCs/>
          <w:szCs w:val="28"/>
        </w:rPr>
        <w:t>Moane</w:t>
      </w:r>
      <w:bookmarkEnd w:id="22"/>
      <w:proofErr w:type="spellEnd"/>
      <w:r w:rsidR="00A26115">
        <w:rPr>
          <w:rFonts w:ascii="Roboto" w:eastAsia="Roboto" w:hAnsi="Roboto" w:cs="Roboto"/>
          <w:bCs/>
          <w:szCs w:val="28"/>
        </w:rPr>
        <w:t xml:space="preserve"> </w:t>
      </w:r>
    </w:p>
    <w:p w14:paraId="6A7C6641" w14:textId="5E60B35F" w:rsidR="00AF0988" w:rsidRDefault="00A81F12" w:rsidP="00AF0988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A81F12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3ECE38A0" wp14:editId="095BB57E">
            <wp:extent cx="5760085" cy="5826760"/>
            <wp:effectExtent l="0" t="0" r="0" b="2540"/>
            <wp:docPr id="83489192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89192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2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AF0988" w14:paraId="6B6F702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16BB7CF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4B2F48A" w14:textId="66A27F06" w:rsidR="00AF0988" w:rsidRPr="004A067A" w:rsidRDefault="004E62D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26,2 km</w:t>
            </w:r>
            <w:r w:rsidR="0054295B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, fordelt på:</w:t>
            </w:r>
          </w:p>
          <w:p w14:paraId="4E9D3E81" w14:textId="478F1003" w:rsidR="0054295B" w:rsidRPr="004A067A" w:rsidRDefault="00685998" w:rsidP="0054295B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2442, </w:t>
            </w:r>
            <w:r w:rsidR="00B51C90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3,18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213E0B8D" w14:textId="0D07458D" w:rsidR="00685998" w:rsidRPr="004A067A" w:rsidRDefault="00685998" w:rsidP="0054295B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2492, </w:t>
            </w:r>
            <w:r w:rsidR="00FF171A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7,8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480831FC" w14:textId="4FE438C2" w:rsidR="00685998" w:rsidRPr="004A067A" w:rsidRDefault="00685998" w:rsidP="0054295B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2498, </w:t>
            </w:r>
            <w:r w:rsidR="00FF171A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5,4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713C5443" w14:textId="0EB30C95" w:rsidR="00685998" w:rsidRPr="004A067A" w:rsidRDefault="00014B27" w:rsidP="0054295B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2500, </w:t>
            </w:r>
            <w:r w:rsidR="00FF171A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4,4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79925ABD" w14:textId="5DED4929" w:rsidR="00014B27" w:rsidRPr="004A067A" w:rsidRDefault="00014B27" w:rsidP="0054295B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2502, </w:t>
            </w:r>
            <w:r w:rsidR="00C62826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5,4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</w:t>
            </w:r>
          </w:p>
          <w:p w14:paraId="050E2820" w14:textId="77777777" w:rsidR="004C4047" w:rsidRPr="004A067A" w:rsidRDefault="0004436D" w:rsidP="0004436D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2492 </w:t>
            </w:r>
            <w:r w:rsidR="00634968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</w:t>
            </w:r>
            <w:r w:rsidR="00014B27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ortau Skrautvål skule,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0,1 km</w:t>
            </w:r>
          </w:p>
          <w:p w14:paraId="318E7879" w14:textId="77777777" w:rsidR="001B5176" w:rsidRPr="004A067A" w:rsidRDefault="001B5176" w:rsidP="001B5176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C776520" w14:textId="0B261497" w:rsidR="0033680C" w:rsidRPr="004A067A" w:rsidRDefault="0033680C" w:rsidP="0033680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Transport mellom veger på roden er ikke medregnet i </w:t>
            </w: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rodelengde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AF0988" w14:paraId="2E3E3958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D2ED88C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1F85EBF" w14:textId="77777777" w:rsidR="00AF0988" w:rsidRPr="001B5176" w:rsidRDefault="00BE0C3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0DF9F4EF" w14:textId="22C45FF7" w:rsidR="00BE0C38" w:rsidRPr="001B5176" w:rsidRDefault="003D012B" w:rsidP="00410E79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</w:t>
            </w:r>
          </w:p>
          <w:p w14:paraId="5108B5FA" w14:textId="70FE8D27" w:rsidR="00BE0C38" w:rsidRPr="001B5176" w:rsidRDefault="003D012B" w:rsidP="00081CFA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2492</w:t>
            </w:r>
          </w:p>
          <w:p w14:paraId="607FF5BA" w14:textId="77777777" w:rsidR="00BE0C38" w:rsidRPr="001B5176" w:rsidRDefault="00BE0C3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>DkE</w:t>
            </w:r>
            <w:proofErr w:type="spellEnd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419DCA42" w14:textId="77777777" w:rsidR="00081CFA" w:rsidRPr="001B5176" w:rsidRDefault="00081CFA" w:rsidP="00081CFA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2498</w:t>
            </w:r>
          </w:p>
          <w:p w14:paraId="5B62D260" w14:textId="77777777" w:rsidR="00081CFA" w:rsidRDefault="00081CFA" w:rsidP="00081CFA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2500</w:t>
            </w:r>
          </w:p>
          <w:p w14:paraId="65DAA977" w14:textId="77777777" w:rsidR="00081CFA" w:rsidRDefault="00081CFA" w:rsidP="00081CFA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2502</w:t>
            </w:r>
          </w:p>
          <w:p w14:paraId="1065785D" w14:textId="77777777" w:rsidR="00634968" w:rsidRDefault="00634968" w:rsidP="0063496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GsB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79362BE0" w14:textId="4875B822" w:rsidR="00634968" w:rsidRPr="00BE0C38" w:rsidRDefault="00634968" w:rsidP="00634968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2492 fortau Skrautvål skule</w:t>
            </w:r>
          </w:p>
        </w:tc>
      </w:tr>
      <w:tr w:rsidR="00AF0988" w14:paraId="07F0321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7205A4A" w14:textId="7C3456E0" w:rsidR="00AF0988" w:rsidRPr="00634968" w:rsidRDefault="00AF0988" w:rsidP="00634968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AA7F1B3" w14:textId="5DFB586B" w:rsidR="00AF0988" w:rsidRPr="00634968" w:rsidRDefault="00AF0988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4A067A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4A067A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4A067A">
              <w:rPr>
                <w:sz w:val="24"/>
                <w:szCs w:val="22"/>
              </w:rPr>
              <w:t>Operativ standard for Innlandet (OSI).</w:t>
            </w:r>
          </w:p>
        </w:tc>
      </w:tr>
      <w:tr w:rsidR="00AF0988" w14:paraId="6E0D37D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4BDD8C6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2231DD8D" w14:textId="0D0DB171" w:rsidR="00EB61A4" w:rsidRPr="00634968" w:rsidRDefault="00AF0988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AF0988" w14:paraId="1937DEBC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C246091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A996155" w14:textId="77777777" w:rsidR="00AF0988" w:rsidRPr="00E20F3D" w:rsidRDefault="00AF0988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AF0988" w14:paraId="2B66049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F689882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AAF6E45" w14:textId="2B1A3575" w:rsidR="00AF0988" w:rsidRPr="00A16608" w:rsidRDefault="00AF098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 w:rsidR="00634968">
              <w:rPr>
                <w:rFonts w:cs="Roboto"/>
                <w:b w:val="0"/>
                <w:color w:val="000000" w:themeColor="text1"/>
              </w:rPr>
              <w:t xml:space="preserve"> </w:t>
            </w:r>
            <w:proofErr w:type="spellStart"/>
            <w:r w:rsidR="00634968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634968">
              <w:rPr>
                <w:rFonts w:cs="Roboto"/>
                <w:b w:val="0"/>
                <w:color w:val="000000" w:themeColor="text1"/>
              </w:rPr>
              <w:t xml:space="preserve"> 2442 </w:t>
            </w:r>
            <w:r w:rsidR="00FC3AA6">
              <w:rPr>
                <w:rFonts w:cs="Roboto"/>
                <w:b w:val="0"/>
                <w:color w:val="000000" w:themeColor="text1"/>
              </w:rPr>
              <w:t xml:space="preserve">og </w:t>
            </w:r>
            <w:proofErr w:type="spellStart"/>
            <w:r w:rsidR="00FC3AA6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FC3AA6">
              <w:rPr>
                <w:rFonts w:cs="Roboto"/>
                <w:b w:val="0"/>
                <w:color w:val="000000" w:themeColor="text1"/>
              </w:rPr>
              <w:t xml:space="preserve"> 2492 Fagernes – Skrautvål prioriteres først. </w:t>
            </w:r>
            <w:r w:rsidR="001E6CFF">
              <w:rPr>
                <w:rFonts w:cs="Roboto"/>
                <w:b w:val="0"/>
                <w:color w:val="000000" w:themeColor="text1"/>
              </w:rPr>
              <w:t xml:space="preserve">Deretter øvrige veger på roden. Fortau ved Skrautvål </w:t>
            </w:r>
            <w:proofErr w:type="spellStart"/>
            <w:r w:rsidR="001E6CFF">
              <w:rPr>
                <w:rFonts w:cs="Roboto"/>
                <w:b w:val="0"/>
                <w:color w:val="000000" w:themeColor="text1"/>
              </w:rPr>
              <w:t>skule</w:t>
            </w:r>
            <w:proofErr w:type="spellEnd"/>
            <w:r w:rsidR="001E6CFF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361FD1">
              <w:rPr>
                <w:rFonts w:cs="Roboto"/>
                <w:b w:val="0"/>
                <w:color w:val="000000" w:themeColor="text1"/>
              </w:rPr>
              <w:t>utføres undervegs i syklusen.</w:t>
            </w:r>
          </w:p>
          <w:p w14:paraId="77262BFF" w14:textId="77777777" w:rsidR="00AF0988" w:rsidRPr="00EA7780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E72DB2A" w14:textId="77777777" w:rsidR="00AF0988" w:rsidRDefault="00AF098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674E81BE" w14:textId="77777777" w:rsidR="00AF0988" w:rsidRPr="00D83DDC" w:rsidRDefault="00AF0988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9D44BA9" w14:textId="77777777" w:rsidR="00AF0988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706772F9" w14:textId="77777777" w:rsidR="00AF0988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4BB2BFD4" w14:textId="77777777" w:rsidR="00AF0988" w:rsidRPr="00D83DDC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3760E25" w14:textId="0844E411" w:rsidR="00AF0988" w:rsidRPr="00361FD1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  <w:r w:rsidR="00361FD1">
              <w:rPr>
                <w:rFonts w:cs="Roboto"/>
                <w:b w:val="0"/>
                <w:color w:val="000000" w:themeColor="text1"/>
              </w:rPr>
              <w:t xml:space="preserve"> Inkludert. Inkluderer også busslomme ved </w:t>
            </w:r>
            <w:proofErr w:type="spellStart"/>
            <w:r w:rsidR="00361FD1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361FD1">
              <w:rPr>
                <w:rFonts w:cs="Roboto"/>
                <w:b w:val="0"/>
                <w:color w:val="000000" w:themeColor="text1"/>
              </w:rPr>
              <w:t xml:space="preserve"> 2492 Skrautvål </w:t>
            </w:r>
            <w:proofErr w:type="spellStart"/>
            <w:r w:rsidR="00361FD1">
              <w:rPr>
                <w:rFonts w:cs="Roboto"/>
                <w:b w:val="0"/>
                <w:color w:val="000000" w:themeColor="text1"/>
              </w:rPr>
              <w:t>skule</w:t>
            </w:r>
            <w:proofErr w:type="spellEnd"/>
            <w:r w:rsidR="00361FD1">
              <w:rPr>
                <w:rFonts w:cs="Roboto"/>
                <w:b w:val="0"/>
                <w:color w:val="000000" w:themeColor="text1"/>
              </w:rPr>
              <w:t>.</w:t>
            </w:r>
          </w:p>
          <w:p w14:paraId="03096B06" w14:textId="77777777" w:rsidR="00AF0988" w:rsidRDefault="00AF0988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1B5B86E5" w14:textId="77777777" w:rsidR="00AF0988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2152BE23" w14:textId="77777777" w:rsidR="00AF0988" w:rsidRDefault="00AF0988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7E54FF01" w14:textId="77777777" w:rsidR="00AF0988" w:rsidRDefault="00AF0988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DC7D5B5" w14:textId="77777777" w:rsidR="00AF0988" w:rsidRDefault="00AF0988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3842BEE1" w14:textId="77777777" w:rsidR="00AF0988" w:rsidRPr="00055E2B" w:rsidRDefault="00AF0988" w:rsidP="00361FD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3A19E2B" w14:textId="450E25C2" w:rsidR="00AF0988" w:rsidRPr="00A16608" w:rsidRDefault="00AF098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 w:rsidR="00361FD1">
              <w:rPr>
                <w:rFonts w:cs="Roboto"/>
                <w:b w:val="0"/>
                <w:color w:val="000000" w:themeColor="text1"/>
              </w:rPr>
              <w:t xml:space="preserve"> Fagernes</w:t>
            </w:r>
          </w:p>
          <w:p w14:paraId="1A3DCF0F" w14:textId="77777777" w:rsidR="00AF0988" w:rsidRPr="00A16608" w:rsidRDefault="00AF0988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57FE2313" w14:textId="543ACFC6" w:rsidR="00AF0988" w:rsidRPr="00361FD1" w:rsidRDefault="00AF0988" w:rsidP="00361FD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 w:rsidR="00CF5392">
              <w:rPr>
                <w:rFonts w:cs="Roboto"/>
                <w:bCs/>
                <w:color w:val="000000" w:themeColor="text1"/>
              </w:rPr>
              <w:t xml:space="preserve"> </w:t>
            </w:r>
            <w:r w:rsidR="00CF5392">
              <w:rPr>
                <w:rFonts w:cs="Roboto"/>
                <w:b w:val="0"/>
                <w:color w:val="000000" w:themeColor="text1"/>
              </w:rPr>
              <w:t xml:space="preserve">4 </w:t>
            </w:r>
            <w:r w:rsidR="00671C6A">
              <w:rPr>
                <w:rFonts w:cs="Roboto"/>
                <w:b w:val="0"/>
                <w:color w:val="000000" w:themeColor="text1"/>
              </w:rPr>
              <w:t>–</w:t>
            </w:r>
            <w:r w:rsidR="00CF5392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671C6A">
              <w:rPr>
                <w:rFonts w:cs="Roboto"/>
                <w:b w:val="0"/>
                <w:color w:val="000000" w:themeColor="text1"/>
              </w:rPr>
              <w:t>6,5 meter</w:t>
            </w:r>
          </w:p>
          <w:p w14:paraId="4B9476C7" w14:textId="77777777" w:rsidR="00AF0988" w:rsidRPr="00A16608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99D9932" w14:textId="6AEA4F64" w:rsidR="00AF0988" w:rsidRPr="00A16608" w:rsidRDefault="00AF0988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2E3BA7" w:rsidRPr="002E3BA7">
              <w:rPr>
                <w:rFonts w:cs="Roboto"/>
                <w:b w:val="0"/>
                <w:color w:val="000000" w:themeColor="text1"/>
              </w:rPr>
              <w:t>100 - 2270</w:t>
            </w:r>
          </w:p>
          <w:p w14:paraId="4E0AD207" w14:textId="77777777" w:rsidR="00AF0988" w:rsidRPr="00A16608" w:rsidRDefault="00AF0988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30C56AE" w14:textId="6736F718" w:rsidR="00F0577E" w:rsidRPr="0055767B" w:rsidRDefault="00AF0988" w:rsidP="0055767B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 w:rsidR="002E3BA7">
              <w:rPr>
                <w:rFonts w:cs="Roboto"/>
                <w:b w:val="0"/>
                <w:color w:val="000000" w:themeColor="text1"/>
              </w:rPr>
              <w:t xml:space="preserve"> En del stigning og krappe svinger på roden. </w:t>
            </w:r>
            <w:r w:rsidR="00AE1E6E">
              <w:rPr>
                <w:rFonts w:cs="Roboto"/>
                <w:b w:val="0"/>
                <w:color w:val="000000" w:themeColor="text1"/>
              </w:rPr>
              <w:t>Varierende geometri.</w:t>
            </w:r>
          </w:p>
        </w:tc>
      </w:tr>
      <w:tr w:rsidR="00AF0988" w14:paraId="7C9882D5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3CBC5BE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B6DC12C" w14:textId="30605768" w:rsidR="00BC71E3" w:rsidRPr="00B626BC" w:rsidRDefault="00454F5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B626B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18.7711 Vinterberedskap, Traktor min 230 Hk med vinterdriftutstyr. </w:t>
            </w:r>
            <w:r w:rsidR="00BE18BC">
              <w:rPr>
                <w:rFonts w:ascii="Roboto" w:eastAsia="Roboto" w:hAnsi="Roboto" w:cs="Roboto"/>
                <w:b w:val="0"/>
                <w:color w:val="000000" w:themeColor="text1"/>
              </w:rPr>
              <w:t>Svingbar p</w:t>
            </w:r>
            <w:r w:rsidR="00BD2C95" w:rsidRPr="00B626B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log type D70 eller tilsvarende. I Tillegg skal enheten </w:t>
            </w:r>
            <w:r w:rsidR="005100D6" w:rsidRPr="00B626B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ha frontmontert fres for opplasting av snø, </w:t>
            </w:r>
            <w:r w:rsidR="00B626BC" w:rsidRPr="00B626BC">
              <w:rPr>
                <w:rFonts w:ascii="Roboto" w:eastAsia="Roboto" w:hAnsi="Roboto" w:cs="Roboto"/>
                <w:b w:val="0"/>
                <w:color w:val="000000" w:themeColor="text1"/>
              </w:rPr>
              <w:t>enheten</w:t>
            </w:r>
            <w:r w:rsidR="005100D6" w:rsidRPr="00B626B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må ha </w:t>
            </w:r>
            <w:r w:rsidR="00B626BC" w:rsidRPr="00B626B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opplaster tut. </w:t>
            </w:r>
          </w:p>
        </w:tc>
      </w:tr>
      <w:tr w:rsidR="008A0B1D" w14:paraId="03E03FD6" w14:textId="77777777" w:rsidTr="008A0B1D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BD4DC26" w14:textId="4CFDA5BF" w:rsidR="008A0B1D" w:rsidRPr="33D7F3D5" w:rsidRDefault="008A0B1D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ascii="Roboto" w:eastAsia="Roboto" w:hAnsi="Roboto"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00E6908" w14:textId="77777777" w:rsidR="008A0B1D" w:rsidRDefault="008A0B1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</w:tc>
      </w:tr>
      <w:tr w:rsidR="00AF0988" w14:paraId="00F97D07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1E01B05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D794930" w14:textId="77777777" w:rsidR="00AF0988" w:rsidRDefault="00AF0988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AF0988" w14:paraId="011E08E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E3E1DB3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0066A05" w14:textId="44759524" w:rsidR="00AF0988" w:rsidRPr="00AE1E6E" w:rsidRDefault="00AE1E6E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AE1E6E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AF0988" w14:paraId="67B5DF53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8492E08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2A77E31E" w14:textId="77777777" w:rsidR="00AF0988" w:rsidRDefault="00AF0988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450BECE" w14:textId="77777777" w:rsidR="00AF0988" w:rsidRPr="004A067A" w:rsidRDefault="00AF098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</w:p>
          <w:p w14:paraId="38B4B48F" w14:textId="17E13588" w:rsidR="00AF0988" w:rsidRPr="004A067A" w:rsidRDefault="00462FA6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2500 S1D1 </w:t>
            </w:r>
            <w:r w:rsidR="00B845A0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m0 – 400 og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m3900 – 4380</w:t>
            </w:r>
            <w:r w:rsidR="00B845A0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4E6251C5" w14:textId="33EF7531" w:rsidR="00055FE2" w:rsidRPr="004A067A" w:rsidRDefault="003640D2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2502 S1D1 m0 – 4500.</w:t>
            </w:r>
          </w:p>
          <w:p w14:paraId="0BDE272F" w14:textId="77777777" w:rsidR="00462FA6" w:rsidRPr="004A067A" w:rsidRDefault="00462FA6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77FB5FB" w14:textId="77777777" w:rsidR="00AF0988" w:rsidRPr="004A067A" w:rsidRDefault="00AF098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49752477" w14:textId="77777777" w:rsidR="00AF0988" w:rsidRPr="004A067A" w:rsidRDefault="00AF0988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  <w:sz w:val="28"/>
                <w:szCs w:val="28"/>
              </w:rPr>
            </w:pPr>
            <w:r w:rsidRPr="004A067A">
              <w:rPr>
                <w:rFonts w:cs="Roboto"/>
                <w:b w:val="0"/>
                <w:bCs/>
                <w:sz w:val="28"/>
                <w:szCs w:val="28"/>
              </w:rPr>
              <w:t xml:space="preserve">Varsle grunnbemanning ved observasjon av </w:t>
            </w:r>
            <w:proofErr w:type="spellStart"/>
            <w:r w:rsidRPr="004A067A">
              <w:rPr>
                <w:rFonts w:cs="Roboto"/>
                <w:b w:val="0"/>
                <w:bCs/>
                <w:sz w:val="28"/>
                <w:szCs w:val="28"/>
              </w:rPr>
              <w:t>kjøving</w:t>
            </w:r>
            <w:proofErr w:type="spellEnd"/>
            <w:r w:rsidRPr="004A067A">
              <w:rPr>
                <w:rFonts w:cs="Roboto"/>
                <w:b w:val="0"/>
                <w:bCs/>
                <w:sz w:val="28"/>
                <w:szCs w:val="28"/>
              </w:rPr>
              <w:t xml:space="preserve"> som har behov for tiltak.</w:t>
            </w:r>
          </w:p>
          <w:p w14:paraId="75E2FE55" w14:textId="77777777" w:rsidR="00055FE2" w:rsidRPr="004A067A" w:rsidRDefault="00055FE2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E04D19B" w14:textId="77777777" w:rsidR="00AF0988" w:rsidRPr="004A067A" w:rsidRDefault="00AF098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Spesielle tiltak før vårløsning:</w:t>
            </w:r>
          </w:p>
          <w:p w14:paraId="09EA0220" w14:textId="665B5724" w:rsidR="00AF0988" w:rsidRPr="004A067A" w:rsidRDefault="00055FE2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6A6B2311" w14:textId="77777777" w:rsidR="00055FE2" w:rsidRPr="004A067A" w:rsidRDefault="00055FE2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1603ECB" w14:textId="30254FF4" w:rsidR="00AF0988" w:rsidRPr="004A067A" w:rsidRDefault="00AF098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Fokksnø:</w:t>
            </w:r>
            <w:r w:rsidR="00055FE2"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1B97E76B" w14:textId="5F1B5433" w:rsidR="005E2923" w:rsidRPr="004A067A" w:rsidRDefault="005E2923" w:rsidP="005E2923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2502 S1D1 m2132 </w:t>
            </w:r>
            <w:r w:rsidR="00322822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–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322822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S1D10 m500.</w:t>
            </w:r>
          </w:p>
          <w:p w14:paraId="1455E24B" w14:textId="77777777" w:rsidR="00AF0988" w:rsidRPr="004A067A" w:rsidRDefault="00AF0988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DD70421" w14:textId="2BEB2EC3" w:rsidR="00AF0988" w:rsidRPr="004A067A" w:rsidRDefault="00AF098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="00055FE2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7CC63842" w14:textId="77777777" w:rsidR="00AF0988" w:rsidRPr="004A067A" w:rsidRDefault="00AF0988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C006771" w14:textId="427A06D8" w:rsidR="00AF0988" w:rsidRPr="004A067A" w:rsidRDefault="00055FE2" w:rsidP="0080671A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Snøskredfare</w:t>
            </w:r>
            <w:r w:rsidR="00AF0988" w:rsidRPr="004A067A">
              <w:rPr>
                <w:rFonts w:ascii="Roboto" w:eastAsia="Roboto" w:hAnsi="Roboto" w:cs="Roboto"/>
                <w:bCs/>
                <w:color w:val="000000" w:themeColor="text1"/>
              </w:rPr>
              <w:t>:</w:t>
            </w: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72E2866" w14:textId="751FAEA6" w:rsidR="00AF0988" w:rsidRPr="004A067A" w:rsidRDefault="00AF0988" w:rsidP="0080671A">
            <w:pPr>
              <w:pStyle w:val="Ingress"/>
              <w:numPr>
                <w:ilvl w:val="0"/>
                <w:numId w:val="2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="00055FE2"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  <w:r w:rsidR="0080671A" w:rsidRPr="004A067A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  <w:r w:rsidR="0080671A"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 </w:t>
            </w:r>
          </w:p>
          <w:p w14:paraId="20D0A6ED" w14:textId="77777777" w:rsidR="00AF0988" w:rsidRPr="004A067A" w:rsidRDefault="00AF0988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lastRenderedPageBreak/>
              <w:t>Øvrige forhold:</w:t>
            </w:r>
          </w:p>
          <w:p w14:paraId="7FA08BB7" w14:textId="4953CF91" w:rsidR="00AF0988" w:rsidRPr="004A067A" w:rsidRDefault="0080671A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Brøyting av </w:t>
            </w: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 Skrautvålsvegen må koordineres med gangvegrode </w:t>
            </w:r>
            <w:r w:rsidR="009171CA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i rode </w:t>
            </w:r>
            <w:r w:rsidR="0055767B">
              <w:rPr>
                <w:rFonts w:ascii="Roboto" w:eastAsia="Roboto" w:hAnsi="Roboto" w:cs="Roboto"/>
                <w:b w:val="0"/>
                <w:color w:val="000000" w:themeColor="text1"/>
              </w:rPr>
              <w:t>5</w:t>
            </w:r>
            <w:r w:rsidR="009171CA"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. </w:t>
            </w:r>
          </w:p>
          <w:p w14:paraId="4D1CDF78" w14:textId="77777777" w:rsidR="00AF0988" w:rsidRDefault="00AF0988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Cs w:val="22"/>
              </w:rPr>
            </w:pPr>
          </w:p>
        </w:tc>
      </w:tr>
      <w:tr w:rsidR="00AF0988" w14:paraId="34BB006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7456019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B847CF8" w14:textId="5B784FC9" w:rsidR="00AF0988" w:rsidRPr="00436C09" w:rsidRDefault="00436C09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36C0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Fagernes, </w:t>
            </w:r>
            <w:proofErr w:type="spellStart"/>
            <w:r w:rsidRPr="00436C09">
              <w:rPr>
                <w:rFonts w:ascii="Roboto" w:eastAsia="Roboto" w:hAnsi="Roboto" w:cs="Roboto"/>
                <w:b w:val="0"/>
                <w:color w:val="000000" w:themeColor="text1"/>
              </w:rPr>
              <w:t>Østenvigkrysset</w:t>
            </w:r>
            <w:proofErr w:type="spellEnd"/>
          </w:p>
        </w:tc>
      </w:tr>
      <w:tr w:rsidR="00AF0988" w14:paraId="2D8F694C" w14:textId="77777777" w:rsidTr="008A0B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50C1045" w14:textId="77777777" w:rsidR="00AF0988" w:rsidRDefault="00AF0988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AD8E329" w14:textId="77777777" w:rsidR="00AF0988" w:rsidRPr="00436C09" w:rsidRDefault="00AF0988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36C09">
              <w:rPr>
                <w:rFonts w:ascii="Roboto" w:eastAsia="Roboto" w:hAnsi="Roboto"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AF0988" w14:paraId="3D661A0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1C7546F" w14:textId="77777777" w:rsidR="00AF0988" w:rsidRDefault="00AF0988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AC1D2F8" w14:textId="77777777" w:rsidR="00436C09" w:rsidRPr="008D3A7C" w:rsidRDefault="00436C09" w:rsidP="00436C09">
            <w:pPr>
              <w:pStyle w:val="Ingress"/>
              <w:numPr>
                <w:ilvl w:val="0"/>
                <w:numId w:val="1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Tilstrebe «punktstrøing» (Svinger bakker ol).</w:t>
            </w:r>
          </w:p>
          <w:p w14:paraId="2265C851" w14:textId="421F767F" w:rsidR="00AF0988" w:rsidRDefault="00436C09" w:rsidP="00436C09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  <w:p w14:paraId="5D35CB90" w14:textId="77777777" w:rsidR="00436C09" w:rsidRDefault="00436C09" w:rsidP="00436C09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1A19932" w14:textId="1964F292" w:rsidR="00436C09" w:rsidRDefault="00436C09" w:rsidP="00436C09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Opplasting av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snø</w:t>
            </w:r>
            <w:r w:rsidR="000052BF">
              <w:rPr>
                <w:rFonts w:cs="Roboto"/>
                <w:b w:val="0"/>
                <w:color w:val="000000" w:themeColor="text1"/>
              </w:rPr>
              <w:t>lager</w:t>
            </w:r>
            <w:proofErr w:type="spellEnd"/>
            <w:r w:rsidR="000052BF">
              <w:rPr>
                <w:rFonts w:cs="Roboto"/>
                <w:b w:val="0"/>
                <w:color w:val="000000" w:themeColor="text1"/>
              </w:rPr>
              <w:t xml:space="preserve"> i Fagernes sentrum er i hovedsak tiltenkt utført med hjullaster og hjulgraver. </w:t>
            </w:r>
          </w:p>
          <w:p w14:paraId="26E74F69" w14:textId="77777777" w:rsidR="007C09CD" w:rsidRPr="007C09CD" w:rsidRDefault="007C09CD" w:rsidP="007C09CD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/>
                <w:color w:val="000000" w:themeColor="text1"/>
              </w:rPr>
            </w:pPr>
          </w:p>
          <w:p w14:paraId="1DC8440C" w14:textId="40377716" w:rsidR="007C09CD" w:rsidRPr="000B78A4" w:rsidRDefault="000B78A4" w:rsidP="00436C09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0B78A4">
              <w:rPr>
                <w:rFonts w:cs="Roboto"/>
                <w:b w:val="0"/>
                <w:color w:val="000000" w:themeColor="text1"/>
              </w:rPr>
              <w:t xml:space="preserve">Det må </w:t>
            </w:r>
            <w:proofErr w:type="gramStart"/>
            <w:r w:rsidRPr="000B78A4">
              <w:rPr>
                <w:rFonts w:cs="Roboto"/>
                <w:b w:val="0"/>
                <w:color w:val="000000" w:themeColor="text1"/>
              </w:rPr>
              <w:t>påregnes</w:t>
            </w:r>
            <w:proofErr w:type="gramEnd"/>
            <w:r w:rsidRPr="000B78A4">
              <w:rPr>
                <w:rFonts w:cs="Roboto"/>
                <w:b w:val="0"/>
                <w:color w:val="000000" w:themeColor="text1"/>
              </w:rPr>
              <w:t xml:space="preserve"> f</w:t>
            </w:r>
            <w:r w:rsidR="007C09CD" w:rsidRPr="000B78A4">
              <w:rPr>
                <w:rFonts w:cs="Roboto"/>
                <w:b w:val="0"/>
                <w:color w:val="000000" w:themeColor="text1"/>
              </w:rPr>
              <w:t>resing med opplasting av snø i Fagernes sentrum</w:t>
            </w:r>
            <w:r w:rsidRPr="000B78A4">
              <w:rPr>
                <w:rFonts w:cs="Roboto"/>
                <w:b w:val="0"/>
                <w:color w:val="000000" w:themeColor="text1"/>
              </w:rPr>
              <w:t>.</w:t>
            </w:r>
            <w:r w:rsidR="003D6B84" w:rsidRPr="000B78A4"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71B6A02D" w14:textId="77777777" w:rsidR="007C09CD" w:rsidRPr="007C09CD" w:rsidRDefault="007C09CD" w:rsidP="007C09CD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/>
                <w:color w:val="000000" w:themeColor="text1"/>
              </w:rPr>
            </w:pPr>
          </w:p>
          <w:p w14:paraId="4E96292E" w14:textId="4385EB25" w:rsidR="007C09CD" w:rsidRPr="00AF3AA8" w:rsidRDefault="000B78A4" w:rsidP="00436C09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AF3AA8">
              <w:rPr>
                <w:rFonts w:cs="Roboto"/>
                <w:b w:val="0"/>
                <w:color w:val="000000" w:themeColor="text1"/>
              </w:rPr>
              <w:t xml:space="preserve">Det må </w:t>
            </w:r>
            <w:proofErr w:type="gramStart"/>
            <w:r w:rsidRPr="00AF3AA8">
              <w:rPr>
                <w:rFonts w:cs="Roboto"/>
                <w:b w:val="0"/>
                <w:color w:val="000000" w:themeColor="text1"/>
              </w:rPr>
              <w:t>påregnes</w:t>
            </w:r>
            <w:proofErr w:type="gramEnd"/>
            <w:r w:rsidRPr="00AF3AA8">
              <w:rPr>
                <w:rFonts w:cs="Roboto"/>
                <w:b w:val="0"/>
                <w:color w:val="000000" w:themeColor="text1"/>
              </w:rPr>
              <w:t xml:space="preserve"> </w:t>
            </w:r>
            <w:proofErr w:type="spellStart"/>
            <w:r w:rsidRPr="00AF3AA8">
              <w:rPr>
                <w:rFonts w:cs="Roboto"/>
                <w:b w:val="0"/>
                <w:color w:val="000000" w:themeColor="text1"/>
              </w:rPr>
              <w:t>o</w:t>
            </w:r>
            <w:r w:rsidR="007C09CD" w:rsidRPr="00AF3AA8">
              <w:rPr>
                <w:rFonts w:cs="Roboto"/>
                <w:b w:val="0"/>
                <w:color w:val="000000" w:themeColor="text1"/>
              </w:rPr>
              <w:t>ppfresing</w:t>
            </w:r>
            <w:proofErr w:type="spellEnd"/>
            <w:r w:rsidR="007C09CD" w:rsidRPr="00AF3AA8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1A77C8">
              <w:rPr>
                <w:rFonts w:cs="Roboto"/>
                <w:b w:val="0"/>
                <w:color w:val="000000" w:themeColor="text1"/>
              </w:rPr>
              <w:t>av</w:t>
            </w:r>
            <w:r w:rsidR="00A34B95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CF7982">
              <w:rPr>
                <w:rFonts w:cs="Roboto"/>
                <w:b w:val="0"/>
                <w:color w:val="000000" w:themeColor="text1"/>
              </w:rPr>
              <w:t>rode 99,</w:t>
            </w:r>
            <w:r w:rsidR="001A77C8">
              <w:rPr>
                <w:rFonts w:cs="Roboto"/>
                <w:b w:val="0"/>
                <w:color w:val="000000" w:themeColor="text1"/>
              </w:rPr>
              <w:t xml:space="preserve"> </w:t>
            </w:r>
            <w:proofErr w:type="spellStart"/>
            <w:r w:rsidR="007C09CD" w:rsidRPr="00AF3AA8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="007C09CD" w:rsidRPr="00AF3AA8">
              <w:rPr>
                <w:rFonts w:cs="Roboto"/>
                <w:b w:val="0"/>
                <w:color w:val="000000" w:themeColor="text1"/>
              </w:rPr>
              <w:t xml:space="preserve"> 2442 Lenningen – Oppsjøen</w:t>
            </w:r>
            <w:r w:rsidRPr="00AF3AA8">
              <w:rPr>
                <w:rFonts w:cs="Roboto"/>
                <w:b w:val="0"/>
                <w:color w:val="000000" w:themeColor="text1"/>
              </w:rPr>
              <w:t xml:space="preserve"> i mai</w:t>
            </w:r>
            <w:r w:rsidR="00AF3AA8" w:rsidRPr="00AF3AA8">
              <w:rPr>
                <w:rFonts w:cs="Roboto"/>
                <w:b w:val="0"/>
                <w:color w:val="000000" w:themeColor="text1"/>
              </w:rPr>
              <w:t>. Viser til D2-I-Informasjon og supplerende opplysninger.</w:t>
            </w:r>
          </w:p>
          <w:p w14:paraId="30836FD5" w14:textId="78C77CAF" w:rsidR="00436C09" w:rsidRDefault="00436C09" w:rsidP="00436C09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7206E4E6" w14:textId="77777777" w:rsidR="000A3487" w:rsidRDefault="000A3487" w:rsidP="000315DF">
      <w:pPr>
        <w:ind w:left="0"/>
        <w:rPr>
          <w:rFonts w:cs="Roboto"/>
          <w:i/>
          <w:iCs/>
          <w:color w:val="000000"/>
          <w:sz w:val="24"/>
          <w:szCs w:val="24"/>
          <w:highlight w:val="lightGray"/>
        </w:rPr>
      </w:pPr>
    </w:p>
    <w:p w14:paraId="24F3E73A" w14:textId="19995B97" w:rsidR="000A3487" w:rsidRPr="0088399E" w:rsidRDefault="000A3487" w:rsidP="000A3487">
      <w:pPr>
        <w:pStyle w:val="Overskrift3"/>
        <w:rPr>
          <w:rFonts w:ascii="Roboto" w:eastAsia="Roboto" w:hAnsi="Roboto" w:cs="Roboto"/>
          <w:bCs/>
          <w:szCs w:val="28"/>
        </w:rPr>
      </w:pPr>
      <w:bookmarkStart w:id="23" w:name="_Toc238736203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17</w:t>
      </w:r>
      <w:r w:rsidRPr="33D7F3D5">
        <w:rPr>
          <w:rFonts w:ascii="Roboto" w:eastAsia="Roboto" w:hAnsi="Roboto" w:cs="Roboto"/>
          <w:bCs/>
          <w:szCs w:val="28"/>
        </w:rPr>
        <w:t xml:space="preserve"> </w:t>
      </w:r>
      <w:r>
        <w:tab/>
      </w:r>
      <w:r w:rsidRPr="33D7F3D5">
        <w:rPr>
          <w:rFonts w:ascii="Roboto" w:eastAsia="Roboto" w:hAnsi="Roboto" w:cs="Roboto"/>
          <w:bCs/>
          <w:szCs w:val="28"/>
        </w:rPr>
        <w:t>Leirskogen</w:t>
      </w:r>
      <w:bookmarkEnd w:id="23"/>
    </w:p>
    <w:p w14:paraId="3BFA5EFB" w14:textId="5121E5E9" w:rsidR="000A3487" w:rsidRDefault="00620DD8" w:rsidP="000A3487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620DD8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1C7DE9DF" wp14:editId="1B0C36BE">
            <wp:extent cx="5760085" cy="6800215"/>
            <wp:effectExtent l="0" t="0" r="0" b="635"/>
            <wp:docPr id="118430729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30729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0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A3487" w14:paraId="3174D5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F1AA4E5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C349347" w14:textId="77777777" w:rsidR="000A3487" w:rsidRPr="00A47831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Totalt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23,9 km,</w:t>
            </w:r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5802B31A" w14:textId="77777777" w:rsidR="000A3487" w:rsidRPr="00A47831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 w:rsidRPr="00A47831">
              <w:rPr>
                <w:rFonts w:ascii="Roboto" w:eastAsia="Roboto" w:hAnsi="Roboto" w:cs="Roboto"/>
                <w:b w:val="0"/>
              </w:rPr>
              <w:t xml:space="preserve"> 24</w:t>
            </w:r>
            <w:r>
              <w:rPr>
                <w:rFonts w:ascii="Roboto" w:eastAsia="Roboto" w:hAnsi="Roboto" w:cs="Roboto"/>
                <w:b w:val="0"/>
              </w:rPr>
              <w:t>44 Bruflat - Breidablikk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</w:t>
            </w:r>
            <w:r>
              <w:rPr>
                <w:rFonts w:ascii="Roboto" w:eastAsia="Roboto" w:hAnsi="Roboto" w:cs="Roboto"/>
                <w:b w:val="0"/>
              </w:rPr>
              <w:t>8,5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km</w:t>
            </w:r>
          </w:p>
          <w:p w14:paraId="7A9DE201" w14:textId="77777777" w:rsidR="000A3487" w:rsidRPr="00A47831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 w:rsidRPr="00A47831">
              <w:rPr>
                <w:rFonts w:ascii="Roboto" w:eastAsia="Roboto" w:hAnsi="Roboto" w:cs="Roboto"/>
                <w:b w:val="0"/>
              </w:rPr>
              <w:t xml:space="preserve"> 2</w:t>
            </w:r>
            <w:r>
              <w:rPr>
                <w:rFonts w:ascii="Roboto" w:eastAsia="Roboto" w:hAnsi="Roboto" w:cs="Roboto"/>
                <w:b w:val="0"/>
              </w:rPr>
              <w:t>464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</w:t>
            </w:r>
            <w:r>
              <w:rPr>
                <w:rFonts w:ascii="Roboto" w:eastAsia="Roboto" w:hAnsi="Roboto" w:cs="Roboto"/>
                <w:b w:val="0"/>
              </w:rPr>
              <w:t>15,4</w:t>
            </w:r>
            <w:r w:rsidRPr="00A47831">
              <w:rPr>
                <w:rFonts w:ascii="Roboto" w:eastAsia="Roboto" w:hAnsi="Roboto" w:cs="Roboto"/>
                <w:b w:val="0"/>
              </w:rPr>
              <w:t xml:space="preserve"> km</w:t>
            </w:r>
          </w:p>
          <w:p w14:paraId="15F44058" w14:textId="77777777" w:rsidR="000A3487" w:rsidRPr="000A38C5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</w:rPr>
              <w:t xml:space="preserve">Holdeplasser og </w:t>
            </w:r>
            <w:proofErr w:type="spellStart"/>
            <w:r>
              <w:rPr>
                <w:rFonts w:ascii="Roboto" w:eastAsia="Roboto" w:hAnsi="Roboto" w:cs="Roboto"/>
                <w:b w:val="0"/>
              </w:rPr>
              <w:t>kjettingplass</w:t>
            </w:r>
            <w:proofErr w:type="spellEnd"/>
            <w:r>
              <w:rPr>
                <w:rFonts w:ascii="Roboto" w:eastAsia="Roboto" w:hAnsi="Roboto" w:cs="Roboto"/>
                <w:b w:val="0"/>
              </w:rPr>
              <w:t xml:space="preserve"> langs </w:t>
            </w:r>
            <w:proofErr w:type="spellStart"/>
            <w:r>
              <w:rPr>
                <w:rFonts w:ascii="Roboto" w:eastAsia="Roboto" w:hAnsi="Roboto" w:cs="Roboto"/>
                <w:b w:val="0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</w:rPr>
              <w:t xml:space="preserve"> 33 Onsrud.</w:t>
            </w:r>
          </w:p>
          <w:p w14:paraId="56552CBC" w14:textId="77777777" w:rsidR="000A3487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D52D15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Holdeplass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er langs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Nermoen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1CA20E0D" w14:textId="77777777" w:rsidR="000A3487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001D5D4" w14:textId="77777777" w:rsidR="000A3487" w:rsidRPr="00603890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Transport på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33 og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 ikke medregnet i </w:t>
            </w: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rodelengde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0A3487" w14:paraId="200F77A3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A416E85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B39E5F1" w14:textId="77777777" w:rsidR="000A3487" w:rsidRPr="00AE1E7A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27373188" w14:textId="77777777" w:rsidR="000A3487" w:rsidRPr="002C02CE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r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2444 </w:t>
            </w:r>
          </w:p>
          <w:p w14:paraId="0B74064D" w14:textId="77777777" w:rsidR="000A3487" w:rsidRPr="00AE1E7A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DkE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på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følgende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</w:t>
            </w:r>
            <w:proofErr w:type="spellStart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veger</w:t>
            </w:r>
            <w:proofErr w:type="spellEnd"/>
            <w:r w:rsidRPr="00AE1E7A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:</w:t>
            </w:r>
          </w:p>
          <w:p w14:paraId="7D226DEB" w14:textId="77777777" w:rsidR="000A3487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98418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98418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2464</w:t>
            </w:r>
          </w:p>
          <w:p w14:paraId="2CDFC82F" w14:textId="77777777" w:rsidR="000A3487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</w:tc>
      </w:tr>
      <w:tr w:rsidR="000A3487" w14:paraId="368992F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C6D6369" w14:textId="77777777" w:rsidR="000A3487" w:rsidRPr="00662702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B8B79A7" w14:textId="5D76FD44" w:rsidR="000A3487" w:rsidRDefault="004A067A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  <w:highlight w:val="yellow"/>
              </w:rPr>
            </w:pPr>
            <w:proofErr w:type="spellStart"/>
            <w:r>
              <w:rPr>
                <w:rFonts w:ascii="Roboto" w:eastAsia="Roboto" w:hAnsi="Roboto" w:cs="Roboto"/>
                <w:color w:val="000000" w:themeColor="text1"/>
                <w:sz w:val="24"/>
              </w:rPr>
              <w:t>I</w:t>
            </w:r>
            <w:r w:rsidR="000A3487" w:rsidRPr="004A067A">
              <w:rPr>
                <w:rFonts w:ascii="Roboto" w:eastAsia="Roboto" w:hAnsi="Roboto" w:cs="Roboto"/>
                <w:color w:val="000000" w:themeColor="text1"/>
                <w:sz w:val="24"/>
                <w:szCs w:val="22"/>
              </w:rPr>
              <w:t>ht</w:t>
            </w:r>
            <w:proofErr w:type="spellEnd"/>
            <w:r w:rsidR="000A3487" w:rsidRPr="004A067A">
              <w:rPr>
                <w:rFonts w:ascii="Roboto" w:eastAsia="Roboto" w:hAnsi="Roboto" w:cs="Roboto"/>
                <w:color w:val="000000" w:themeColor="text1"/>
                <w:sz w:val="24"/>
                <w:szCs w:val="22"/>
              </w:rPr>
              <w:t xml:space="preserve"> Operativ standard for Innlandet (OSI).</w:t>
            </w:r>
          </w:p>
          <w:p w14:paraId="10C6D297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714F1C7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6D70835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262BF3C" w14:textId="77777777" w:rsidR="000A3487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yellow"/>
              </w:rPr>
            </w:pPr>
            <w:proofErr w:type="spellStart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>Iht</w:t>
            </w:r>
            <w:proofErr w:type="spellEnd"/>
            <w:r w:rsidRPr="00A4783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Operativ standard for Innlandet (OSI).</w:t>
            </w:r>
          </w:p>
        </w:tc>
      </w:tr>
      <w:tr w:rsidR="000A3487" w14:paraId="39C256F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302E502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1183BFF" w14:textId="77777777" w:rsidR="000A3487" w:rsidRPr="002C02CE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A3487" w14:paraId="00B8D32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F8E39F5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3E52671D" w14:textId="77777777" w:rsidR="000A3487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7A4A87CB" w14:textId="77777777" w:rsidR="000A3487" w:rsidRPr="000944C6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2444 prioriteres først, deretter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2464 og busslommer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kjettinglomme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>.</w:t>
            </w:r>
          </w:p>
          <w:p w14:paraId="184862CC" w14:textId="77777777" w:rsidR="000A3487" w:rsidRPr="00EA7780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C02DCE4" w14:textId="77777777" w:rsidR="000A3487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04E0D3D3" w14:textId="77777777" w:rsidR="000A3487" w:rsidRPr="00D83DDC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02AF395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4ACF823B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15C3E8E1" w14:textId="77777777" w:rsidR="000A3487" w:rsidRPr="00D83DDC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7C9B23E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Busslommer:</w:t>
            </w:r>
          </w:p>
          <w:p w14:paraId="2FC7B856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  <w:r>
              <w:rPr>
                <w:rFonts w:cs="Roboto"/>
                <w:b w:val="0"/>
                <w:color w:val="000000" w:themeColor="text1"/>
              </w:rPr>
              <w:t xml:space="preserve">Inkludert. </w:t>
            </w:r>
          </w:p>
          <w:p w14:paraId="1BF77D7B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095A10B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  Omfatter også vinterdrift av følgende </w:t>
            </w:r>
          </w:p>
          <w:p w14:paraId="074FCFCF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busslommer med fortau:</w:t>
            </w:r>
          </w:p>
          <w:p w14:paraId="1BE3DD24" w14:textId="77777777" w:rsidR="000A3487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33 S13D1 m1500 og m1560.</w:t>
            </w:r>
          </w:p>
          <w:p w14:paraId="0FA7821D" w14:textId="77777777" w:rsidR="000A3487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251 S1D1 m2600 og m2650.</w:t>
            </w:r>
          </w:p>
          <w:p w14:paraId="28374E11" w14:textId="77777777" w:rsidR="000A3487" w:rsidRPr="007F2D1D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CBAB4DB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51B9337A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48F89F91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50E6C20" w14:textId="77777777" w:rsidR="000A3487" w:rsidRPr="00406F71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1556B110" w14:textId="77777777" w:rsidR="000A3487" w:rsidRPr="00055E2B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9D37773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>
              <w:rPr>
                <w:rFonts w:cs="Roboto"/>
                <w:b w:val="0"/>
                <w:color w:val="000000" w:themeColor="text1"/>
              </w:rPr>
              <w:t xml:space="preserve"> Nei</w:t>
            </w:r>
          </w:p>
          <w:p w14:paraId="009A38F1" w14:textId="77777777" w:rsidR="000A3487" w:rsidRPr="00A16608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78737F0" w14:textId="77777777" w:rsidR="000A3487" w:rsidRPr="00FE24D0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lastRenderedPageBreak/>
              <w:t>Vegbredde: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914214">
              <w:rPr>
                <w:rFonts w:cs="Roboto"/>
                <w:b w:val="0"/>
                <w:color w:val="000000" w:themeColor="text1"/>
              </w:rPr>
              <w:t>4 – 6,5</w:t>
            </w:r>
          </w:p>
          <w:p w14:paraId="5979C97B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0334A14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>
              <w:rPr>
                <w:rFonts w:cs="Roboto"/>
                <w:b w:val="0"/>
                <w:color w:val="000000" w:themeColor="text1"/>
              </w:rPr>
              <w:t>300 - 650</w:t>
            </w:r>
          </w:p>
          <w:p w14:paraId="3AADA54D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2AB521E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 xml:space="preserve">Roden har en del høydeforskjeller. Varierende geometri, særlig 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2464.</w:t>
            </w:r>
          </w:p>
          <w:p w14:paraId="717A05E3" w14:textId="77777777" w:rsidR="000A3487" w:rsidRPr="00270489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7140D01F" w14:textId="77777777" w:rsidR="000A3487" w:rsidRPr="00406F71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</w:p>
          <w:p w14:paraId="5E7D1C70" w14:textId="77777777" w:rsidR="000A3487" w:rsidRPr="00A6585B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987E37">
              <w:rPr>
                <w:rFonts w:cs="Roboto"/>
                <w:b w:val="0"/>
                <w:color w:val="000000" w:themeColor="text1"/>
              </w:rPr>
              <w:t xml:space="preserve">Omfatter også vinterdrift av </w:t>
            </w:r>
            <w:proofErr w:type="spellStart"/>
            <w:r w:rsidRPr="00987E37">
              <w:rPr>
                <w:rFonts w:cs="Roboto"/>
                <w:b w:val="0"/>
                <w:color w:val="000000" w:themeColor="text1"/>
              </w:rPr>
              <w:t>kjettingplass</w:t>
            </w:r>
            <w:proofErr w:type="spellEnd"/>
            <w:r w:rsidRPr="00987E37">
              <w:rPr>
                <w:rFonts w:cs="Roboto"/>
                <w:b w:val="0"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 xml:space="preserve">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33 S13 D1 m1000.</w:t>
            </w:r>
          </w:p>
        </w:tc>
      </w:tr>
      <w:tr w:rsidR="000A3487" w14:paraId="6B59310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D8A1AB2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D3019DC" w14:textId="393D3E5E" w:rsidR="0050538A" w:rsidRDefault="0050538A" w:rsidP="005053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</w:t>
            </w:r>
            <w:r w:rsidR="00B843A2">
              <w:rPr>
                <w:rFonts w:cs="Roboto"/>
                <w:b w:val="0"/>
                <w:color w:val="000000" w:themeColor="text1"/>
              </w:rPr>
              <w:t>717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</w:t>
            </w:r>
            <w:r w:rsidR="00743746">
              <w:rPr>
                <w:rFonts w:cs="Roboto"/>
                <w:b w:val="0"/>
                <w:color w:val="000000" w:themeColor="text1"/>
              </w:rPr>
              <w:t>Traktor min 230 Hk</w:t>
            </w:r>
            <w:r>
              <w:rPr>
                <w:rFonts w:cs="Roboto"/>
                <w:b w:val="0"/>
                <w:color w:val="000000" w:themeColor="text1"/>
              </w:rPr>
              <w:t xml:space="preserve"> med vinterutstyr. </w:t>
            </w:r>
            <w:r w:rsidR="003E5BD5">
              <w:rPr>
                <w:rFonts w:cs="Roboto"/>
                <w:b w:val="0"/>
                <w:color w:val="000000" w:themeColor="text1"/>
              </w:rPr>
              <w:t>Svingbar p</w:t>
            </w:r>
            <w:r>
              <w:rPr>
                <w:rFonts w:cs="Roboto"/>
                <w:b w:val="0"/>
                <w:color w:val="000000" w:themeColor="text1"/>
              </w:rPr>
              <w:t>log type D70 eller tilsvarende</w:t>
            </w:r>
          </w:p>
          <w:p w14:paraId="14E33446" w14:textId="295CD1DC" w:rsidR="000A3487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</w:tc>
      </w:tr>
      <w:tr w:rsidR="000A3487" w14:paraId="7744400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7B9C974" w14:textId="77777777" w:rsidR="000A3487" w:rsidRPr="33D7F3D5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D725C1B" w14:textId="77777777" w:rsidR="000A3487" w:rsidRPr="00AE0A02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000A3487" w14:paraId="1713C4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0599D5F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8F701FA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11A8548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C557765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5D258E0" w14:textId="77777777" w:rsidR="000A3487" w:rsidRPr="00F82381" w:rsidRDefault="000A3487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F82381">
              <w:rPr>
                <w:rFonts w:ascii="Roboto" w:eastAsia="Roboto" w:hAnsi="Roboto" w:cs="Roboto"/>
                <w:sz w:val="24"/>
                <w:szCs w:val="24"/>
              </w:rPr>
              <w:t xml:space="preserve">Ikke bestemt. Maks avstand fra rode bestemmes av syklustid strøing </w:t>
            </w:r>
            <w:proofErr w:type="spellStart"/>
            <w:r w:rsidRPr="00F82381">
              <w:rPr>
                <w:rFonts w:ascii="Roboto" w:eastAsia="Roboto" w:hAnsi="Roboto" w:cs="Roboto"/>
                <w:sz w:val="24"/>
                <w:szCs w:val="24"/>
              </w:rPr>
              <w:t>ihht</w:t>
            </w:r>
            <w:proofErr w:type="spellEnd"/>
            <w:r w:rsidRPr="00F82381">
              <w:rPr>
                <w:rFonts w:ascii="Roboto" w:eastAsia="Roboto" w:hAnsi="Roboto" w:cs="Roboto"/>
                <w:sz w:val="24"/>
                <w:szCs w:val="24"/>
              </w:rPr>
              <w:t xml:space="preserve"> OSI.</w:t>
            </w:r>
          </w:p>
        </w:tc>
      </w:tr>
      <w:tr w:rsidR="000A3487" w14:paraId="6ECC14A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1BFA001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2F69FB7D" w14:textId="77777777" w:rsidR="000A3487" w:rsidRDefault="000A3487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0FE1BBF0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Forsterket krav til friksjon: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61F3A247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AA5718E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180246C8" w14:textId="77777777" w:rsidR="000A3487" w:rsidRPr="004A067A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  <w:sz w:val="28"/>
                <w:szCs w:val="28"/>
              </w:rPr>
            </w:pPr>
            <w:r w:rsidRPr="004A067A">
              <w:rPr>
                <w:rFonts w:cs="Roboto"/>
                <w:b w:val="0"/>
                <w:bCs/>
                <w:sz w:val="28"/>
                <w:szCs w:val="28"/>
              </w:rPr>
              <w:t xml:space="preserve">Varsle grunnbemanning ved observasjon av </w:t>
            </w:r>
            <w:proofErr w:type="spellStart"/>
            <w:r w:rsidRPr="004A067A">
              <w:rPr>
                <w:rFonts w:cs="Roboto"/>
                <w:b w:val="0"/>
                <w:bCs/>
                <w:sz w:val="28"/>
                <w:szCs w:val="28"/>
              </w:rPr>
              <w:t>kjøving</w:t>
            </w:r>
            <w:proofErr w:type="spellEnd"/>
            <w:r w:rsidRPr="004A067A">
              <w:rPr>
                <w:rFonts w:cs="Roboto"/>
                <w:b w:val="0"/>
                <w:bCs/>
                <w:sz w:val="28"/>
                <w:szCs w:val="28"/>
              </w:rPr>
              <w:t xml:space="preserve"> som har behov for tiltak.</w:t>
            </w:r>
          </w:p>
          <w:p w14:paraId="2A62133D" w14:textId="77777777" w:rsidR="000A3487" w:rsidRPr="004A067A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F88E7ED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Spesielle tiltak før vårløsning: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12361DA2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11B7B9C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Fokksnø: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5661EC82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5BB1318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Vinterstengte veger: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74D8275A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36AAB45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Snøskredfare: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4E394E68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8B40FBA" w14:textId="0D3E0F3F" w:rsidR="000A3487" w:rsidRPr="004A067A" w:rsidRDefault="000A3487" w:rsidP="004A067A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Farlige punkter på vegen for gjennomføringen: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Det forekommer strekninger på roden med manglende rekkverk og hindringer innenfor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>vegens sikkerhetssone som må hensyntas ved utførelse.</w:t>
            </w:r>
          </w:p>
        </w:tc>
      </w:tr>
      <w:tr w:rsidR="000A3487" w14:paraId="73EAB13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64152D1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312D10D" w14:textId="77777777" w:rsidR="000A3487" w:rsidRPr="00A053CC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75B95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A3487" w14:paraId="3E5774C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D9E8958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1607A527" w14:textId="77777777" w:rsidR="000A3487" w:rsidRPr="00A053CC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A3487" w14:paraId="600F1EA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C27C531" w14:textId="77777777" w:rsidR="000A3487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CC4CCE7" w14:textId="77777777" w:rsidR="000A3487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5050C7">
              <w:rPr>
                <w:rFonts w:ascii="Roboto" w:eastAsia="Roboto" w:hAnsi="Roboto" w:cs="Roboto"/>
                <w:b w:val="0"/>
                <w:color w:val="000000" w:themeColor="text1"/>
              </w:rPr>
              <w:t>Tilstrebe «punktstrøing» (Svinger bakker ol).</w:t>
            </w:r>
          </w:p>
          <w:p w14:paraId="04F5AD89" w14:textId="77777777" w:rsidR="000A3487" w:rsidRPr="00662702" w:rsidRDefault="000A3487">
            <w:pPr>
              <w:pStyle w:val="Ingress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</w:tbl>
    <w:p w14:paraId="3F181495" w14:textId="77777777" w:rsidR="000A3487" w:rsidRDefault="000A3487" w:rsidP="000A3487">
      <w:pPr>
        <w:ind w:left="0"/>
      </w:pPr>
    </w:p>
    <w:p w14:paraId="6CA66503" w14:textId="201C057B" w:rsidR="000A3487" w:rsidRPr="00AC59DA" w:rsidRDefault="000A3487" w:rsidP="00AC59DA">
      <w:pPr>
        <w:pStyle w:val="Overskrift3"/>
        <w:rPr>
          <w:rFonts w:ascii="Roboto" w:eastAsia="Roboto" w:hAnsi="Roboto" w:cs="Roboto"/>
          <w:bCs/>
          <w:szCs w:val="28"/>
        </w:rPr>
      </w:pPr>
      <w:bookmarkStart w:id="24" w:name="_Toc238736204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18</w:t>
      </w:r>
      <w:r>
        <w:tab/>
      </w:r>
      <w:r w:rsidRPr="33D7F3D5">
        <w:rPr>
          <w:rFonts w:ascii="Roboto" w:eastAsia="Roboto" w:hAnsi="Roboto" w:cs="Roboto"/>
          <w:bCs/>
          <w:szCs w:val="28"/>
        </w:rPr>
        <w:t>Tonsåsen</w:t>
      </w:r>
      <w:bookmarkEnd w:id="24"/>
    </w:p>
    <w:p w14:paraId="467E1F6C" w14:textId="5930C848" w:rsidR="000A3487" w:rsidRDefault="00AC59DA" w:rsidP="000A3487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AC59DA">
        <w:rPr>
          <w:rFonts w:ascii="Roboto" w:eastAsia="Roboto" w:hAnsi="Roboto" w:cs="Roboto"/>
          <w:bCs/>
          <w:noProof/>
          <w:color w:val="000000" w:themeColor="text1"/>
          <w:lang w:val="nn-NO"/>
        </w:rPr>
        <w:drawing>
          <wp:inline distT="0" distB="0" distL="0" distR="0" wp14:anchorId="3F8056A3" wp14:editId="2B3D6948">
            <wp:extent cx="5760085" cy="5721985"/>
            <wp:effectExtent l="0" t="0" r="0" b="0"/>
            <wp:docPr id="185569419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69419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2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A3487" w14:paraId="01B8DFD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F884B79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AC4479C" w14:textId="77777777" w:rsidR="000A3487" w:rsidRPr="001C6FC8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23,8 km</w:t>
            </w:r>
            <w:r w:rsidRPr="001C6FC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 følgende veger:</w:t>
            </w:r>
          </w:p>
          <w:p w14:paraId="36FBFFD1" w14:textId="77777777" w:rsidR="000A3487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C6FC8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1C6FC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33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23,7km</w:t>
            </w:r>
          </w:p>
          <w:p w14:paraId="7C91CE16" w14:textId="77777777" w:rsidR="000A3487" w:rsidRPr="00892BBE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892BBE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892BBE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33 GS-veg Bjørgo 0,1 km</w:t>
            </w:r>
          </w:p>
          <w:p w14:paraId="009C280B" w14:textId="77777777" w:rsidR="000A3487" w:rsidRPr="001C6FC8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25673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25673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33 Bussterminal Bjørgo</w:t>
            </w:r>
          </w:p>
        </w:tc>
      </w:tr>
      <w:tr w:rsidR="000A3487" w14:paraId="46380380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C6F737A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AADDBC8" w14:textId="77777777" w:rsidR="000A3487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DkD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på følgende veger:</w:t>
            </w:r>
          </w:p>
          <w:p w14:paraId="0AD56BA7" w14:textId="77777777" w:rsidR="000A3487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33</w:t>
            </w:r>
          </w:p>
          <w:p w14:paraId="388F9553" w14:textId="77777777" w:rsidR="000A3487" w:rsidRPr="00892BBE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892BB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GsB</w:t>
            </w:r>
            <w:proofErr w:type="spellEnd"/>
            <w:r w:rsidRPr="00892BB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på følgende veger:</w:t>
            </w:r>
          </w:p>
          <w:p w14:paraId="776058B5" w14:textId="77777777" w:rsidR="000A3487" w:rsidRDefault="000A3487">
            <w:pPr>
              <w:pStyle w:val="Ingress"/>
              <w:numPr>
                <w:ilvl w:val="0"/>
                <w:numId w:val="40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892BB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>Fv</w:t>
            </w:r>
            <w:proofErr w:type="spellEnd"/>
            <w:r w:rsidRPr="00892BBE"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33 GS-veg Bjørgo</w:t>
            </w:r>
          </w:p>
        </w:tc>
      </w:tr>
      <w:tr w:rsidR="000A3487" w14:paraId="1B1767F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DEB2721" w14:textId="77777777" w:rsidR="000A3487" w:rsidRPr="004426A0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14910D3" w14:textId="77777777" w:rsidR="000A3487" w:rsidRPr="0038565E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r w:rsidRPr="0038565E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Iht. Operativ standard for Innlandet (OSI)</w:t>
            </w:r>
          </w:p>
        </w:tc>
      </w:tr>
      <w:tr w:rsidR="000A3487" w14:paraId="0D98154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BFC2533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32C17C1" w14:textId="77777777" w:rsidR="000A3487" w:rsidRPr="0038565E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38565E">
              <w:rPr>
                <w:rFonts w:ascii="Roboto" w:eastAsia="Roboto" w:hAnsi="Roboto" w:cs="Roboto"/>
                <w:b w:val="0"/>
                <w:color w:val="000000" w:themeColor="text1"/>
              </w:rPr>
              <w:t>Iht. Operativ standard for Innlandet (OSI)</w:t>
            </w:r>
          </w:p>
        </w:tc>
      </w:tr>
      <w:tr w:rsidR="000A3487" w14:paraId="0A7FA0B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E74967D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9BE0981" w14:textId="77777777" w:rsidR="000A3487" w:rsidRPr="00F444DE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A15D6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3A15D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med begrenset bruk av salt iht. Operativ standard for Innlandet (OSI). Behov avklares med byggherre.</w:t>
            </w:r>
          </w:p>
        </w:tc>
      </w:tr>
      <w:tr w:rsidR="000A3487" w14:paraId="3045CF6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D462456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6ECE17D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</w:p>
          <w:p w14:paraId="289367FB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Brøytebil er hovedenhet for vinterdrift av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33. </w:t>
            </w:r>
          </w:p>
          <w:p w14:paraId="3A08CD6B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Brøytetraktor bistår med brøyting ved behov, rydding av bussterminal, holdeplasser og vinterdrift av gangveg.</w:t>
            </w:r>
          </w:p>
          <w:p w14:paraId="7EBD556A" w14:textId="77777777" w:rsidR="000A3487" w:rsidRPr="00D4046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082B1A7" w14:textId="77777777" w:rsidR="000A3487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70E62E1B" w14:textId="77777777" w:rsidR="000A3487" w:rsidRPr="00D83DDC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983A4DD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5A589138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12C7F081" w14:textId="77777777" w:rsidR="000A3487" w:rsidRPr="00D83DDC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B625291" w14:textId="77777777" w:rsidR="000A3487" w:rsidRPr="00604089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Busslommer: </w:t>
            </w:r>
            <w:r>
              <w:rPr>
                <w:rFonts w:cs="Roboto"/>
                <w:b w:val="0"/>
                <w:color w:val="000000" w:themeColor="text1"/>
              </w:rPr>
              <w:t>Inkludert. Busslommer med fortau.</w:t>
            </w:r>
          </w:p>
          <w:p w14:paraId="26064604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59B8C9EA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2126F445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6E75C1DF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69B7ACE" w14:textId="77777777" w:rsidR="000A3487" w:rsidRPr="00795A2E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05C2EECE" w14:textId="77777777" w:rsidR="000A3487" w:rsidRPr="00055E2B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25010A1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Nei</w:t>
            </w:r>
          </w:p>
          <w:p w14:paraId="749AC860" w14:textId="77777777" w:rsidR="000A3487" w:rsidRPr="00A16608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1060D8C" w14:textId="77777777" w:rsidR="000A3487" w:rsidRPr="00B038AF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F5175E">
              <w:rPr>
                <w:rFonts w:cs="Roboto"/>
                <w:b w:val="0"/>
                <w:color w:val="000000" w:themeColor="text1"/>
              </w:rPr>
              <w:t>7 – 8 meter</w:t>
            </w:r>
          </w:p>
          <w:p w14:paraId="1042ABAC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68C0AA0B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>
              <w:rPr>
                <w:rFonts w:cs="Roboto"/>
                <w:b w:val="0"/>
                <w:color w:val="000000" w:themeColor="text1"/>
              </w:rPr>
              <w:t>1970 - 2280</w:t>
            </w:r>
          </w:p>
          <w:p w14:paraId="4248498E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6A3A9317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9078CC">
              <w:rPr>
                <w:rFonts w:cs="Roboto"/>
                <w:b w:val="0"/>
                <w:color w:val="000000" w:themeColor="text1"/>
              </w:rPr>
              <w:t>En del høydeforskjell på roden</w:t>
            </w:r>
            <w:r>
              <w:rPr>
                <w:rFonts w:cs="Roboto"/>
                <w:b w:val="0"/>
                <w:color w:val="000000" w:themeColor="text1"/>
              </w:rPr>
              <w:t>, ellers god geometri.</w:t>
            </w:r>
          </w:p>
          <w:p w14:paraId="6429D6A2" w14:textId="77777777" w:rsidR="000A3487" w:rsidRPr="00270489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341BF9AA" w14:textId="77777777" w:rsidR="000A3487" w:rsidRPr="001A12C5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135A04">
              <w:rPr>
                <w:rFonts w:cs="Roboto"/>
                <w:b w:val="0"/>
                <w:color w:val="000000" w:themeColor="text1"/>
              </w:rPr>
              <w:t xml:space="preserve">Varierende værforhold på roden. Det er høyt hastighetsnivå på </w:t>
            </w:r>
            <w:proofErr w:type="spellStart"/>
            <w:r w:rsidRPr="00135A04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135A04">
              <w:rPr>
                <w:rFonts w:cs="Roboto"/>
                <w:b w:val="0"/>
                <w:color w:val="000000" w:themeColor="text1"/>
              </w:rPr>
              <w:t xml:space="preserve"> 33.</w:t>
            </w:r>
          </w:p>
        </w:tc>
      </w:tr>
      <w:tr w:rsidR="000A3487" w14:paraId="2FCF3C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132FB7D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005BB03" w14:textId="7BBC2236" w:rsidR="00E32615" w:rsidRDefault="00E32615" w:rsidP="00E3261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18.76</w:t>
            </w:r>
            <w:r w:rsidR="00EE5AB1">
              <w:rPr>
                <w:rFonts w:cs="Roboto"/>
                <w:b w:val="0"/>
                <w:color w:val="000000" w:themeColor="text1"/>
              </w:rPr>
              <w:t>13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Lastebil med vinterutstyr. </w:t>
            </w:r>
            <w:r w:rsidR="009250BB">
              <w:rPr>
                <w:rFonts w:cs="Roboto"/>
                <w:b w:val="0"/>
                <w:color w:val="000000" w:themeColor="text1"/>
              </w:rPr>
              <w:t>Svingbar p</w:t>
            </w:r>
            <w:r w:rsidR="00004197" w:rsidRPr="005D5254">
              <w:rPr>
                <w:rFonts w:ascii="Roboto" w:eastAsia="Roboto" w:hAnsi="Roboto" w:cs="Roboto"/>
                <w:b w:val="0"/>
                <w:color w:val="000000" w:themeColor="text1"/>
              </w:rPr>
              <w:t>log type høyutkast type GMI HDA- 280 eller tilsvarende</w:t>
            </w:r>
            <w:r w:rsidR="00004197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  <w:r w:rsidR="00EE5AB1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</w:p>
          <w:p w14:paraId="66E43F4C" w14:textId="137BBF79" w:rsidR="00E32615" w:rsidRDefault="00E32615" w:rsidP="00E3261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18.771</w:t>
            </w:r>
            <w:r w:rsidR="009C2CAB">
              <w:rPr>
                <w:rFonts w:cs="Roboto"/>
                <w:b w:val="0"/>
                <w:color w:val="000000" w:themeColor="text1"/>
              </w:rPr>
              <w:t>8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Traktor min 230 Hk med vinterutstyr. </w:t>
            </w:r>
            <w:r w:rsidR="000E28AC">
              <w:rPr>
                <w:rFonts w:cs="Roboto"/>
                <w:b w:val="0"/>
                <w:color w:val="000000" w:themeColor="text1"/>
              </w:rPr>
              <w:t xml:space="preserve">Svingbar </w:t>
            </w:r>
            <w:r w:rsidR="00253AE9">
              <w:rPr>
                <w:rFonts w:cs="Roboto"/>
                <w:b w:val="0"/>
                <w:color w:val="000000" w:themeColor="text1"/>
              </w:rPr>
              <w:t>plog type v</w:t>
            </w:r>
            <w:r w:rsidR="007539A2" w:rsidRPr="00253AE9">
              <w:rPr>
                <w:rFonts w:cs="Roboto"/>
                <w:b w:val="0"/>
                <w:color w:val="000000" w:themeColor="text1"/>
              </w:rPr>
              <w:t>ikeplog</w:t>
            </w:r>
            <w:r w:rsidR="007539A2">
              <w:rPr>
                <w:rFonts w:cs="Roboto"/>
                <w:b w:val="0"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tilsvarende</w:t>
            </w:r>
            <w:r w:rsidR="00253AE9">
              <w:rPr>
                <w:rFonts w:cs="Roboto"/>
                <w:b w:val="0"/>
                <w:color w:val="000000" w:themeColor="text1"/>
              </w:rPr>
              <w:t>.</w:t>
            </w:r>
          </w:p>
          <w:p w14:paraId="3F796ADF" w14:textId="77777777" w:rsidR="00E32615" w:rsidRDefault="00E3261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  <w:p w14:paraId="7A7D310A" w14:textId="77777777" w:rsidR="000A3487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000A3487" w14:paraId="46089D0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C580B52" w14:textId="77777777" w:rsidR="000A3487" w:rsidRPr="33D7F3D5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8B72B66" w14:textId="62929A10" w:rsidR="000A3487" w:rsidRPr="00BB59C1" w:rsidRDefault="0038647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green"/>
              </w:rPr>
            </w:pPr>
            <w:r w:rsidRPr="00CF3222">
              <w:rPr>
                <w:rFonts w:ascii="Roboto" w:eastAsia="Roboto" w:hAnsi="Roboto" w:cs="Roboto"/>
                <w:b w:val="0"/>
                <w:color w:val="000000" w:themeColor="text1"/>
              </w:rPr>
              <w:t>Under beredskapsperioden skal lastebilen være stasjonert i oppvarmet garasje</w:t>
            </w:r>
            <w:r w:rsidR="00085F17" w:rsidRPr="00CF322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i umiddelbar nærhet av roden</w:t>
            </w:r>
            <w:r w:rsidRPr="00CF3222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0A3487" w14:paraId="40E8C95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37CFF7E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D625877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4C4FBB9E" w14:textId="77777777">
        <w:trPr>
          <w:trHeight w:val="9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D7FD41C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BF90C0A" w14:textId="77777777" w:rsidR="000A3487" w:rsidRDefault="000A3487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0A3487" w14:paraId="7D64CF0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9DD6A1A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2E3C28C9" w14:textId="77777777" w:rsidR="000A3487" w:rsidRDefault="000A3487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4F5697B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Forsterket krav til friksjon: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5DC71F1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550C17B8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4BF6E0A2" w14:textId="77777777" w:rsidR="000A3487" w:rsidRPr="004A067A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4A067A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4A067A">
              <w:rPr>
                <w:rFonts w:cs="Roboto"/>
                <w:b w:val="0"/>
                <w:bCs/>
              </w:rPr>
              <w:t>kjøving</w:t>
            </w:r>
            <w:proofErr w:type="spellEnd"/>
            <w:r w:rsidRPr="004A067A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59148B2E" w14:textId="77777777" w:rsidR="000A3487" w:rsidRPr="004A067A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42C45DF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Spesielle tiltak før vårløsning: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31812D8A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3BCE372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Fokksnø: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406E5DDD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513ABC5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Vinterstengte veger: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3EB17F28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A67EC29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Snøskredfare: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Nei. </w:t>
            </w:r>
          </w:p>
          <w:p w14:paraId="3FDBB770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B1915A8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Farlige punkter på vegen for gjennomføringen: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Det forekommer punkter på roden med manglende rekkverk og hindringer innenfor vegens sikkerhetssone som må hensyntas ved utførelse.</w:t>
            </w:r>
          </w:p>
          <w:p w14:paraId="3C60C34B" w14:textId="77777777" w:rsidR="000A3487" w:rsidRPr="004A067A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730F86C" w14:textId="77777777" w:rsidR="000A3487" w:rsidRPr="004A067A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Cs/>
                <w:color w:val="000000" w:themeColor="text1"/>
              </w:rPr>
              <w:t xml:space="preserve">Øvrige forhold: </w:t>
            </w: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Behov for fresing langs støyskjermer for </w:t>
            </w: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snøopplag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</w:t>
            </w: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33 S14 D1 m10400 – 11300 må </w:t>
            </w:r>
            <w:proofErr w:type="gram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påregnes</w:t>
            </w:r>
            <w:proofErr w:type="gram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5CB741D1" w14:textId="77777777" w:rsidR="000A3487" w:rsidRPr="004A067A" w:rsidRDefault="000A3487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449A583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F684E04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F85A1BA" w14:textId="77777777" w:rsidR="000A3487" w:rsidRPr="00BE2061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BE2061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A3487" w14:paraId="183B730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03691A3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87E16BE" w14:textId="77777777" w:rsidR="000A3487" w:rsidRPr="00E660D4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A3487" w14:paraId="5A362E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BB8C50F" w14:textId="77777777" w:rsidR="000A3487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A6CB168" w14:textId="77777777" w:rsidR="000A3487" w:rsidRPr="00662702" w:rsidRDefault="000A3487">
            <w:pPr>
              <w:pStyle w:val="Ingress"/>
              <w:numPr>
                <w:ilvl w:val="0"/>
                <w:numId w:val="41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</w:rPr>
            </w:pPr>
            <w:r>
              <w:rPr>
                <w:rStyle w:val="normaltextrun"/>
                <w:b w:val="0"/>
                <w:bCs/>
                <w:color w:val="000000"/>
              </w:rPr>
              <w:t>Tilstrebe «pu</w:t>
            </w:r>
            <w:r>
              <w:rPr>
                <w:rStyle w:val="normaltextrun"/>
                <w:b w:val="0"/>
                <w:bCs/>
              </w:rPr>
              <w:t>nktstrøing» (Svinger bakker ol).</w:t>
            </w:r>
          </w:p>
          <w:p w14:paraId="2658512C" w14:textId="77777777" w:rsidR="000A3487" w:rsidRDefault="000A3487">
            <w:pPr>
              <w:pStyle w:val="Ingress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>.</w:t>
            </w:r>
          </w:p>
          <w:p w14:paraId="76DEBE44" w14:textId="252ED4EF" w:rsidR="00085F17" w:rsidRPr="00662702" w:rsidRDefault="00085F17">
            <w:pPr>
              <w:pStyle w:val="Ingress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EE78DB">
              <w:rPr>
                <w:rFonts w:cs="Roboto"/>
                <w:b w:val="0"/>
                <w:color w:val="000000" w:themeColor="text1"/>
              </w:rPr>
              <w:t>Etter avtale med byggherre vil enheten bli benyttes til å legge fastsand på andre roder også når forholdene tilser dette.</w:t>
            </w:r>
          </w:p>
        </w:tc>
      </w:tr>
    </w:tbl>
    <w:p w14:paraId="26BF93C1" w14:textId="77777777" w:rsidR="00AC59DA" w:rsidRPr="00AC59DA" w:rsidRDefault="00AC59DA" w:rsidP="00AC59DA"/>
    <w:p w14:paraId="6BA6224E" w14:textId="6C41F7AE" w:rsidR="000A3487" w:rsidRDefault="000A3487" w:rsidP="000A3487">
      <w:pPr>
        <w:pStyle w:val="Overskrift3"/>
        <w:rPr>
          <w:rFonts w:ascii="Roboto" w:eastAsia="Roboto" w:hAnsi="Roboto" w:cs="Roboto"/>
          <w:bCs/>
          <w:szCs w:val="28"/>
        </w:rPr>
      </w:pPr>
      <w:bookmarkStart w:id="25" w:name="_Toc238736205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19</w:t>
      </w:r>
      <w:r>
        <w:tab/>
      </w:r>
      <w:r w:rsidRPr="33D7F3D5">
        <w:rPr>
          <w:rFonts w:ascii="Roboto" w:eastAsia="Roboto" w:hAnsi="Roboto" w:cs="Roboto"/>
          <w:bCs/>
          <w:szCs w:val="28"/>
        </w:rPr>
        <w:t>Etnedalen</w:t>
      </w:r>
      <w:bookmarkEnd w:id="25"/>
    </w:p>
    <w:p w14:paraId="2742C7C7" w14:textId="7B12B499" w:rsidR="000A3487" w:rsidRDefault="00AC59DA" w:rsidP="000A3487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AC59DA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17A7425A" wp14:editId="6554F4FC">
            <wp:extent cx="5760085" cy="6610985"/>
            <wp:effectExtent l="0" t="0" r="0" b="0"/>
            <wp:docPr id="131472745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72745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1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A3487" w14:paraId="35ED444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7F6D7E3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3C4FAF3" w14:textId="77777777" w:rsidR="000A3487" w:rsidRPr="00190E1C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64,6 km</w:t>
            </w:r>
            <w:r w:rsidRPr="00190E1C">
              <w:rPr>
                <w:rFonts w:ascii="Roboto" w:eastAsia="Roboto" w:hAnsi="Roboto" w:cs="Roboto"/>
                <w:b w:val="0"/>
                <w:color w:val="000000" w:themeColor="text1"/>
              </w:rPr>
              <w:t>, fordelt på:</w:t>
            </w:r>
          </w:p>
          <w:p w14:paraId="16DC342A" w14:textId="77777777" w:rsidR="000A3487" w:rsidRPr="003D49E7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190E1C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190E1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29</w:t>
            </w:r>
            <w:r w:rsidRPr="003D49E7">
              <w:rPr>
                <w:rFonts w:ascii="Roboto" w:eastAsia="Roboto" w:hAnsi="Roboto" w:cs="Roboto"/>
                <w:b w:val="0"/>
                <w:color w:val="000000" w:themeColor="text1"/>
              </w:rPr>
              <w:t>,7 km</w:t>
            </w:r>
          </w:p>
          <w:p w14:paraId="18C9FAB7" w14:textId="77777777" w:rsidR="000A3487" w:rsidRPr="003D49E7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D49E7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3D49E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2474 7,5 km</w:t>
            </w:r>
          </w:p>
          <w:p w14:paraId="17A3EE96" w14:textId="77777777" w:rsidR="000A3487" w:rsidRPr="003D49E7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</w:pPr>
            <w:proofErr w:type="spellStart"/>
            <w:r w:rsidRPr="003D49E7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>Fv</w:t>
            </w:r>
            <w:proofErr w:type="spellEnd"/>
            <w:r w:rsidRPr="003D49E7">
              <w:rPr>
                <w:rFonts w:ascii="Roboto" w:eastAsia="Roboto" w:hAnsi="Roboto" w:cs="Roboto"/>
                <w:b w:val="0"/>
                <w:color w:val="000000" w:themeColor="text1"/>
                <w:lang w:val="en-US"/>
              </w:rPr>
              <w:t xml:space="preserve"> 2442 18,7 km</w:t>
            </w:r>
          </w:p>
          <w:p w14:paraId="0704BB80" w14:textId="77777777" w:rsidR="000A3487" w:rsidRPr="003D49E7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D49E7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3D49E7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2472 8,7 km</w:t>
            </w:r>
          </w:p>
          <w:p w14:paraId="5B99CA28" w14:textId="77777777" w:rsidR="000A3487" w:rsidRPr="00190E1C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  <w:highlight w:val="yellow"/>
              </w:rPr>
            </w:pPr>
          </w:p>
        </w:tc>
      </w:tr>
      <w:tr w:rsidR="000A3487" w14:paraId="51E7832F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A608F1C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55F1E09" w14:textId="77777777" w:rsidR="000A3487" w:rsidRPr="004A067A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DkD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7D0FF238" w14:textId="77777777" w:rsidR="000A3487" w:rsidRPr="004A067A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 </w:t>
            </w: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Høljerast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– Flatøygard</w:t>
            </w:r>
          </w:p>
          <w:p w14:paraId="67CC3BF6" w14:textId="77777777" w:rsidR="000A3487" w:rsidRPr="004A067A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2474</w:t>
            </w:r>
          </w:p>
          <w:p w14:paraId="212542AE" w14:textId="77777777" w:rsidR="000A3487" w:rsidRPr="004A067A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DkE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på følgende veger:</w:t>
            </w:r>
          </w:p>
          <w:p w14:paraId="2D7BDFC9" w14:textId="77777777" w:rsidR="000A3487" w:rsidRPr="004A067A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251 Flatøygard – Smiugard</w:t>
            </w:r>
          </w:p>
          <w:p w14:paraId="0444DBF1" w14:textId="77777777" w:rsidR="000A3487" w:rsidRPr="004A067A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 </w:t>
            </w: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Lundmo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– Lenningen</w:t>
            </w:r>
          </w:p>
          <w:p w14:paraId="60B66FAF" w14:textId="77777777" w:rsidR="000A3487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  <w:proofErr w:type="spellStart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4A067A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2472</w:t>
            </w:r>
            <w:r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  <w:t xml:space="preserve"> </w:t>
            </w:r>
          </w:p>
        </w:tc>
      </w:tr>
      <w:tr w:rsidR="000A3487" w14:paraId="7BF69EE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9A09085" w14:textId="77777777" w:rsidR="000A3487" w:rsidRPr="00BB6F2F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FD50E1D" w14:textId="77777777" w:rsidR="000A3487" w:rsidRPr="00BB6F2F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BB6F2F">
              <w:rPr>
                <w:rFonts w:cs="Roboto"/>
                <w:color w:val="000000"/>
                <w:sz w:val="24"/>
                <w:szCs w:val="24"/>
              </w:rPr>
              <w:t>Iht</w:t>
            </w:r>
            <w:proofErr w:type="spellEnd"/>
            <w:r w:rsidRPr="00BB6F2F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  <w:r w:rsidRPr="00BB6F2F">
              <w:rPr>
                <w:sz w:val="24"/>
                <w:szCs w:val="24"/>
              </w:rPr>
              <w:t>Operativ standard for Innlandet (OSI)</w:t>
            </w:r>
          </w:p>
          <w:p w14:paraId="0B8B5989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410F6C5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F3BF936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AD4640E" w14:textId="77777777" w:rsidR="000A3487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  <w:highlight w:val="yellow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</w:t>
            </w:r>
          </w:p>
        </w:tc>
      </w:tr>
      <w:tr w:rsidR="000A3487" w14:paraId="6686EF3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7BB2364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1495D24" w14:textId="77777777" w:rsidR="000A3487" w:rsidRPr="00843FE3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A3487" w14:paraId="79153BF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192FEB8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F42C377" w14:textId="77777777" w:rsidR="000A3487" w:rsidRPr="00843FE3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</w:p>
          <w:p w14:paraId="1F519848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Brøytebil er tiltenkt vinterdrift 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251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Høljerast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– Flatøygard,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2474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2442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Lundmo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–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Smiugardskrysset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.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251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2474 prioriteres først.</w:t>
            </w:r>
          </w:p>
          <w:p w14:paraId="184BB2CA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2B169E70" w14:textId="77777777" w:rsidR="000A3487" w:rsidRPr="00843FE3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 xml:space="preserve">Brøytetraktor er tiltenkt vinterdrift 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251 Flatøygard –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Smiugardskrysset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,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2472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2442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Smiugardskrysset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- Lenningen. </w:t>
            </w:r>
          </w:p>
          <w:p w14:paraId="1DC90B3A" w14:textId="77777777" w:rsidR="000A3487" w:rsidRPr="00EA7780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4C0700F" w14:textId="77777777" w:rsidR="000A3487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2597CDF0" w14:textId="77777777" w:rsidR="000A3487" w:rsidRPr="00D83DDC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BC42589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3EE0DF32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53DF669E" w14:textId="77777777" w:rsidR="000A3487" w:rsidRPr="00D83DDC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C7092FD" w14:textId="77777777" w:rsidR="000A3487" w:rsidRPr="00DA63E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Busslommer: </w:t>
            </w:r>
            <w:r w:rsidRPr="00DA63E7">
              <w:rPr>
                <w:rFonts w:cs="Roboto"/>
                <w:b w:val="0"/>
                <w:color w:val="000000" w:themeColor="text1"/>
              </w:rPr>
              <w:t>Inkludert.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233F91">
              <w:rPr>
                <w:rFonts w:cs="Roboto"/>
                <w:b w:val="0"/>
                <w:color w:val="000000" w:themeColor="text1"/>
              </w:rPr>
              <w:t xml:space="preserve">Busslommer med fortau </w:t>
            </w:r>
            <w:r>
              <w:rPr>
                <w:rFonts w:cs="Roboto"/>
                <w:b w:val="0"/>
                <w:color w:val="000000" w:themeColor="text1"/>
              </w:rPr>
              <w:t xml:space="preserve">og 30m GS-veg </w:t>
            </w:r>
            <w:r w:rsidRPr="00233F91">
              <w:rPr>
                <w:rFonts w:cs="Roboto"/>
                <w:b w:val="0"/>
                <w:color w:val="000000" w:themeColor="text1"/>
              </w:rPr>
              <w:t xml:space="preserve">på </w:t>
            </w:r>
            <w:proofErr w:type="spellStart"/>
            <w:r w:rsidRPr="00233F91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233F91">
              <w:rPr>
                <w:rFonts w:cs="Roboto"/>
                <w:b w:val="0"/>
                <w:color w:val="000000" w:themeColor="text1"/>
              </w:rPr>
              <w:t xml:space="preserve"> 251 S1D1 m6850.</w:t>
            </w:r>
          </w:p>
          <w:p w14:paraId="45C3DAB6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05AA5A0D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734D67B5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7B90736D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FA9135B" w14:textId="77777777" w:rsidR="000A3487" w:rsidRPr="00342489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44588684" w14:textId="77777777" w:rsidR="000A3487" w:rsidRPr="00055E2B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32D448E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Bruflat sentrum.</w:t>
            </w:r>
          </w:p>
          <w:p w14:paraId="4AABC3D1" w14:textId="77777777" w:rsidR="000A3487" w:rsidRPr="00A16608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3A8406A9" w14:textId="77777777" w:rsidR="000A3487" w:rsidRPr="008C6A93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lastRenderedPageBreak/>
              <w:t>Vegbredde: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Pr="0034416B">
              <w:rPr>
                <w:rFonts w:cs="Roboto"/>
                <w:b w:val="0"/>
                <w:color w:val="000000" w:themeColor="text1"/>
              </w:rPr>
              <w:t>5 – 6,5 meter</w:t>
            </w:r>
          </w:p>
          <w:p w14:paraId="76006426" w14:textId="77777777" w:rsidR="000A3487" w:rsidRPr="00A16608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80EEF15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Pr="002E7226">
              <w:rPr>
                <w:rFonts w:cs="Roboto"/>
                <w:b w:val="0"/>
                <w:color w:val="000000" w:themeColor="text1"/>
              </w:rPr>
              <w:t>260 - 700</w:t>
            </w:r>
          </w:p>
          <w:p w14:paraId="3FF6B40C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6660BC5" w14:textId="77777777" w:rsidR="000A3487" w:rsidRPr="00342489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 xml:space="preserve">Noen høydeforskjeller på roden. </w:t>
            </w:r>
          </w:p>
          <w:p w14:paraId="43DE757C" w14:textId="77777777" w:rsidR="000A3487" w:rsidRPr="00342489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484DE5B2" w14:textId="77777777" w:rsidR="000A3487" w:rsidRPr="00342489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</w:p>
          <w:p w14:paraId="6F71BAB9" w14:textId="77777777" w:rsidR="000A3487" w:rsidRPr="00B24DC3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Brøytebil</w:t>
            </w:r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må </w:t>
            </w:r>
            <w:proofErr w:type="gramStart"/>
            <w:r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påregne</w:t>
            </w:r>
            <w:proofErr w:type="gramEnd"/>
            <w:r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å </w:t>
            </w:r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bistå med brøyting av nordre del av roden når det er utfordringer med fokksnø på </w:t>
            </w:r>
            <w:proofErr w:type="spellStart"/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fv</w:t>
            </w:r>
            <w:proofErr w:type="spellEnd"/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2442 og </w:t>
            </w:r>
            <w:proofErr w:type="spellStart"/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fv</w:t>
            </w:r>
            <w:proofErr w:type="spellEnd"/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 xml:space="preserve"> 2472 som reduserer kapasitet til </w:t>
            </w:r>
            <w:r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brøyte</w:t>
            </w:r>
            <w:r w:rsidRPr="00342489">
              <w:rPr>
                <w:rFonts w:ascii="Roboto" w:eastAsia="Roboto" w:hAnsi="Roboto" w:cs="Roboto"/>
                <w:b w:val="0"/>
                <w:bCs/>
                <w:color w:val="000000" w:themeColor="text1"/>
              </w:rPr>
              <w:t>traktor.</w:t>
            </w:r>
          </w:p>
        </w:tc>
      </w:tr>
      <w:tr w:rsidR="000A3487" w14:paraId="21D38A8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EAAA788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3712B938" w14:textId="6A5E3A5E" w:rsidR="0097252B" w:rsidRDefault="0097252B" w:rsidP="0097252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</w:t>
            </w:r>
            <w:r w:rsidR="007949C4">
              <w:rPr>
                <w:rFonts w:cs="Roboto"/>
                <w:b w:val="0"/>
                <w:color w:val="000000" w:themeColor="text1"/>
              </w:rPr>
              <w:t>6312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Lastebil med vinterutstyr. </w:t>
            </w:r>
            <w:r w:rsidR="001E03C8">
              <w:rPr>
                <w:rFonts w:cs="Roboto"/>
                <w:b w:val="0"/>
                <w:color w:val="000000" w:themeColor="text1"/>
              </w:rPr>
              <w:t>Svingbar p</w:t>
            </w:r>
            <w:r w:rsidRPr="005D5254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log type </w:t>
            </w:r>
            <w:r w:rsidR="007949C4">
              <w:rPr>
                <w:rFonts w:ascii="Roboto" w:eastAsia="Roboto" w:hAnsi="Roboto" w:cs="Roboto"/>
                <w:b w:val="0"/>
                <w:color w:val="000000" w:themeColor="text1"/>
              </w:rPr>
              <w:t>D70 eller tilsvarende</w:t>
            </w:r>
            <w:r w:rsidR="0034520E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  <w:p w14:paraId="645879C6" w14:textId="7C519B1A" w:rsidR="0097252B" w:rsidRDefault="0097252B" w:rsidP="0097252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18.771</w:t>
            </w:r>
            <w:r w:rsidR="007446E0">
              <w:rPr>
                <w:rFonts w:cs="Roboto"/>
                <w:b w:val="0"/>
                <w:color w:val="000000" w:themeColor="text1"/>
              </w:rPr>
              <w:t>9</w:t>
            </w:r>
            <w:r>
              <w:rPr>
                <w:rFonts w:cs="Roboto"/>
                <w:b w:val="0"/>
                <w:color w:val="000000" w:themeColor="text1"/>
              </w:rPr>
              <w:t xml:space="preserve"> Vinterberedskap, Traktor min 230 Hk med vinterutstyr. </w:t>
            </w:r>
            <w:r w:rsidR="001E03C8">
              <w:rPr>
                <w:rFonts w:cs="Roboto"/>
                <w:b w:val="0"/>
                <w:color w:val="000000" w:themeColor="text1"/>
              </w:rPr>
              <w:t>Svingbar p</w:t>
            </w:r>
            <w:r>
              <w:rPr>
                <w:rFonts w:cs="Roboto"/>
                <w:b w:val="0"/>
                <w:color w:val="000000" w:themeColor="text1"/>
              </w:rPr>
              <w:t xml:space="preserve">log type </w:t>
            </w:r>
            <w:r w:rsidRPr="007446E0">
              <w:rPr>
                <w:rFonts w:cs="Roboto"/>
                <w:b w:val="0"/>
                <w:color w:val="000000" w:themeColor="text1"/>
              </w:rPr>
              <w:t>D70</w:t>
            </w:r>
            <w:r>
              <w:rPr>
                <w:rFonts w:cs="Roboto"/>
                <w:b w:val="0"/>
                <w:color w:val="000000" w:themeColor="text1"/>
              </w:rPr>
              <w:t xml:space="preserve"> eller</w:t>
            </w:r>
            <w:r w:rsidR="007446E0">
              <w:rPr>
                <w:rFonts w:cs="Roboto"/>
                <w:b w:val="0"/>
                <w:color w:val="000000" w:themeColor="text1"/>
              </w:rPr>
              <w:t xml:space="preserve"> </w:t>
            </w:r>
            <w:proofErr w:type="gramStart"/>
            <w:r>
              <w:rPr>
                <w:rFonts w:cs="Roboto"/>
                <w:b w:val="0"/>
                <w:color w:val="000000" w:themeColor="text1"/>
              </w:rPr>
              <w:t>tilsvarende.-</w:t>
            </w:r>
            <w:proofErr w:type="gramEnd"/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</w:p>
          <w:p w14:paraId="19CFDFE5" w14:textId="09F79F03" w:rsidR="00897ED4" w:rsidRDefault="00897ED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  <w:p w14:paraId="30ED7CA5" w14:textId="77777777" w:rsidR="000A3487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000A3487" w14:paraId="3D52A0E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B75320E" w14:textId="77777777" w:rsidR="000A3487" w:rsidRPr="33D7F3D5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A0E2FF4" w14:textId="77777777" w:rsidR="000A3487" w:rsidRPr="33D7F3D5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</w:rPr>
            </w:pPr>
          </w:p>
        </w:tc>
      </w:tr>
      <w:tr w:rsidR="000A3487" w14:paraId="4332F6E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5F44C30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281B87BC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4D13425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5372AA7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06C12A0" w14:textId="77777777" w:rsidR="000A3487" w:rsidRDefault="000A3487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0A3487" w14:paraId="73B3EF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6E3EE1F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2133189E" w14:textId="77777777" w:rsidR="000A3487" w:rsidRDefault="000A3487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0443AE4" w14:textId="77777777" w:rsidR="000A3487" w:rsidRPr="00E42B4F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 xml:space="preserve">Forsterket krav til friksjon: </w:t>
            </w:r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4942056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1A93F1D" w14:textId="77777777" w:rsidR="000A3487" w:rsidRPr="00E42B4F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24E6F408" w14:textId="77777777" w:rsidR="000A3487" w:rsidRPr="00E42B4F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E42B4F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E42B4F">
              <w:rPr>
                <w:rFonts w:cs="Roboto"/>
                <w:b w:val="0"/>
                <w:bCs/>
              </w:rPr>
              <w:t>kjøving</w:t>
            </w:r>
            <w:proofErr w:type="spellEnd"/>
            <w:r w:rsidRPr="00E42B4F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4B2CAF19" w14:textId="77777777" w:rsidR="000A3487" w:rsidRPr="00E42B4F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0C4623E8" w14:textId="77777777" w:rsidR="000A3487" w:rsidRPr="00E42B4F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 xml:space="preserve">Spesielle tiltak før vårløsning: </w:t>
            </w:r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79DC3C3E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110002DF" w14:textId="77777777" w:rsidR="000A3487" w:rsidRPr="00E42B4F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 xml:space="preserve">Fokksnø: </w:t>
            </w:r>
          </w:p>
          <w:p w14:paraId="487AF1AA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- </w:t>
            </w:r>
            <w:proofErr w:type="spellStart"/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 S5D1 m2800 – S7D1 m800, gjelder flere partier på denne strekningen. </w:t>
            </w:r>
          </w:p>
          <w:p w14:paraId="2F95D9A1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  <w:p w14:paraId="22CACB49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 xml:space="preserve">- </w:t>
            </w:r>
            <w:proofErr w:type="spellStart"/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2472 S1D1 m 2200 – 8700, gjelder flere partier på denne strekningen.</w:t>
            </w:r>
          </w:p>
          <w:p w14:paraId="58E5622B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72F403BA" w14:textId="77777777" w:rsidR="000A3487" w:rsidRPr="00E42B4F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 xml:space="preserve">Vinterstengte veger: </w:t>
            </w:r>
            <w:proofErr w:type="spellStart"/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 på strekningen Lenningen – Oppsjøen. Behov for brøyting i oktober før vinterstenging avtales med byggherre. </w:t>
            </w:r>
          </w:p>
          <w:p w14:paraId="163FFD4B" w14:textId="77777777" w:rsidR="000A3487" w:rsidRPr="00E42B4F" w:rsidRDefault="000A3487">
            <w:pPr>
              <w:pStyle w:val="Ingress"/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  <w:p w14:paraId="2FE4F080" w14:textId="77777777" w:rsidR="000A3487" w:rsidRPr="00E42B4F" w:rsidRDefault="000A3487">
            <w:pPr>
              <w:pStyle w:val="Ingress"/>
              <w:spacing w:before="0" w:after="0"/>
              <w:ind w:left="92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 w:val="0"/>
              </w:rPr>
              <w:t>Viser til D2-I-Informasjon og supplerende opplysninger.</w:t>
            </w:r>
          </w:p>
          <w:p w14:paraId="7CEB388F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6E5D2E3" w14:textId="77777777" w:rsidR="000A3487" w:rsidRPr="00E42B4F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 xml:space="preserve">Snøskredfare: </w:t>
            </w:r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19D841EF" w14:textId="77777777" w:rsidR="000A3487" w:rsidRPr="00E42B4F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F356C3A" w14:textId="77777777" w:rsidR="000A3487" w:rsidRPr="00E42B4F" w:rsidRDefault="000A3487" w:rsidP="00E42B4F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42B4F">
              <w:rPr>
                <w:rFonts w:ascii="Roboto" w:eastAsia="Roboto" w:hAnsi="Roboto" w:cs="Roboto"/>
                <w:bCs/>
                <w:color w:val="000000" w:themeColor="text1"/>
              </w:rPr>
              <w:t xml:space="preserve">Farlige punkter på vegen for gjennomføringen: </w:t>
            </w:r>
            <w:r w:rsidRPr="00E42B4F">
              <w:rPr>
                <w:rFonts w:ascii="Roboto" w:eastAsia="Roboto" w:hAnsi="Roboto" w:cs="Roboto"/>
                <w:b w:val="0"/>
                <w:color w:val="000000" w:themeColor="text1"/>
              </w:rPr>
              <w:t>Det forekommer strekninger på roden med manglende rekkverk og hindringer innenfor vegens sikkerhetssone som må hensyntas ved utførelse.</w:t>
            </w:r>
          </w:p>
          <w:p w14:paraId="0DA45094" w14:textId="41FE4941" w:rsidR="00E42B4F" w:rsidRPr="00E42B4F" w:rsidRDefault="00E42B4F" w:rsidP="00E42B4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  <w:tr w:rsidR="000A3487" w14:paraId="15833C8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8EFEC8E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752FB66" w14:textId="77777777" w:rsidR="000A3487" w:rsidRPr="00733500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A3487" w14:paraId="6982734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6B654B8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BDD07D5" w14:textId="77777777" w:rsidR="000A3487" w:rsidRPr="00753799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A3487" w14:paraId="5D8F60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C8D8991" w14:textId="77777777" w:rsidR="000A3487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CE3558B" w14:textId="77777777" w:rsidR="000A3487" w:rsidRPr="00ED2EA0" w:rsidRDefault="000A3487">
            <w:pPr>
              <w:pStyle w:val="Ingress"/>
              <w:numPr>
                <w:ilvl w:val="0"/>
                <w:numId w:val="41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</w:rPr>
            </w:pPr>
            <w:r>
              <w:rPr>
                <w:rStyle w:val="normaltextrun"/>
                <w:b w:val="0"/>
                <w:bCs/>
                <w:color w:val="000000"/>
              </w:rPr>
              <w:t>Tilstrebe «pu</w:t>
            </w:r>
            <w:r>
              <w:rPr>
                <w:rStyle w:val="normaltextrun"/>
                <w:b w:val="0"/>
                <w:bCs/>
              </w:rPr>
              <w:t>nktstrøing» (Svinger bakker ol).</w:t>
            </w:r>
          </w:p>
          <w:p w14:paraId="6855957A" w14:textId="77777777" w:rsidR="000A3487" w:rsidRPr="00CE0CD6" w:rsidRDefault="000A3487">
            <w:pPr>
              <w:pStyle w:val="Ingress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  <w:p w14:paraId="36545D63" w14:textId="77777777" w:rsidR="000A3487" w:rsidRPr="00342489" w:rsidRDefault="000A3487">
            <w:pPr>
              <w:pStyle w:val="Ingress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Underliggende skjær på b</w:t>
            </w:r>
            <w:r w:rsidRPr="00ED2EA0">
              <w:rPr>
                <w:rFonts w:cs="Roboto"/>
                <w:b w:val="0"/>
                <w:bCs/>
                <w:color w:val="000000" w:themeColor="text1"/>
              </w:rPr>
              <w:t>røytebil</w:t>
            </w:r>
            <w:r>
              <w:rPr>
                <w:rFonts w:cs="Roboto"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skal brukes.</w:t>
            </w:r>
          </w:p>
        </w:tc>
      </w:tr>
    </w:tbl>
    <w:p w14:paraId="606E52CC" w14:textId="77777777" w:rsidR="000A3487" w:rsidRDefault="000A3487" w:rsidP="000A3487">
      <w:pPr>
        <w:ind w:left="0"/>
      </w:pPr>
    </w:p>
    <w:p w14:paraId="036B3A60" w14:textId="5E63F597" w:rsidR="000A3487" w:rsidRDefault="000A3487" w:rsidP="000A3487">
      <w:pPr>
        <w:pStyle w:val="Overskrift3"/>
        <w:rPr>
          <w:rFonts w:ascii="Roboto" w:eastAsia="Roboto" w:hAnsi="Roboto" w:cs="Roboto"/>
          <w:bCs/>
          <w:szCs w:val="28"/>
        </w:rPr>
      </w:pPr>
      <w:bookmarkStart w:id="26" w:name="_Toc238736206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20</w:t>
      </w:r>
      <w:r>
        <w:tab/>
      </w:r>
      <w:proofErr w:type="spellStart"/>
      <w:r>
        <w:rPr>
          <w:rFonts w:ascii="Roboto" w:eastAsia="Roboto" w:hAnsi="Roboto" w:cs="Roboto"/>
          <w:bCs/>
          <w:szCs w:val="28"/>
        </w:rPr>
        <w:t>Byfuglibygda</w:t>
      </w:r>
      <w:proofErr w:type="spellEnd"/>
      <w:r>
        <w:rPr>
          <w:rFonts w:ascii="Roboto" w:eastAsia="Roboto" w:hAnsi="Roboto" w:cs="Roboto"/>
          <w:bCs/>
          <w:szCs w:val="28"/>
        </w:rPr>
        <w:t xml:space="preserve"> og </w:t>
      </w:r>
      <w:proofErr w:type="spellStart"/>
      <w:r>
        <w:rPr>
          <w:rFonts w:ascii="Roboto" w:eastAsia="Roboto" w:hAnsi="Roboto" w:cs="Roboto"/>
          <w:bCs/>
          <w:szCs w:val="28"/>
        </w:rPr>
        <w:t>Fjellsbygda</w:t>
      </w:r>
      <w:bookmarkEnd w:id="26"/>
      <w:proofErr w:type="spellEnd"/>
    </w:p>
    <w:p w14:paraId="155DB738" w14:textId="04BB6212" w:rsidR="000A3487" w:rsidRDefault="00E41F07" w:rsidP="000A3487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E41F07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23ADF12E" wp14:editId="057D5AE8">
            <wp:extent cx="5760085" cy="6733540"/>
            <wp:effectExtent l="0" t="0" r="0" b="0"/>
            <wp:docPr id="213817816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17816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3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0A3487" w14:paraId="4DEF97D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74A9D4F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481C1DC" w14:textId="77777777" w:rsidR="000A3487" w:rsidRPr="00B91230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7906D5">
              <w:rPr>
                <w:rFonts w:ascii="Roboto" w:eastAsia="Roboto" w:hAnsi="Roboto" w:cs="Roboto"/>
                <w:b w:val="0"/>
                <w:color w:val="000000" w:themeColor="text1"/>
              </w:rPr>
              <w:t>12,5km veg,</w:t>
            </w:r>
            <w:r w:rsidRPr="00B9123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 følgende veger:</w:t>
            </w:r>
          </w:p>
          <w:p w14:paraId="50F6C673" w14:textId="77777777" w:rsidR="000A3487" w:rsidRPr="00546F38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B91230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B91230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2466 </w:t>
            </w:r>
            <w:r w:rsidRPr="00546F38">
              <w:rPr>
                <w:rFonts w:ascii="Roboto" w:eastAsia="Roboto" w:hAnsi="Roboto" w:cs="Roboto"/>
                <w:b w:val="0"/>
                <w:color w:val="000000" w:themeColor="text1"/>
              </w:rPr>
              <w:t>7,2 km</w:t>
            </w:r>
          </w:p>
          <w:p w14:paraId="26280617" w14:textId="77777777" w:rsidR="000A3487" w:rsidRPr="00546F38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 w:rsidRPr="00546F38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546F3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2468 5,3 km</w:t>
            </w:r>
          </w:p>
          <w:p w14:paraId="687E71CD" w14:textId="77777777" w:rsidR="000A3487" w:rsidRDefault="000A3487">
            <w:pPr>
              <w:pStyle w:val="Ingress"/>
              <w:numPr>
                <w:ilvl w:val="0"/>
                <w:numId w:val="41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FF426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Parkeringsplass med gangveg ved </w:t>
            </w:r>
            <w:proofErr w:type="spellStart"/>
            <w:r w:rsidRPr="00FF4269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FF4269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33 Sanatoriesvingen</w:t>
            </w:r>
          </w:p>
          <w:p w14:paraId="55E0B052" w14:textId="77777777" w:rsidR="000A3487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7D91461" w14:textId="77777777" w:rsidR="000A3487" w:rsidRPr="00FF4269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8714C9">
              <w:rPr>
                <w:rFonts w:ascii="Roboto" w:eastAsia="Roboto" w:hAnsi="Roboto" w:cs="Roboto"/>
                <w:b w:val="0"/>
                <w:color w:val="000000" w:themeColor="text1"/>
              </w:rPr>
              <w:lastRenderedPageBreak/>
              <w:t xml:space="preserve">Transport mellom veger på roden er ikke medregnet i </w:t>
            </w:r>
            <w:proofErr w:type="spellStart"/>
            <w:r w:rsidRPr="008714C9">
              <w:rPr>
                <w:rFonts w:ascii="Roboto" w:eastAsia="Roboto" w:hAnsi="Roboto" w:cs="Roboto"/>
                <w:b w:val="0"/>
                <w:color w:val="000000" w:themeColor="text1"/>
              </w:rPr>
              <w:t>rodelengde</w:t>
            </w:r>
            <w:proofErr w:type="spellEnd"/>
            <w:r w:rsidRPr="008714C9"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0A3487" w14:paraId="1E5B85FB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BA1F630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0F6E87C7" w14:textId="77777777" w:rsidR="000A3487" w:rsidRPr="00306AE8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306AE8">
              <w:rPr>
                <w:rFonts w:ascii="Roboto" w:eastAsia="Roboto" w:hAnsi="Roboto" w:cs="Roboto"/>
                <w:b w:val="0"/>
                <w:color w:val="000000" w:themeColor="text1"/>
              </w:rPr>
              <w:t>DkE</w:t>
            </w:r>
            <w:proofErr w:type="spellEnd"/>
          </w:p>
        </w:tc>
      </w:tr>
      <w:tr w:rsidR="000A3487" w14:paraId="78FB9D6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82FB9DD" w14:textId="77777777" w:rsidR="000A3487" w:rsidRPr="00EA1557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gjennombrøyting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9FA184C" w14:textId="77777777" w:rsidR="000A3487" w:rsidRPr="003E3488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3E3488">
              <w:rPr>
                <w:rFonts w:cs="Roboto"/>
                <w:color w:val="000000"/>
                <w:sz w:val="24"/>
                <w:szCs w:val="22"/>
              </w:rPr>
              <w:t>Iht</w:t>
            </w:r>
            <w:proofErr w:type="spellEnd"/>
            <w:r w:rsidRPr="003E3488">
              <w:rPr>
                <w:rFonts w:cs="Roboto"/>
                <w:color w:val="000000"/>
                <w:sz w:val="24"/>
                <w:szCs w:val="22"/>
              </w:rPr>
              <w:t xml:space="preserve"> </w:t>
            </w:r>
            <w:r w:rsidRPr="003E3488">
              <w:rPr>
                <w:sz w:val="24"/>
                <w:szCs w:val="22"/>
              </w:rPr>
              <w:t>Operativ standard for Innlandet (OSI).</w:t>
            </w:r>
          </w:p>
          <w:p w14:paraId="2A82DA40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4FD4536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7D204DB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Syklustid strøing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F112563" w14:textId="77777777" w:rsidR="000A3487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 w:val="0"/>
                <w:color w:val="000000"/>
              </w:rPr>
              <w:t>Iht</w:t>
            </w:r>
            <w:proofErr w:type="spellEnd"/>
            <w:r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Operativ standard for Innlandet (OSI).</w:t>
            </w:r>
          </w:p>
        </w:tc>
      </w:tr>
      <w:tr w:rsidR="000A3487" w14:paraId="5F811C4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F8F995D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Saltstrategi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2FB588E" w14:textId="77777777" w:rsidR="000A3487" w:rsidRPr="00E20F3D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E20F3D">
              <w:rPr>
                <w:rFonts w:ascii="Roboto" w:eastAsia="Roboto" w:hAnsi="Roboto" w:cs="Roboto"/>
                <w:b w:val="0"/>
                <w:color w:val="000000" w:themeColor="text1"/>
              </w:rPr>
              <w:t>Ikke aktuelt</w:t>
            </w:r>
          </w:p>
        </w:tc>
      </w:tr>
      <w:tr w:rsidR="000A3487" w14:paraId="2AAC59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7726775A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Vurderingsfaktorer syklustid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9BDB44E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Kjøremønster:</w:t>
            </w:r>
            <w:r>
              <w:rPr>
                <w:rFonts w:cs="Roboto"/>
                <w:b w:val="0"/>
                <w:color w:val="000000" w:themeColor="text1"/>
              </w:rPr>
              <w:t xml:space="preserve"> Roden omfatter vinterdrift av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2466 og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2468. </w:t>
            </w:r>
            <w:r w:rsidRPr="00EA1557">
              <w:rPr>
                <w:rFonts w:cs="Roboto"/>
                <w:b w:val="0"/>
                <w:color w:val="000000" w:themeColor="text1"/>
              </w:rPr>
              <w:t xml:space="preserve">I tillegg vinterdrift av parkeringsplass ved </w:t>
            </w:r>
            <w:proofErr w:type="spellStart"/>
            <w:r w:rsidRPr="00EA155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EA1557">
              <w:rPr>
                <w:rFonts w:cs="Roboto"/>
                <w:b w:val="0"/>
                <w:color w:val="000000" w:themeColor="text1"/>
              </w:rPr>
              <w:t xml:space="preserve"> 33 Sanatoriesvingen med 50 meter GS-veg opp til busslomme på </w:t>
            </w:r>
            <w:proofErr w:type="spellStart"/>
            <w:r w:rsidRPr="00EA1557"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 w:rsidRPr="00EA1557">
              <w:rPr>
                <w:rFonts w:cs="Roboto"/>
                <w:b w:val="0"/>
                <w:color w:val="000000" w:themeColor="text1"/>
              </w:rPr>
              <w:t xml:space="preserve"> 33.</w:t>
            </w:r>
            <w:r>
              <w:rPr>
                <w:rFonts w:cs="Roboto"/>
                <w:b w:val="0"/>
                <w:color w:val="000000" w:themeColor="text1"/>
              </w:rPr>
              <w:t xml:space="preserve"> Brøyting av parkeringsplass og GS-veg er prioritet på roden.</w:t>
            </w:r>
          </w:p>
          <w:p w14:paraId="1DBACA83" w14:textId="77777777" w:rsidR="000A3487" w:rsidRPr="00EA7780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1F7C395" w14:textId="77777777" w:rsidR="000A3487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Kryss, busslommer og </w:t>
            </w:r>
            <w:proofErr w:type="spellStart"/>
            <w:r w:rsidRPr="00A16608"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 w:rsidRPr="00A16608">
              <w:rPr>
                <w:rFonts w:cs="Roboto"/>
                <w:bCs/>
                <w:color w:val="000000" w:themeColor="text1"/>
              </w:rPr>
              <w:t>:</w:t>
            </w:r>
          </w:p>
          <w:p w14:paraId="3916E340" w14:textId="77777777" w:rsidR="000A3487" w:rsidRPr="00D83DDC" w:rsidRDefault="000A3487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E18E9F6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>Kryss:</w:t>
            </w:r>
          </w:p>
          <w:p w14:paraId="5CD468CB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color w:val="000000"/>
              </w:rPr>
            </w:pPr>
            <w:r>
              <w:rPr>
                <w:rStyle w:val="normaltextrun"/>
                <w:b w:val="0"/>
                <w:bCs/>
                <w:color w:val="000000"/>
              </w:rPr>
              <w:t xml:space="preserve">Roden inkluderer rydding av kryss </w:t>
            </w:r>
            <w:proofErr w:type="spellStart"/>
            <w:r>
              <w:rPr>
                <w:rStyle w:val="normaltextrun"/>
                <w:b w:val="0"/>
                <w:bCs/>
                <w:color w:val="000000"/>
              </w:rPr>
              <w:t>ihht</w:t>
            </w:r>
            <w:proofErr w:type="spellEnd"/>
            <w:r>
              <w:rPr>
                <w:rStyle w:val="normaltextrun"/>
                <w:b w:val="0"/>
                <w:bCs/>
                <w:color w:val="000000"/>
              </w:rPr>
              <w:t xml:space="preserve"> OSI, </w:t>
            </w:r>
            <w:r>
              <w:rPr>
                <w:b w:val="0"/>
                <w:bCs/>
                <w:i/>
                <w:iCs/>
                <w:color w:val="000000"/>
              </w:rPr>
              <w:t>Vedlegg 1. Ansvarsfordeling i vegkryss</w:t>
            </w:r>
            <w:r>
              <w:rPr>
                <w:b w:val="0"/>
                <w:bCs/>
                <w:color w:val="000000"/>
              </w:rPr>
              <w:t>.</w:t>
            </w:r>
          </w:p>
          <w:p w14:paraId="5BC51933" w14:textId="77777777" w:rsidR="000A3487" w:rsidRPr="00D83DDC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364911F" w14:textId="77777777" w:rsidR="000A3487" w:rsidRPr="0061564D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Busslommer: </w:t>
            </w:r>
            <w:r>
              <w:rPr>
                <w:rFonts w:cs="Roboto"/>
                <w:b w:val="0"/>
                <w:color w:val="000000" w:themeColor="text1"/>
              </w:rPr>
              <w:t>Inkludert.</w:t>
            </w:r>
          </w:p>
          <w:p w14:paraId="342012B3" w14:textId="77777777" w:rsidR="000A3487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>
              <w:rPr>
                <w:rFonts w:cs="Roboto"/>
                <w:bCs/>
                <w:color w:val="000000" w:themeColor="text1"/>
              </w:rPr>
              <w:t xml:space="preserve">  </w:t>
            </w:r>
          </w:p>
          <w:p w14:paraId="4D7A3EF5" w14:textId="77777777" w:rsidR="000A3487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65CE265A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30A2335F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99993D5" w14:textId="77777777" w:rsidR="000A3487" w:rsidRDefault="000A3487">
            <w:pPr>
              <w:pStyle w:val="paragraph"/>
              <w:spacing w:before="0" w:after="0"/>
              <w:ind w:left="709" w:right="600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normaltextrun"/>
                <w:rFonts w:ascii="Roboto" w:eastAsia="MS Gothic" w:hAnsi="Roboto" w:cs="Segoe UI"/>
              </w:rPr>
              <w:t xml:space="preserve">Ansvarlig for roden har selv ansvar for å sette opp brøytestikk som er blitt borte </w:t>
            </w:r>
            <w:proofErr w:type="spellStart"/>
            <w:r>
              <w:rPr>
                <w:rStyle w:val="normaltextrun"/>
                <w:rFonts w:ascii="Roboto" w:eastAsia="MS Gothic" w:hAnsi="Roboto" w:cs="Segoe UI"/>
              </w:rPr>
              <w:t>pga</w:t>
            </w:r>
            <w:proofErr w:type="spellEnd"/>
            <w:r>
              <w:rPr>
                <w:rStyle w:val="normaltextrun"/>
                <w:rFonts w:ascii="Roboto" w:eastAsia="MS Gothic" w:hAnsi="Roboto" w:cs="Segoe UI"/>
              </w:rPr>
              <w:t xml:space="preserve"> brøyting. </w:t>
            </w:r>
            <w:r>
              <w:rPr>
                <w:rStyle w:val="eop"/>
                <w:rFonts w:ascii="Roboto" w:eastAsia="MS Gothic" w:hAnsi="Roboto" w:cs="Segoe UI"/>
              </w:rPr>
              <w:t> </w:t>
            </w:r>
          </w:p>
          <w:p w14:paraId="73C947CA" w14:textId="77777777" w:rsidR="000A3487" w:rsidRPr="00055E2B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0BD4026D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Bruflat sentrum.</w:t>
            </w:r>
          </w:p>
          <w:p w14:paraId="5F6DD4C1" w14:textId="77777777" w:rsidR="000A3487" w:rsidRPr="00A16608" w:rsidRDefault="000A34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387E30E" w14:textId="110B14E7" w:rsidR="000A3487" w:rsidRPr="0061564D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 w:rsidR="00537F02">
              <w:rPr>
                <w:rFonts w:cs="Roboto"/>
                <w:b w:val="0"/>
                <w:bCs/>
                <w:color w:val="000000" w:themeColor="text1"/>
              </w:rPr>
              <w:t>4</w:t>
            </w:r>
            <w:r>
              <w:rPr>
                <w:rFonts w:cs="Roboto"/>
                <w:b w:val="0"/>
                <w:color w:val="000000" w:themeColor="text1"/>
              </w:rPr>
              <w:t xml:space="preserve"> – 5 meter. 7 meter på 500m lang strekning øverst på </w:t>
            </w:r>
            <w:proofErr w:type="spellStart"/>
            <w:r>
              <w:rPr>
                <w:rFonts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cs="Roboto"/>
                <w:b w:val="0"/>
                <w:color w:val="000000" w:themeColor="text1"/>
              </w:rPr>
              <w:t xml:space="preserve"> 2466.</w:t>
            </w:r>
          </w:p>
          <w:p w14:paraId="5F1E5BFD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2ABBD2D3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Pr="00824240">
              <w:rPr>
                <w:rFonts w:cs="Roboto"/>
                <w:b w:val="0"/>
                <w:color w:val="000000" w:themeColor="text1"/>
              </w:rPr>
              <w:t>100 - 350</w:t>
            </w:r>
          </w:p>
          <w:p w14:paraId="0293C14C" w14:textId="77777777" w:rsidR="000A3487" w:rsidRPr="00A16608" w:rsidRDefault="000A348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796B2F83" w14:textId="77777777" w:rsidR="000A3487" w:rsidRPr="00A16608" w:rsidRDefault="000A3487">
            <w:pPr>
              <w:pStyle w:val="Ingress"/>
              <w:numPr>
                <w:ilvl w:val="0"/>
                <w:numId w:val="3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lastRenderedPageBreak/>
              <w:t>Geometri: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Roden har store høydeforskjeller og smale veger med skarpe svinger.</w:t>
            </w:r>
          </w:p>
          <w:p w14:paraId="265BCBF6" w14:textId="77777777" w:rsidR="000A3487" w:rsidRDefault="000A3487" w:rsidP="000A5FC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bCs/>
                <w:color w:val="000000" w:themeColor="text1"/>
              </w:rPr>
            </w:pPr>
          </w:p>
        </w:tc>
      </w:tr>
      <w:tr w:rsidR="000A3487" w14:paraId="65B4452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0F59254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57FB7B41" w14:textId="346D4CDC" w:rsidR="00A37CBF" w:rsidRDefault="00A37CB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</w:rPr>
              <w:t>1</w:t>
            </w:r>
            <w:r w:rsidR="00227F1E">
              <w:rPr>
                <w:rFonts w:ascii="Roboto" w:eastAsia="Roboto" w:hAnsi="Roboto" w:cs="Roboto"/>
                <w:b w:val="0"/>
              </w:rPr>
              <w:t>8</w:t>
            </w:r>
            <w:r>
              <w:rPr>
                <w:rFonts w:ascii="Roboto" w:eastAsia="Roboto" w:hAnsi="Roboto" w:cs="Roboto"/>
                <w:b w:val="0"/>
              </w:rPr>
              <w:t>.772</w:t>
            </w:r>
            <w:r w:rsidR="00640B89">
              <w:rPr>
                <w:rFonts w:ascii="Roboto" w:eastAsia="Roboto" w:hAnsi="Roboto" w:cs="Roboto"/>
                <w:b w:val="0"/>
              </w:rPr>
              <w:t>1</w:t>
            </w:r>
            <w:r>
              <w:rPr>
                <w:rFonts w:ascii="Roboto" w:eastAsia="Roboto" w:hAnsi="Roboto" w:cs="Roboto"/>
                <w:b w:val="0"/>
              </w:rPr>
              <w:t xml:space="preserve"> Vinterberedskap, Traktor min 230 Hk med vinterdriftsutstyr. </w:t>
            </w:r>
            <w:r w:rsidR="00BA1888">
              <w:rPr>
                <w:rFonts w:ascii="Roboto" w:eastAsia="Roboto" w:hAnsi="Roboto" w:cs="Roboto"/>
                <w:b w:val="0"/>
              </w:rPr>
              <w:t>Svingbar plog type</w:t>
            </w:r>
            <w:r>
              <w:rPr>
                <w:rFonts w:ascii="Roboto" w:eastAsia="Roboto" w:hAnsi="Roboto" w:cs="Roboto"/>
                <w:b w:val="0"/>
              </w:rPr>
              <w:t xml:space="preserve"> vikeplog. </w:t>
            </w:r>
          </w:p>
        </w:tc>
      </w:tr>
      <w:tr w:rsidR="000A3487" w14:paraId="7347E86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FCEC403" w14:textId="77777777" w:rsidR="000A3487" w:rsidRPr="33D7F3D5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Stasjoneringssted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A4279CF" w14:textId="77777777" w:rsidR="000A3487" w:rsidRPr="00CA7922" w:rsidRDefault="000A34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i/>
                <w:iCs/>
                <w:color w:val="000000" w:themeColor="text1"/>
                <w:highlight w:val="yellow"/>
              </w:rPr>
            </w:pPr>
          </w:p>
        </w:tc>
      </w:tr>
      <w:tr w:rsidR="000A3487" w14:paraId="719526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8AC3221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710BED22" w14:textId="77777777" w:rsidR="000A3487" w:rsidRDefault="000A3487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1B2E69A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1FA192A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Plassering og avstand til strømiddellager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2A41109" w14:textId="77777777" w:rsidR="000A3487" w:rsidRPr="00680449" w:rsidRDefault="000A3487">
            <w:pPr>
              <w:spacing w:before="0" w:after="28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color w:val="FF0000"/>
                <w:sz w:val="24"/>
                <w:szCs w:val="24"/>
              </w:rPr>
            </w:pPr>
            <w:r w:rsidRPr="00680449">
              <w:rPr>
                <w:rFonts w:ascii="Roboto" w:eastAsia="Roboto" w:hAnsi="Roboto" w:cs="Roboto"/>
                <w:sz w:val="24"/>
                <w:szCs w:val="24"/>
              </w:rPr>
              <w:t>Ikke bestemt. Maks avstand fra rode bestemmes av syklustid strøing iht. OSI.</w:t>
            </w:r>
          </w:p>
        </w:tc>
      </w:tr>
      <w:tr w:rsidR="000A3487" w14:paraId="718C71B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E970A7F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637A8F23" w14:textId="77777777" w:rsidR="000A3487" w:rsidRDefault="000A3487">
            <w:pPr>
              <w:spacing w:before="0"/>
              <w:ind w:left="72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6FD22C38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 xml:space="preserve">Forsterket krav til friksjon: </w:t>
            </w:r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6CF75FDF" w14:textId="77777777" w:rsidR="000A3487" w:rsidRPr="000A5FCC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6925CDD8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>Stikkrenner med behov for tining:</w:t>
            </w:r>
          </w:p>
          <w:p w14:paraId="6A56BD98" w14:textId="77777777" w:rsidR="000A3487" w:rsidRPr="000A5FCC" w:rsidRDefault="000A3487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</w:rPr>
            </w:pPr>
            <w:r w:rsidRPr="000A5FCC">
              <w:rPr>
                <w:rFonts w:cs="Roboto"/>
                <w:b w:val="0"/>
                <w:bCs/>
              </w:rPr>
              <w:t xml:space="preserve">Varsle grunnbemanning ved observasjon av </w:t>
            </w:r>
            <w:proofErr w:type="spellStart"/>
            <w:r w:rsidRPr="000A5FCC">
              <w:rPr>
                <w:rFonts w:cs="Roboto"/>
                <w:b w:val="0"/>
                <w:bCs/>
              </w:rPr>
              <w:t>kjøving</w:t>
            </w:r>
            <w:proofErr w:type="spellEnd"/>
            <w:r w:rsidRPr="000A5FCC">
              <w:rPr>
                <w:rFonts w:cs="Roboto"/>
                <w:b w:val="0"/>
                <w:bCs/>
              </w:rPr>
              <w:t xml:space="preserve"> som har behov for tiltak.</w:t>
            </w:r>
          </w:p>
          <w:p w14:paraId="1CB4602A" w14:textId="77777777" w:rsidR="000A3487" w:rsidRPr="000A5FCC" w:rsidRDefault="000A348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ED9ECF8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 xml:space="preserve">Spesielle tiltak før vårløsning: </w:t>
            </w:r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>Nødvendige tiltak avtales med byggherre.</w:t>
            </w:r>
          </w:p>
          <w:p w14:paraId="1964CB66" w14:textId="77777777" w:rsidR="000A3487" w:rsidRPr="000A5FCC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4ADBD1B5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 xml:space="preserve">Fokksnø: </w:t>
            </w:r>
          </w:p>
          <w:p w14:paraId="6E08FBCC" w14:textId="77777777" w:rsidR="000A3487" w:rsidRPr="000A5FCC" w:rsidRDefault="000A3487">
            <w:pPr>
              <w:pStyle w:val="Ingress"/>
              <w:numPr>
                <w:ilvl w:val="0"/>
                <w:numId w:val="3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2466 S1D1 m 4300 – 5300. Gjelder punkter på denne strekningen.</w:t>
            </w:r>
          </w:p>
          <w:p w14:paraId="69B0A24A" w14:textId="77777777" w:rsidR="000A3487" w:rsidRPr="000A5FCC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384EE15A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>Vinterstengte veger:</w:t>
            </w:r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452805D3" w14:textId="77777777" w:rsidR="000A3487" w:rsidRPr="000A5FCC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B74381C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 xml:space="preserve">Snøskredfare: </w:t>
            </w:r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>Nei</w:t>
            </w:r>
          </w:p>
          <w:p w14:paraId="24995673" w14:textId="77777777" w:rsidR="000A3487" w:rsidRPr="000A5FCC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996502C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>Farlige punkter på vegen for gjennomføringen:</w:t>
            </w:r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Det forekommer strekninger på roden med manglende rekkverk og hindringer innenfor vegens sikkerhetssone som må hensyntas ved utførelse.</w:t>
            </w:r>
          </w:p>
          <w:p w14:paraId="068E6C06" w14:textId="77777777" w:rsidR="000A3487" w:rsidRPr="000A5FCC" w:rsidRDefault="000A3487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  <w:p w14:paraId="20D2D2F6" w14:textId="77777777" w:rsidR="000A3487" w:rsidRPr="000A5FCC" w:rsidRDefault="000A3487">
            <w:pPr>
              <w:pStyle w:val="Ingress"/>
              <w:numPr>
                <w:ilvl w:val="0"/>
                <w:numId w:val="29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0A5FCC">
              <w:rPr>
                <w:rFonts w:ascii="Roboto" w:eastAsia="Roboto" w:hAnsi="Roboto" w:cs="Roboto"/>
                <w:bCs/>
                <w:color w:val="000000" w:themeColor="text1"/>
              </w:rPr>
              <w:t>Øvrige forhold:</w:t>
            </w:r>
            <w:r w:rsidRPr="000A5FC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Nei</w:t>
            </w:r>
          </w:p>
          <w:p w14:paraId="52F3E45C" w14:textId="77777777" w:rsidR="000A3487" w:rsidRPr="000A5FCC" w:rsidRDefault="000A3487">
            <w:pPr>
              <w:spacing w:before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A3487" w14:paraId="4741B8E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3F36095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Strekninger med behov for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bortkjøring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av snø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ACD0B93" w14:textId="77777777" w:rsidR="000A3487" w:rsidRPr="00B934C1" w:rsidRDefault="000A34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Ikke aktuelt.</w:t>
            </w:r>
          </w:p>
        </w:tc>
      </w:tr>
      <w:tr w:rsidR="000A3487" w14:paraId="2940925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F5F6017" w14:textId="77777777" w:rsidR="000A3487" w:rsidRDefault="000A3487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Tippsteder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og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snødeponi</w:t>
            </w:r>
            <w:proofErr w:type="spellEnd"/>
          </w:p>
        </w:tc>
        <w:tc>
          <w:tcPr>
            <w:tcW w:w="5655" w:type="dxa"/>
            <w:shd w:val="clear" w:color="auto" w:fill="auto"/>
            <w:tcMar>
              <w:left w:w="105" w:type="dxa"/>
              <w:right w:w="105" w:type="dxa"/>
            </w:tcMar>
          </w:tcPr>
          <w:p w14:paraId="48F63AF5" w14:textId="77777777" w:rsidR="000A3487" w:rsidRPr="00B934C1" w:rsidRDefault="000A348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  <w:r w:rsidRPr="001F7B3D">
              <w:rPr>
                <w:rFonts w:cs="Roboto"/>
                <w:b w:val="0"/>
                <w:color w:val="000000" w:themeColor="text1"/>
              </w:rPr>
              <w:t>Fylles ut av byggherre og entreprenør i samhandlingsfasen</w:t>
            </w:r>
          </w:p>
        </w:tc>
      </w:tr>
      <w:tr w:rsidR="000A3487" w14:paraId="246513D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D3BA698" w14:textId="77777777" w:rsidR="000A3487" w:rsidRDefault="000A3487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472E085" w14:textId="77777777" w:rsidR="000A3487" w:rsidRPr="00012D45" w:rsidRDefault="000A3487">
            <w:pPr>
              <w:pStyle w:val="Ingress"/>
              <w:numPr>
                <w:ilvl w:val="0"/>
                <w:numId w:val="41"/>
              </w:numPr>
              <w:suppressAutoHyphens/>
              <w:autoSpaceDN w:val="0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normaltextrun"/>
              </w:rPr>
            </w:pPr>
            <w:r>
              <w:rPr>
                <w:rStyle w:val="normaltextrun"/>
                <w:b w:val="0"/>
                <w:bCs/>
                <w:color w:val="000000"/>
              </w:rPr>
              <w:t>Tilstrebe «pu</w:t>
            </w:r>
            <w:r>
              <w:rPr>
                <w:rStyle w:val="normaltextrun"/>
                <w:b w:val="0"/>
                <w:bCs/>
              </w:rPr>
              <w:t>nktstrøing» (Svinger bakker ol).</w:t>
            </w:r>
          </w:p>
          <w:p w14:paraId="261C3D36" w14:textId="77777777" w:rsidR="000A3487" w:rsidRPr="00012D45" w:rsidRDefault="000A3487">
            <w:pPr>
              <w:pStyle w:val="Ingress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8D3A7C">
              <w:rPr>
                <w:rFonts w:cs="Roboto"/>
                <w:b w:val="0"/>
                <w:color w:val="000000" w:themeColor="text1"/>
              </w:rPr>
              <w:t>Høvling etter behov</w:t>
            </w:r>
            <w:r>
              <w:rPr>
                <w:rFonts w:cs="Roboto"/>
                <w:b w:val="0"/>
                <w:color w:val="000000" w:themeColor="text1"/>
              </w:rPr>
              <w:t>, behov meldes til grunnbemanning</w:t>
            </w:r>
            <w:r w:rsidRPr="008D3A7C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</w:tbl>
    <w:p w14:paraId="304119B1" w14:textId="77777777" w:rsidR="00133714" w:rsidRPr="00133714" w:rsidRDefault="00133714" w:rsidP="00133714"/>
    <w:p w14:paraId="3AAABF34" w14:textId="0D883BCD" w:rsidR="00C62826" w:rsidRDefault="00C62826" w:rsidP="00C62826">
      <w:pPr>
        <w:pStyle w:val="Overskrift3"/>
        <w:rPr>
          <w:rFonts w:ascii="Roboto" w:eastAsia="Roboto" w:hAnsi="Roboto" w:cs="Roboto"/>
          <w:bCs/>
          <w:szCs w:val="28"/>
        </w:rPr>
      </w:pPr>
      <w:bookmarkStart w:id="27" w:name="_Toc238736207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99</w:t>
      </w:r>
      <w:r>
        <w:tab/>
      </w:r>
      <w:r>
        <w:rPr>
          <w:rFonts w:ascii="Roboto" w:eastAsia="Roboto" w:hAnsi="Roboto" w:cs="Roboto"/>
          <w:bCs/>
          <w:szCs w:val="28"/>
        </w:rPr>
        <w:t>Lenningen - Oppsjøen</w:t>
      </w:r>
      <w:bookmarkEnd w:id="27"/>
      <w:r>
        <w:rPr>
          <w:rFonts w:ascii="Roboto" w:eastAsia="Roboto" w:hAnsi="Roboto" w:cs="Roboto"/>
          <w:bCs/>
          <w:szCs w:val="28"/>
        </w:rPr>
        <w:t xml:space="preserve"> </w:t>
      </w:r>
    </w:p>
    <w:p w14:paraId="211F0D9A" w14:textId="4522837B" w:rsidR="00C62826" w:rsidRDefault="00133714" w:rsidP="00C62826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133714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581AE42B" wp14:editId="3CE7DE20">
            <wp:extent cx="5760085" cy="5835650"/>
            <wp:effectExtent l="0" t="0" r="0" b="0"/>
            <wp:docPr id="69483903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839037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3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C62826" w14:paraId="189BB08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3F5984FE" w14:textId="77777777" w:rsidR="00C62826" w:rsidRDefault="00C62826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84FD904" w14:textId="6AB627FD" w:rsidR="00C62826" w:rsidRPr="001B5176" w:rsidRDefault="00E70AC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A049EC">
              <w:rPr>
                <w:rFonts w:ascii="Roboto" w:eastAsia="Roboto" w:hAnsi="Roboto" w:cs="Roboto"/>
                <w:b w:val="0"/>
                <w:color w:val="000000" w:themeColor="text1"/>
              </w:rPr>
              <w:t>10,7</w:t>
            </w:r>
            <w:r w:rsidR="00C62826" w:rsidRPr="00A049EC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km,</w:t>
            </w:r>
            <w:r w:rsidR="00C62826"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515E6A03" w14:textId="23607360" w:rsidR="00C62826" w:rsidRDefault="00E70AC0" w:rsidP="00C62826">
            <w:pPr>
              <w:pStyle w:val="Ingress"/>
              <w:numPr>
                <w:ilvl w:val="0"/>
                <w:numId w:val="14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2442, 10,7 km</w:t>
            </w:r>
          </w:p>
          <w:p w14:paraId="2E15E269" w14:textId="22B88F1A" w:rsidR="00C62826" w:rsidRPr="001B5176" w:rsidRDefault="00C6282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C62826" w14:paraId="30522FFF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7CF4751" w14:textId="77777777" w:rsidR="00C62826" w:rsidRDefault="00C62826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70921C3C" w14:textId="7C53F9DC" w:rsidR="00C62826" w:rsidRPr="00BE0C38" w:rsidRDefault="00E70AC0" w:rsidP="00E70AC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Vegen er vinterstengt.</w:t>
            </w:r>
          </w:p>
        </w:tc>
      </w:tr>
      <w:tr w:rsidR="00DF0731" w14:paraId="0CB787B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C080966" w14:textId="5788F04B" w:rsidR="00DF0731" w:rsidRPr="00634968" w:rsidRDefault="00DF0731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675C522" w14:textId="2088ACCC" w:rsidR="00DF0731" w:rsidRDefault="0004370E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Det er ikke utstyr tilknyttet roden. </w:t>
            </w:r>
          </w:p>
          <w:p w14:paraId="0EBD8EE4" w14:textId="77777777" w:rsidR="0004370E" w:rsidRDefault="0004370E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  <w:p w14:paraId="3B5D7E00" w14:textId="59C05B93" w:rsidR="0004370E" w:rsidRPr="0004370E" w:rsidRDefault="000D1B42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Roden er tiltenkt </w:t>
            </w:r>
            <w:proofErr w:type="spellStart"/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oppfrest</w:t>
            </w:r>
            <w:proofErr w:type="spellEnd"/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 med </w:t>
            </w:r>
            <w:r w:rsidR="003672A1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traktor med frontmontert fres</w:t>
            </w:r>
            <w:r w:rsidR="00A34B95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 i rode 16.</w:t>
            </w:r>
          </w:p>
        </w:tc>
      </w:tr>
      <w:tr w:rsidR="00DF0731" w14:paraId="2D85F2B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BA14948" w14:textId="48A965DA" w:rsidR="00DF0731" w:rsidRDefault="00DF073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5851511" w14:textId="40314488" w:rsidR="00DF0731" w:rsidRPr="00885EFD" w:rsidRDefault="00885EFD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885EF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Samme 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k</w:t>
            </w:r>
            <w:r w:rsidRPr="00885EF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jøretøy-ID som rode </w:t>
            </w:r>
            <w:r w:rsidR="00CF7982">
              <w:rPr>
                <w:rFonts w:ascii="Roboto" w:eastAsia="Roboto" w:hAnsi="Roboto" w:cs="Roboto"/>
                <w:b w:val="0"/>
                <w:color w:val="000000" w:themeColor="text1"/>
              </w:rPr>
              <w:t>16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DF0731" w14:paraId="1F6F7D6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25102A8" w14:textId="77777777" w:rsidR="00DF0731" w:rsidRDefault="00DF073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06BCF92D" w14:textId="78488CDD" w:rsidR="00DF0731" w:rsidRDefault="00DF0731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4EEA962E" w14:textId="2D6FBD23" w:rsidR="00DF0731" w:rsidRDefault="00DF0731" w:rsidP="00C62F7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89050EF" w14:textId="32B51D1B" w:rsidR="00DF0731" w:rsidRDefault="00DF0731" w:rsidP="000D1B42">
            <w:pPr>
              <w:pStyle w:val="Ingress"/>
              <w:numPr>
                <w:ilvl w:val="0"/>
                <w:numId w:val="14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737D9BB7" w14:textId="77777777" w:rsidR="00DF0731" w:rsidRDefault="00DF0731">
            <w:pPr>
              <w:pStyle w:val="paragraph"/>
              <w:spacing w:before="0" w:after="0"/>
              <w:ind w:left="709" w:right="60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2A683FA0" w14:textId="77777777" w:rsidR="000A70BE" w:rsidRDefault="000A70BE">
            <w:pPr>
              <w:pStyle w:val="paragraph"/>
              <w:spacing w:before="0" w:after="0"/>
              <w:ind w:left="709" w:right="60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op"/>
                <w:rFonts w:ascii="Roboto" w:eastAsia="MS Gothic" w:hAnsi="Roboto" w:cs="Segoe UI"/>
                <w:color w:val="000000"/>
              </w:rPr>
            </w:pPr>
          </w:p>
          <w:p w14:paraId="2E47612F" w14:textId="30A451D1" w:rsidR="000A70BE" w:rsidRDefault="000A70BE">
            <w:pPr>
              <w:pStyle w:val="paragraph"/>
              <w:spacing w:before="0" w:after="0"/>
              <w:ind w:left="709" w:right="60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Style w:val="eop"/>
                <w:rFonts w:ascii="Roboto" w:eastAsia="MS Gothic" w:hAnsi="Roboto" w:cs="Segoe UI"/>
                <w:color w:val="000000"/>
              </w:rPr>
              <w:t xml:space="preserve">Tining av stikkrenner </w:t>
            </w:r>
            <w:r w:rsidR="00E25F9F">
              <w:rPr>
                <w:rStyle w:val="eop"/>
                <w:rFonts w:ascii="Roboto" w:eastAsia="MS Gothic" w:hAnsi="Roboto" w:cs="Segoe UI"/>
                <w:color w:val="000000"/>
              </w:rPr>
              <w:t xml:space="preserve">på strekningen må </w:t>
            </w:r>
            <w:proofErr w:type="gramStart"/>
            <w:r w:rsidR="00E25F9F">
              <w:rPr>
                <w:rStyle w:val="eop"/>
                <w:rFonts w:ascii="Roboto" w:eastAsia="MS Gothic" w:hAnsi="Roboto" w:cs="Segoe UI"/>
                <w:color w:val="000000"/>
              </w:rPr>
              <w:t>påregnes</w:t>
            </w:r>
            <w:proofErr w:type="gramEnd"/>
            <w:r w:rsidR="00E25F9F">
              <w:rPr>
                <w:rStyle w:val="eop"/>
                <w:rFonts w:ascii="Roboto" w:eastAsia="MS Gothic" w:hAnsi="Roboto" w:cs="Segoe UI"/>
                <w:color w:val="000000"/>
              </w:rPr>
              <w:t xml:space="preserve"> i forbindelse med åpning.</w:t>
            </w:r>
          </w:p>
          <w:p w14:paraId="517A2D0C" w14:textId="77777777" w:rsidR="00DF0731" w:rsidRPr="00055E2B" w:rsidRDefault="00DF073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571F0FFB" w14:textId="4AEAF8AD" w:rsidR="00DF0731" w:rsidRPr="00A16608" w:rsidRDefault="00DF073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0D1B42">
              <w:rPr>
                <w:rFonts w:cs="Roboto"/>
                <w:b w:val="0"/>
                <w:color w:val="000000" w:themeColor="text1"/>
              </w:rPr>
              <w:t>Nei</w:t>
            </w:r>
          </w:p>
          <w:p w14:paraId="5DB4FC3B" w14:textId="77777777" w:rsidR="00DF0731" w:rsidRPr="00A16608" w:rsidRDefault="00DF0731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33D3A6E" w14:textId="2DA76C81" w:rsidR="00DF0731" w:rsidRPr="00361FD1" w:rsidRDefault="00DF073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4 – 6 meter</w:t>
            </w:r>
          </w:p>
          <w:p w14:paraId="5EF73D04" w14:textId="77777777" w:rsidR="00DF0731" w:rsidRPr="00A16608" w:rsidRDefault="00DF073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DEC9EFE" w14:textId="3522C7A1" w:rsidR="00DF0731" w:rsidRPr="00A16608" w:rsidRDefault="00DF0731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C62F70">
              <w:rPr>
                <w:rFonts w:cs="Roboto"/>
                <w:b w:val="0"/>
                <w:color w:val="000000" w:themeColor="text1"/>
              </w:rPr>
              <w:t>300</w:t>
            </w:r>
          </w:p>
          <w:p w14:paraId="099C4D45" w14:textId="77777777" w:rsidR="00DF0731" w:rsidRPr="00A16608" w:rsidRDefault="00DF073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B6D695A" w14:textId="6FF77A0C" w:rsidR="00DF0731" w:rsidRPr="00A049EC" w:rsidRDefault="00DF0731" w:rsidP="00A049EC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C62F70">
              <w:rPr>
                <w:rFonts w:cs="Roboto"/>
                <w:b w:val="0"/>
                <w:color w:val="000000" w:themeColor="text1"/>
              </w:rPr>
              <w:t xml:space="preserve">Lite stigning, varierende </w:t>
            </w:r>
            <w:proofErr w:type="spellStart"/>
            <w:r w:rsidR="00C62F70">
              <w:rPr>
                <w:rFonts w:cs="Roboto"/>
                <w:b w:val="0"/>
                <w:color w:val="000000" w:themeColor="text1"/>
              </w:rPr>
              <w:t>kruvatur</w:t>
            </w:r>
            <w:proofErr w:type="spellEnd"/>
            <w:r w:rsidR="00C62F70">
              <w:rPr>
                <w:rFonts w:cs="Roboto"/>
                <w:b w:val="0"/>
                <w:color w:val="000000" w:themeColor="text1"/>
              </w:rPr>
              <w:t>.</w:t>
            </w:r>
          </w:p>
        </w:tc>
      </w:tr>
      <w:tr w:rsidR="0004370E" w14:paraId="1C3C825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132AE536" w14:textId="3BECB834" w:rsidR="0004370E" w:rsidRDefault="0004370E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5546079D" w14:textId="3CF14BE0" w:rsidR="000D1B42" w:rsidRDefault="000D1B42" w:rsidP="000D1B42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AF3AA8">
              <w:rPr>
                <w:rFonts w:cs="Roboto"/>
                <w:b w:val="0"/>
                <w:color w:val="000000" w:themeColor="text1"/>
              </w:rPr>
              <w:t>Viser til D2-I-Informasjon og supplerende opplysninger.</w:t>
            </w:r>
          </w:p>
          <w:p w14:paraId="2AD0539B" w14:textId="77777777" w:rsidR="00C62F70" w:rsidRDefault="00C62F70" w:rsidP="00C62F7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FB3AEA2" w14:textId="2856E996" w:rsidR="00C62F70" w:rsidRPr="00AF3AA8" w:rsidRDefault="00C62F70" w:rsidP="000D1B42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Svake vegkanter i vårløsning.</w:t>
            </w:r>
          </w:p>
          <w:p w14:paraId="6FA807B4" w14:textId="74F813E1" w:rsidR="0004370E" w:rsidRDefault="0004370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780D9D2D" w14:textId="408F5D74" w:rsidR="00C62F70" w:rsidRDefault="00C62F70" w:rsidP="00C62F70">
      <w:pPr>
        <w:pStyle w:val="Overskrift3"/>
        <w:rPr>
          <w:rFonts w:ascii="Roboto" w:eastAsia="Roboto" w:hAnsi="Roboto" w:cs="Roboto"/>
          <w:bCs/>
          <w:szCs w:val="28"/>
        </w:rPr>
      </w:pPr>
      <w:bookmarkStart w:id="28" w:name="_Toc238736208"/>
      <w:r w:rsidRPr="33D7F3D5">
        <w:rPr>
          <w:rFonts w:ascii="Roboto" w:eastAsia="Roboto" w:hAnsi="Roboto" w:cs="Roboto"/>
          <w:bCs/>
          <w:szCs w:val="28"/>
        </w:rPr>
        <w:lastRenderedPageBreak/>
        <w:t xml:space="preserve">Rode </w:t>
      </w:r>
      <w:r>
        <w:rPr>
          <w:rFonts w:ascii="Roboto" w:eastAsia="Roboto" w:hAnsi="Roboto" w:cs="Roboto"/>
          <w:bCs/>
          <w:szCs w:val="28"/>
        </w:rPr>
        <w:t>100 -</w:t>
      </w:r>
      <w:r>
        <w:tab/>
      </w:r>
      <w:r>
        <w:rPr>
          <w:rFonts w:ascii="Roboto" w:eastAsia="Roboto" w:hAnsi="Roboto" w:cs="Roboto"/>
          <w:bCs/>
          <w:szCs w:val="28"/>
        </w:rPr>
        <w:t>Eidsbugardsvegen</w:t>
      </w:r>
      <w:bookmarkEnd w:id="28"/>
      <w:r>
        <w:rPr>
          <w:rFonts w:ascii="Roboto" w:eastAsia="Roboto" w:hAnsi="Roboto" w:cs="Roboto"/>
          <w:bCs/>
          <w:szCs w:val="28"/>
        </w:rPr>
        <w:t xml:space="preserve"> </w:t>
      </w:r>
    </w:p>
    <w:p w14:paraId="52DEB52D" w14:textId="0E90FC93" w:rsidR="00C62F70" w:rsidRDefault="00133714" w:rsidP="00C62F70">
      <w:pPr>
        <w:pStyle w:val="Ingress"/>
        <w:ind w:left="0"/>
        <w:rPr>
          <w:rFonts w:ascii="Roboto" w:eastAsia="Roboto" w:hAnsi="Roboto" w:cs="Roboto"/>
          <w:bCs/>
          <w:color w:val="000000" w:themeColor="text1"/>
        </w:rPr>
      </w:pPr>
      <w:r w:rsidRPr="00133714">
        <w:rPr>
          <w:rFonts w:ascii="Roboto" w:eastAsia="Roboto" w:hAnsi="Roboto" w:cs="Roboto"/>
          <w:bCs/>
          <w:noProof/>
          <w:color w:val="000000" w:themeColor="text1"/>
        </w:rPr>
        <w:drawing>
          <wp:inline distT="0" distB="0" distL="0" distR="0" wp14:anchorId="6B3642D4" wp14:editId="7CDB4576">
            <wp:extent cx="5760085" cy="6398895"/>
            <wp:effectExtent l="0" t="0" r="0" b="1905"/>
            <wp:docPr id="45394905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94905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39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80" w:firstRow="0" w:lastRow="0" w:firstColumn="1" w:lastColumn="0" w:noHBand="0" w:noVBand="1"/>
      </w:tblPr>
      <w:tblGrid>
        <w:gridCol w:w="3390"/>
        <w:gridCol w:w="5655"/>
      </w:tblGrid>
      <w:tr w:rsidR="00C62F70" w14:paraId="3D4E626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44D95404" w14:textId="77777777" w:rsidR="00C62F70" w:rsidRDefault="00C62F70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Antall km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0790108" w14:textId="18C2674F" w:rsidR="00C62F70" w:rsidRPr="001B5176" w:rsidRDefault="00C62F7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CF7982">
              <w:rPr>
                <w:rFonts w:ascii="Roboto" w:eastAsia="Roboto" w:hAnsi="Roboto" w:cs="Roboto"/>
                <w:b w:val="0"/>
                <w:color w:val="000000" w:themeColor="text1"/>
              </w:rPr>
              <w:t>1</w:t>
            </w:r>
            <w:r w:rsidR="00B513E7" w:rsidRPr="00CF7982">
              <w:rPr>
                <w:rFonts w:ascii="Roboto" w:eastAsia="Roboto" w:hAnsi="Roboto" w:cs="Roboto"/>
                <w:b w:val="0"/>
                <w:color w:val="000000" w:themeColor="text1"/>
              </w:rPr>
              <w:t>9,3</w:t>
            </w:r>
            <w:r w:rsidRPr="00CF7982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km,</w:t>
            </w:r>
            <w:r w:rsidRPr="001B5176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fordelt på:</w:t>
            </w:r>
          </w:p>
          <w:p w14:paraId="1D29791C" w14:textId="548F651E" w:rsidR="00C62F70" w:rsidRDefault="00C62F70">
            <w:pPr>
              <w:pStyle w:val="Ingress"/>
              <w:numPr>
                <w:ilvl w:val="0"/>
                <w:numId w:val="14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proofErr w:type="spellStart"/>
            <w:r>
              <w:rPr>
                <w:rFonts w:ascii="Roboto" w:eastAsia="Roboto" w:hAnsi="Roboto" w:cs="Roboto"/>
                <w:b w:val="0"/>
                <w:color w:val="000000" w:themeColor="text1"/>
              </w:rPr>
              <w:t>Fv</w:t>
            </w:r>
            <w:proofErr w:type="spellEnd"/>
            <w:r>
              <w:rPr>
                <w:rFonts w:ascii="Roboto" w:eastAsia="Roboto" w:hAnsi="Roboto" w:cs="Roboto"/>
                <w:b w:val="0"/>
                <w:color w:val="000000" w:themeColor="text1"/>
              </w:rPr>
              <w:t xml:space="preserve"> </w:t>
            </w:r>
            <w:r w:rsidR="00B513E7">
              <w:rPr>
                <w:rFonts w:ascii="Roboto" w:eastAsia="Roboto" w:hAnsi="Roboto" w:cs="Roboto"/>
                <w:b w:val="0"/>
                <w:color w:val="000000" w:themeColor="text1"/>
              </w:rPr>
              <w:t>252, 19,3 km</w:t>
            </w:r>
          </w:p>
          <w:p w14:paraId="5B17DB8C" w14:textId="77777777" w:rsidR="00C62F70" w:rsidRPr="001B5176" w:rsidRDefault="00C62F7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</w:p>
        </w:tc>
      </w:tr>
      <w:tr w:rsidR="00C62F70" w14:paraId="1F10B2A7" w14:textId="77777777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322BDE7" w14:textId="77777777" w:rsidR="00C62F70" w:rsidRDefault="00C62F70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Vinterdriftsklasse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6DBF346" w14:textId="77777777" w:rsidR="00C62F70" w:rsidRPr="00BE0C38" w:rsidRDefault="00C62F7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>
              <w:rPr>
                <w:rFonts w:ascii="Roboto" w:eastAsia="Roboto" w:hAnsi="Roboto" w:cs="Roboto"/>
                <w:b w:val="0"/>
                <w:color w:val="000000" w:themeColor="text1"/>
              </w:rPr>
              <w:t>Vegen er vinterstengt.</w:t>
            </w:r>
          </w:p>
        </w:tc>
      </w:tr>
      <w:tr w:rsidR="00C62F70" w14:paraId="4B6883B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5EA28290" w14:textId="77777777" w:rsidR="00C62F70" w:rsidRPr="00634968" w:rsidRDefault="00C62F70">
            <w:pPr>
              <w:pStyle w:val="Ingress"/>
              <w:spacing w:before="0" w:after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Utstyr tilknyttet roden </w:t>
            </w:r>
          </w:p>
        </w:tc>
        <w:tc>
          <w:tcPr>
            <w:tcW w:w="565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B77BC9C" w14:textId="77777777" w:rsidR="00C62F70" w:rsidRDefault="00C62F70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Det er ikke utstyr tilknyttet roden. </w:t>
            </w:r>
          </w:p>
          <w:p w14:paraId="5B8B6E88" w14:textId="77777777" w:rsidR="00C62F70" w:rsidRDefault="00C62F70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</w:p>
          <w:p w14:paraId="0F1C4AA6" w14:textId="27911545" w:rsidR="00C62F70" w:rsidRPr="0004370E" w:rsidRDefault="00C62F70">
            <w:pPr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lastRenderedPageBreak/>
              <w:t xml:space="preserve">Roden er tiltenkt </w:t>
            </w:r>
            <w:r w:rsidR="00B513E7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åpnet </w:t>
            </w:r>
            <w:r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med </w:t>
            </w:r>
            <w:r w:rsidR="00B513E7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 xml:space="preserve">hjullaster med fres, se rode </w:t>
            </w:r>
            <w:r w:rsidR="00CF7982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12</w:t>
            </w:r>
            <w:r w:rsidR="003C1B28">
              <w:rPr>
                <w:rFonts w:ascii="Roboto" w:eastAsia="Roboto" w:hAnsi="Roboto" w:cs="Roboto"/>
                <w:color w:val="000000" w:themeColor="text1"/>
                <w:sz w:val="24"/>
                <w:szCs w:val="24"/>
              </w:rPr>
              <w:t>.</w:t>
            </w:r>
          </w:p>
        </w:tc>
      </w:tr>
      <w:tr w:rsidR="00C62F70" w14:paraId="44860E3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0391F347" w14:textId="77777777" w:rsidR="00C62F70" w:rsidRDefault="00C62F70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lastRenderedPageBreak/>
              <w:t xml:space="preserve">Kjøretøy-ID </w:t>
            </w:r>
            <w:proofErr w:type="spellStart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iht</w:t>
            </w:r>
            <w:proofErr w:type="spellEnd"/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 xml:space="preserve"> ressursplan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112E9E92" w14:textId="3A1511DA" w:rsidR="00C62F70" w:rsidRPr="00885EFD" w:rsidRDefault="00C62F70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 w:val="0"/>
                <w:color w:val="000000" w:themeColor="text1"/>
              </w:rPr>
            </w:pPr>
            <w:r w:rsidRPr="00885EF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Samme 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k</w:t>
            </w:r>
            <w:r w:rsidRPr="00885EF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jøretøy-ID som </w:t>
            </w:r>
            <w:r w:rsidR="003C1B28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hjullaster med fres i </w:t>
            </w:r>
            <w:r w:rsidRPr="00885EFD">
              <w:rPr>
                <w:rFonts w:ascii="Roboto" w:eastAsia="Roboto" w:hAnsi="Roboto" w:cs="Roboto"/>
                <w:b w:val="0"/>
                <w:color w:val="000000" w:themeColor="text1"/>
              </w:rPr>
              <w:t xml:space="preserve">rode </w:t>
            </w:r>
            <w:r w:rsidR="00CF7982">
              <w:rPr>
                <w:rFonts w:ascii="Roboto" w:eastAsia="Roboto" w:hAnsi="Roboto" w:cs="Roboto"/>
                <w:b w:val="0"/>
                <w:color w:val="000000" w:themeColor="text1"/>
              </w:rPr>
              <w:t>12</w:t>
            </w:r>
            <w:r>
              <w:rPr>
                <w:rFonts w:ascii="Roboto" w:eastAsia="Roboto" w:hAnsi="Roboto" w:cs="Roboto"/>
                <w:b w:val="0"/>
                <w:color w:val="000000" w:themeColor="text1"/>
              </w:rPr>
              <w:t>.</w:t>
            </w:r>
          </w:p>
        </w:tc>
      </w:tr>
      <w:tr w:rsidR="00C62F70" w14:paraId="3364176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65DC699C" w14:textId="77777777" w:rsidR="00C62F70" w:rsidRDefault="00C62F70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Prioriterte vegstrekninger</w:t>
            </w:r>
          </w:p>
          <w:p w14:paraId="53CC7BC2" w14:textId="77777777" w:rsidR="00C62F70" w:rsidRDefault="00C62F70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6B4A581" w14:textId="77777777" w:rsidR="00C62F70" w:rsidRDefault="00C62F7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3B3E3283" w14:textId="77777777" w:rsidR="00C62F70" w:rsidRDefault="00C62F70">
            <w:pPr>
              <w:pStyle w:val="Ingress"/>
              <w:numPr>
                <w:ilvl w:val="0"/>
                <w:numId w:val="14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proofErr w:type="spellStart"/>
            <w:r>
              <w:rPr>
                <w:rFonts w:cs="Roboto"/>
                <w:bCs/>
                <w:color w:val="000000" w:themeColor="text1"/>
              </w:rPr>
              <w:t>Vegobjekter</w:t>
            </w:r>
            <w:proofErr w:type="spellEnd"/>
            <w:r>
              <w:rPr>
                <w:rFonts w:cs="Roboto"/>
                <w:bCs/>
                <w:color w:val="000000" w:themeColor="text1"/>
              </w:rPr>
              <w:t>:</w:t>
            </w:r>
          </w:p>
          <w:p w14:paraId="5C248D9A" w14:textId="77777777" w:rsidR="00C62F70" w:rsidRDefault="00C62F70">
            <w:pPr>
              <w:pStyle w:val="paragraph"/>
              <w:spacing w:before="0" w:after="0"/>
              <w:ind w:left="709" w:right="60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</w:pPr>
            <w:r>
              <w:rPr>
                <w:rStyle w:val="normaltextrun"/>
                <w:rFonts w:ascii="Roboto" w:hAnsi="Roboto"/>
                <w:color w:val="000000"/>
              </w:rPr>
              <w:t>H</w:t>
            </w:r>
            <w:r>
              <w:rPr>
                <w:rStyle w:val="normaltextrun"/>
                <w:rFonts w:ascii="Roboto" w:eastAsia="MS Gothic" w:hAnsi="Roboto" w:cs="Segoe UI"/>
                <w:color w:val="000000"/>
              </w:rPr>
              <w:t>åndteres i hovedsak av grunnbemanning.</w:t>
            </w:r>
            <w:r>
              <w:rPr>
                <w:rStyle w:val="eop"/>
                <w:rFonts w:ascii="Roboto" w:eastAsia="MS Gothic" w:hAnsi="Roboto" w:cs="Segoe UI"/>
                <w:color w:val="000000"/>
                <w:sz w:val="22"/>
                <w:szCs w:val="22"/>
              </w:rPr>
              <w:t> </w:t>
            </w:r>
          </w:p>
          <w:p w14:paraId="015927C3" w14:textId="77777777" w:rsidR="00C62F70" w:rsidRDefault="00C62F70">
            <w:pPr>
              <w:pStyle w:val="paragraph"/>
              <w:spacing w:before="0" w:after="0"/>
              <w:ind w:left="709" w:right="60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op"/>
                <w:rFonts w:ascii="Roboto" w:eastAsia="MS Gothic" w:hAnsi="Roboto" w:cs="Segoe UI"/>
                <w:color w:val="000000"/>
              </w:rPr>
            </w:pPr>
          </w:p>
          <w:p w14:paraId="54571D02" w14:textId="77777777" w:rsidR="00C62F70" w:rsidRDefault="00C62F70">
            <w:pPr>
              <w:pStyle w:val="paragraph"/>
              <w:spacing w:before="0" w:after="0"/>
              <w:ind w:left="709" w:right="600"/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Style w:val="eop"/>
                <w:rFonts w:ascii="Roboto" w:eastAsia="MS Gothic" w:hAnsi="Roboto" w:cs="Segoe UI"/>
                <w:color w:val="000000"/>
              </w:rPr>
              <w:t xml:space="preserve">Tining av stikkrenner på strekningen må </w:t>
            </w:r>
            <w:proofErr w:type="gramStart"/>
            <w:r>
              <w:rPr>
                <w:rStyle w:val="eop"/>
                <w:rFonts w:ascii="Roboto" w:eastAsia="MS Gothic" w:hAnsi="Roboto" w:cs="Segoe UI"/>
                <w:color w:val="000000"/>
              </w:rPr>
              <w:t>påregnes</w:t>
            </w:r>
            <w:proofErr w:type="gramEnd"/>
            <w:r>
              <w:rPr>
                <w:rStyle w:val="eop"/>
                <w:rFonts w:ascii="Roboto" w:eastAsia="MS Gothic" w:hAnsi="Roboto" w:cs="Segoe UI"/>
                <w:color w:val="000000"/>
              </w:rPr>
              <w:t xml:space="preserve"> i forbindelse med åpning.</w:t>
            </w:r>
          </w:p>
          <w:p w14:paraId="2D00C646" w14:textId="77777777" w:rsidR="00C62F70" w:rsidRPr="00055E2B" w:rsidRDefault="00C62F7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11C323A1" w14:textId="77777777" w:rsidR="00C62F70" w:rsidRPr="00A16608" w:rsidRDefault="00C62F7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Tettbebygd:</w:t>
            </w:r>
            <w:r>
              <w:rPr>
                <w:rFonts w:cs="Roboto"/>
                <w:b w:val="0"/>
                <w:color w:val="000000" w:themeColor="text1"/>
              </w:rPr>
              <w:t xml:space="preserve"> Nei</w:t>
            </w:r>
          </w:p>
          <w:p w14:paraId="063A93CF" w14:textId="77777777" w:rsidR="00C62F70" w:rsidRPr="00A16608" w:rsidRDefault="00C62F70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10452825" w14:textId="77777777" w:rsidR="00C62F70" w:rsidRPr="00361FD1" w:rsidRDefault="00C62F7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Vegbredde:</w:t>
            </w:r>
            <w:r>
              <w:rPr>
                <w:rFonts w:cs="Roboto"/>
                <w:bCs/>
                <w:color w:val="000000" w:themeColor="text1"/>
              </w:rPr>
              <w:t xml:space="preserve"> </w:t>
            </w:r>
            <w:r>
              <w:rPr>
                <w:rFonts w:cs="Roboto"/>
                <w:b w:val="0"/>
                <w:color w:val="000000" w:themeColor="text1"/>
              </w:rPr>
              <w:t>4 – 6 meter</w:t>
            </w:r>
          </w:p>
          <w:p w14:paraId="4821D2E8" w14:textId="77777777" w:rsidR="00C62F70" w:rsidRPr="00A16608" w:rsidRDefault="00C62F70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54A4E25A" w14:textId="544A15B9" w:rsidR="00C62F70" w:rsidRPr="00A16608" w:rsidRDefault="00C62F7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 xml:space="preserve">ÅDT og rushtid: </w:t>
            </w:r>
            <w:r w:rsidR="00812907">
              <w:rPr>
                <w:rFonts w:cs="Roboto"/>
                <w:b w:val="0"/>
                <w:color w:val="000000" w:themeColor="text1"/>
              </w:rPr>
              <w:t>160</w:t>
            </w:r>
          </w:p>
          <w:p w14:paraId="548C68E4" w14:textId="77777777" w:rsidR="00C62F70" w:rsidRPr="00A16608" w:rsidRDefault="00C62F70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  <w:p w14:paraId="29A0D6A2" w14:textId="2477AA3B" w:rsidR="00C62F70" w:rsidRPr="00A16608" w:rsidRDefault="00C62F7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A16608">
              <w:rPr>
                <w:rFonts w:cs="Roboto"/>
                <w:bCs/>
                <w:color w:val="000000" w:themeColor="text1"/>
              </w:rPr>
              <w:t>Geometri:</w:t>
            </w:r>
            <w:r>
              <w:rPr>
                <w:rFonts w:cs="Roboto"/>
                <w:b w:val="0"/>
                <w:color w:val="000000" w:themeColor="text1"/>
              </w:rPr>
              <w:t xml:space="preserve"> Lite stigning, varierende k</w:t>
            </w:r>
            <w:r w:rsidR="00890713">
              <w:rPr>
                <w:rFonts w:cs="Roboto"/>
                <w:b w:val="0"/>
                <w:color w:val="000000" w:themeColor="text1"/>
              </w:rPr>
              <w:t>ur</w:t>
            </w:r>
            <w:r>
              <w:rPr>
                <w:rFonts w:cs="Roboto"/>
                <w:b w:val="0"/>
                <w:color w:val="000000" w:themeColor="text1"/>
              </w:rPr>
              <w:t>vatur.</w:t>
            </w:r>
          </w:p>
          <w:p w14:paraId="1A56DC98" w14:textId="77777777" w:rsidR="00C62F70" w:rsidRPr="00270489" w:rsidRDefault="00C62F70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 w:themeColor="text1"/>
              </w:rPr>
            </w:pPr>
          </w:p>
          <w:p w14:paraId="11598199" w14:textId="77777777" w:rsidR="00C62F70" w:rsidRDefault="00C62F70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  <w:r w:rsidRPr="00270489">
              <w:rPr>
                <w:rFonts w:cs="Roboto"/>
                <w:bCs/>
                <w:color w:val="000000" w:themeColor="text1"/>
              </w:rPr>
              <w:t>Øvrige faktorer på roden:</w:t>
            </w:r>
          </w:p>
          <w:p w14:paraId="31CD7DE9" w14:textId="77777777" w:rsidR="00C62F70" w:rsidRPr="00F0577E" w:rsidRDefault="00C62F70">
            <w:pPr>
              <w:ind w:left="278" w:hanging="27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 w:themeColor="text1"/>
              </w:rPr>
            </w:pPr>
          </w:p>
        </w:tc>
      </w:tr>
      <w:tr w:rsidR="00C62F70" w14:paraId="205935A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0" w:type="dxa"/>
            <w:tcMar>
              <w:left w:w="105" w:type="dxa"/>
              <w:right w:w="105" w:type="dxa"/>
            </w:tcMar>
          </w:tcPr>
          <w:p w14:paraId="21E1C5DF" w14:textId="77777777" w:rsidR="00C62F70" w:rsidRDefault="00C62F70">
            <w:pPr>
              <w:pStyle w:val="Ingress"/>
              <w:spacing w:before="0"/>
              <w:ind w:left="0"/>
              <w:rPr>
                <w:rFonts w:ascii="Roboto" w:eastAsia="Roboto" w:hAnsi="Roboto" w:cs="Roboto"/>
                <w:b/>
                <w:color w:val="000000" w:themeColor="text1"/>
              </w:rPr>
            </w:pPr>
            <w:r w:rsidRPr="33D7F3D5">
              <w:rPr>
                <w:rFonts w:ascii="Roboto" w:eastAsia="Roboto" w:hAnsi="Roboto" w:cs="Roboto"/>
                <w:bCs w:val="0"/>
                <w:color w:val="000000" w:themeColor="text1"/>
              </w:rPr>
              <w:t>Spesielle/andre forhold</w:t>
            </w:r>
          </w:p>
        </w:tc>
        <w:tc>
          <w:tcPr>
            <w:tcW w:w="5655" w:type="dxa"/>
            <w:tcMar>
              <w:left w:w="105" w:type="dxa"/>
              <w:right w:w="105" w:type="dxa"/>
            </w:tcMar>
          </w:tcPr>
          <w:p w14:paraId="6D70C97C" w14:textId="77777777" w:rsidR="00C62F70" w:rsidRDefault="00C62F70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AF3AA8">
              <w:rPr>
                <w:rFonts w:cs="Roboto"/>
                <w:b w:val="0"/>
                <w:color w:val="000000" w:themeColor="text1"/>
              </w:rPr>
              <w:t>Viser til D2-I-Informasjon og supplerende opplysninger.</w:t>
            </w:r>
          </w:p>
          <w:p w14:paraId="1AEE9335" w14:textId="77777777" w:rsidR="00C62F70" w:rsidRDefault="00C62F7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D922727" w14:textId="77777777" w:rsidR="00C62F70" w:rsidRPr="00AF3AA8" w:rsidRDefault="00C62F70">
            <w:pPr>
              <w:pStyle w:val="Ingress"/>
              <w:numPr>
                <w:ilvl w:val="0"/>
                <w:numId w:val="1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>
              <w:rPr>
                <w:rFonts w:cs="Roboto"/>
                <w:b w:val="0"/>
                <w:color w:val="000000" w:themeColor="text1"/>
              </w:rPr>
              <w:t>Svake vegkanter i vårløsning.</w:t>
            </w:r>
          </w:p>
          <w:p w14:paraId="7AF4E745" w14:textId="77777777" w:rsidR="00C62F70" w:rsidRDefault="00C62F7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eastAsia="Roboto" w:hAnsi="Roboto" w:cs="Roboto"/>
                <w:bCs/>
                <w:color w:val="000000" w:themeColor="text1"/>
              </w:rPr>
            </w:pPr>
          </w:p>
        </w:tc>
      </w:tr>
    </w:tbl>
    <w:p w14:paraId="6C875AEC" w14:textId="77777777" w:rsidR="00C62F70" w:rsidRPr="00C62F70" w:rsidRDefault="00C62F70" w:rsidP="00C62F70"/>
    <w:p w14:paraId="6EB64FFD" w14:textId="2FE12BC2" w:rsidR="00AF0988" w:rsidRPr="00AF0988" w:rsidRDefault="005E1538" w:rsidP="00AF0988">
      <w:pPr>
        <w:pStyle w:val="Overskrift2"/>
      </w:pPr>
      <w:bookmarkStart w:id="29" w:name="_Toc238736209"/>
      <w:r>
        <w:t>P</w:t>
      </w:r>
      <w:r w:rsidR="00E97215">
        <w:t>4</w:t>
      </w:r>
      <w:r>
        <w:t>-</w:t>
      </w:r>
      <w:r w:rsidR="002D0E07">
        <w:t>4</w:t>
      </w:r>
      <w:r>
        <w:t>-</w:t>
      </w:r>
      <w:r w:rsidR="00463850">
        <w:t>Strømiddellager</w:t>
      </w:r>
      <w:bookmarkEnd w:id="29"/>
    </w:p>
    <w:p w14:paraId="65C1381F" w14:textId="77777777" w:rsidR="004E4E03" w:rsidRPr="004E4E03" w:rsidRDefault="004E4E03" w:rsidP="004E4E03"/>
    <w:p w14:paraId="4A10DAB8" w14:textId="03A3AA73" w:rsidR="005A7F7E" w:rsidRPr="005A7F7E" w:rsidRDefault="005A7F7E" w:rsidP="005A7F7E">
      <w:pPr>
        <w:spacing w:before="0" w:after="280"/>
        <w:ind w:left="278" w:hanging="278"/>
        <w:rPr>
          <w:rFonts w:ascii="Roboto" w:hAnsi="Roboto"/>
          <w:bCs/>
        </w:rPr>
      </w:pPr>
      <w:r w:rsidRPr="005A7F7E">
        <w:rPr>
          <w:rFonts w:cs="Roboto"/>
          <w:bCs/>
          <w:i/>
          <w:iCs/>
          <w:color w:val="000000"/>
          <w:highlight w:val="lightGray"/>
        </w:rPr>
        <w:t>Fylles ut av byggherre og entreprenør i samhandlingsfasen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681"/>
        <w:gridCol w:w="5380"/>
      </w:tblGrid>
      <w:tr w:rsidR="005E650D" w14:paraId="0E2DD670" w14:textId="77777777" w:rsidTr="00C7614E">
        <w:tc>
          <w:tcPr>
            <w:tcW w:w="3681" w:type="dxa"/>
          </w:tcPr>
          <w:p w14:paraId="6CECC615" w14:textId="066F4087" w:rsidR="005E650D" w:rsidRDefault="005E650D" w:rsidP="003D2C7B">
            <w:pPr>
              <w:spacing w:before="0"/>
              <w:ind w:left="278" w:hanging="278"/>
              <w:rPr>
                <w:rFonts w:ascii="Roboto" w:hAnsi="Roboto"/>
              </w:rPr>
            </w:pPr>
            <w:r w:rsidRPr="005E650D">
              <w:rPr>
                <w:rFonts w:ascii="Roboto" w:hAnsi="Roboto"/>
              </w:rPr>
              <w:t>Stedsangivelse og type lager</w:t>
            </w:r>
          </w:p>
          <w:p w14:paraId="46255934" w14:textId="1050201E" w:rsidR="003D2C7B" w:rsidRDefault="003D2C7B" w:rsidP="0098314B">
            <w:pPr>
              <w:spacing w:before="0"/>
              <w:ind w:left="278" w:hanging="278"/>
              <w:rPr>
                <w:rFonts w:ascii="Roboto" w:hAnsi="Roboto"/>
                <w:b/>
                <w:bCs/>
              </w:rPr>
            </w:pPr>
          </w:p>
        </w:tc>
        <w:tc>
          <w:tcPr>
            <w:tcW w:w="5380" w:type="dxa"/>
          </w:tcPr>
          <w:p w14:paraId="21DBF40A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  <w:tr w:rsidR="005E650D" w14:paraId="6B857D52" w14:textId="77777777" w:rsidTr="00C7614E">
        <w:tc>
          <w:tcPr>
            <w:tcW w:w="3681" w:type="dxa"/>
          </w:tcPr>
          <w:p w14:paraId="710B6729" w14:textId="77777777" w:rsidR="00BA49DE" w:rsidRDefault="0098314B" w:rsidP="00BA49DE">
            <w:pPr>
              <w:spacing w:before="0"/>
              <w:ind w:left="278" w:hanging="278"/>
              <w:rPr>
                <w:rFonts w:ascii="Roboto" w:hAnsi="Roboto"/>
              </w:rPr>
            </w:pPr>
            <w:r w:rsidRPr="0098314B">
              <w:rPr>
                <w:rFonts w:ascii="Roboto" w:hAnsi="Roboto"/>
              </w:rPr>
              <w:t>Volum sand/salt før</w:t>
            </w:r>
            <w:r w:rsidR="00BA49DE">
              <w:rPr>
                <w:rFonts w:ascii="Roboto" w:hAnsi="Roboto"/>
              </w:rPr>
              <w:t xml:space="preserve"> </w:t>
            </w:r>
          </w:p>
          <w:p w14:paraId="2280027C" w14:textId="1258BB05" w:rsidR="0098314B" w:rsidRPr="00BA49DE" w:rsidRDefault="0098314B" w:rsidP="00BA49DE">
            <w:pPr>
              <w:spacing w:before="0"/>
              <w:ind w:left="278" w:hanging="278"/>
              <w:rPr>
                <w:rFonts w:ascii="Roboto" w:hAnsi="Roboto"/>
              </w:rPr>
            </w:pPr>
            <w:r w:rsidRPr="0098314B">
              <w:rPr>
                <w:rFonts w:ascii="Roboto" w:hAnsi="Roboto"/>
              </w:rPr>
              <w:t>vintersesongen</w:t>
            </w:r>
          </w:p>
          <w:p w14:paraId="0F884003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  <w:tc>
          <w:tcPr>
            <w:tcW w:w="5380" w:type="dxa"/>
          </w:tcPr>
          <w:p w14:paraId="790C64D7" w14:textId="77777777" w:rsidR="005E650D" w:rsidRPr="0086201A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  <w:highlight w:val="lightGray"/>
              </w:rPr>
            </w:pPr>
          </w:p>
        </w:tc>
      </w:tr>
      <w:tr w:rsidR="005E650D" w14:paraId="792E526C" w14:textId="77777777" w:rsidTr="00C7614E">
        <w:tc>
          <w:tcPr>
            <w:tcW w:w="3681" w:type="dxa"/>
          </w:tcPr>
          <w:p w14:paraId="64EF2096" w14:textId="77777777" w:rsidR="00257C61" w:rsidRPr="00EF393C" w:rsidRDefault="00257C61" w:rsidP="003D2C7B">
            <w:pPr>
              <w:pStyle w:val="Listeavsnitt"/>
              <w:numPr>
                <w:ilvl w:val="0"/>
                <w:numId w:val="0"/>
              </w:numPr>
              <w:spacing w:before="0" w:after="280"/>
              <w:rPr>
                <w:rFonts w:ascii="Roboto" w:hAnsi="Roboto"/>
                <w:b/>
                <w:bCs/>
              </w:rPr>
            </w:pPr>
            <w:r w:rsidRPr="00EF393C">
              <w:rPr>
                <w:rFonts w:ascii="Roboto" w:hAnsi="Roboto"/>
              </w:rPr>
              <w:t>Opplasting (maskin, annet)</w:t>
            </w:r>
          </w:p>
          <w:p w14:paraId="7B259E4F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  <w:tc>
          <w:tcPr>
            <w:tcW w:w="5380" w:type="dxa"/>
          </w:tcPr>
          <w:p w14:paraId="6D372FB6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  <w:tr w:rsidR="005E650D" w14:paraId="1F4F8150" w14:textId="77777777" w:rsidTr="00C7614E">
        <w:tc>
          <w:tcPr>
            <w:tcW w:w="3681" w:type="dxa"/>
          </w:tcPr>
          <w:p w14:paraId="011CFC70" w14:textId="15237F46" w:rsidR="005E650D" w:rsidRPr="007B4897" w:rsidRDefault="007B4897" w:rsidP="007B4897">
            <w:pPr>
              <w:spacing w:before="0" w:after="280"/>
              <w:ind w:left="0"/>
              <w:rPr>
                <w:rFonts w:ascii="Roboto" w:eastAsiaTheme="majorEastAsia" w:hAnsi="Roboto" w:cstheme="majorBidi"/>
                <w:bCs/>
                <w:color w:val="000000" w:themeColor="text1"/>
                <w:szCs w:val="22"/>
              </w:rPr>
            </w:pPr>
            <w:r w:rsidRPr="007B4897">
              <w:rPr>
                <w:rFonts w:ascii="Roboto" w:hAnsi="Roboto"/>
              </w:rPr>
              <w:lastRenderedPageBreak/>
              <w:t>Rutiner for frostsikring</w:t>
            </w:r>
            <w:r w:rsidRPr="007B4897">
              <w:rPr>
                <w:rStyle w:val="Overskrift2Tegn"/>
                <w:rFonts w:ascii="Roboto" w:hAnsi="Roboto"/>
                <w:sz w:val="22"/>
                <w:szCs w:val="22"/>
              </w:rPr>
              <w:t xml:space="preserve"> </w:t>
            </w:r>
            <w:r w:rsidRPr="007B4897">
              <w:rPr>
                <w:rStyle w:val="Overskrift2Tegn"/>
                <w:rFonts w:ascii="Roboto" w:hAnsi="Roboto"/>
                <w:b w:val="0"/>
                <w:bCs/>
                <w:sz w:val="22"/>
                <w:szCs w:val="22"/>
              </w:rPr>
              <w:t>av salt-/sandutstyr (evt. varmgarasje)</w:t>
            </w:r>
          </w:p>
        </w:tc>
        <w:tc>
          <w:tcPr>
            <w:tcW w:w="5380" w:type="dxa"/>
          </w:tcPr>
          <w:p w14:paraId="500D0A43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  <w:tr w:rsidR="00443B19" w14:paraId="2889C98A" w14:textId="77777777" w:rsidTr="00C7614E">
        <w:tc>
          <w:tcPr>
            <w:tcW w:w="3681" w:type="dxa"/>
          </w:tcPr>
          <w:p w14:paraId="7BDA048B" w14:textId="67FBE00B" w:rsidR="00443B19" w:rsidRPr="007B4897" w:rsidRDefault="00C50DD5" w:rsidP="007B4897">
            <w:pPr>
              <w:spacing w:before="0" w:after="280"/>
              <w:ind w:left="0"/>
              <w:rPr>
                <w:rFonts w:ascii="Roboto" w:hAnsi="Roboto"/>
              </w:rPr>
            </w:pPr>
            <w:r>
              <w:rPr>
                <w:rFonts w:ascii="Roboto" w:hAnsi="Roboto"/>
              </w:rPr>
              <w:t>Beh</w:t>
            </w:r>
            <w:r w:rsidR="00D26742">
              <w:rPr>
                <w:rFonts w:ascii="Roboto" w:hAnsi="Roboto"/>
              </w:rPr>
              <w:t>ov</w:t>
            </w:r>
            <w:r w:rsidR="000D1066">
              <w:rPr>
                <w:rFonts w:ascii="Roboto" w:hAnsi="Roboto"/>
              </w:rPr>
              <w:t xml:space="preserve"> for</w:t>
            </w:r>
            <w:r>
              <w:rPr>
                <w:rFonts w:ascii="Roboto" w:hAnsi="Roboto"/>
              </w:rPr>
              <w:t xml:space="preserve"> </w:t>
            </w:r>
            <w:r w:rsidR="004903BC">
              <w:rPr>
                <w:rFonts w:ascii="Roboto" w:hAnsi="Roboto"/>
              </w:rPr>
              <w:t>finkornet befuktet salt (</w:t>
            </w:r>
            <w:proofErr w:type="spellStart"/>
            <w:r w:rsidR="00F23DA9">
              <w:rPr>
                <w:rFonts w:ascii="Roboto" w:hAnsi="Roboto"/>
              </w:rPr>
              <w:t>slurry</w:t>
            </w:r>
            <w:proofErr w:type="spellEnd"/>
            <w:r w:rsidR="004903BC">
              <w:rPr>
                <w:rFonts w:ascii="Roboto" w:hAnsi="Roboto"/>
              </w:rPr>
              <w:t>)</w:t>
            </w:r>
            <w:r w:rsidR="00F23DA9">
              <w:rPr>
                <w:rFonts w:ascii="Roboto" w:hAnsi="Roboto"/>
              </w:rPr>
              <w:t xml:space="preserve"> eller</w:t>
            </w:r>
            <w:r w:rsidR="006F2422">
              <w:rPr>
                <w:rFonts w:ascii="Roboto" w:hAnsi="Roboto"/>
              </w:rPr>
              <w:t xml:space="preserve"> salt</w:t>
            </w:r>
            <w:r w:rsidR="00443B19">
              <w:rPr>
                <w:rFonts w:ascii="Roboto" w:hAnsi="Roboto"/>
              </w:rPr>
              <w:t>løsning</w:t>
            </w:r>
          </w:p>
        </w:tc>
        <w:tc>
          <w:tcPr>
            <w:tcW w:w="5380" w:type="dxa"/>
          </w:tcPr>
          <w:p w14:paraId="75ED37FD" w14:textId="77777777" w:rsidR="00443B19" w:rsidRDefault="00443B19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</w:tbl>
    <w:p w14:paraId="3FCCB7B1" w14:textId="5061D019" w:rsidR="005E650D" w:rsidRDefault="005E650D" w:rsidP="005E650D">
      <w:pPr>
        <w:pStyle w:val="Listeavsnitt"/>
        <w:numPr>
          <w:ilvl w:val="0"/>
          <w:numId w:val="0"/>
        </w:numPr>
        <w:spacing w:before="0" w:after="280"/>
        <w:rPr>
          <w:rFonts w:ascii="Roboto" w:hAnsi="Roboto"/>
          <w:b/>
          <w:bCs/>
        </w:rPr>
      </w:pPr>
    </w:p>
    <w:p w14:paraId="5F6E3171" w14:textId="77777777" w:rsidR="00224549" w:rsidRPr="005E650D" w:rsidRDefault="00224549" w:rsidP="005E650D">
      <w:pPr>
        <w:pStyle w:val="Listeavsnitt"/>
        <w:numPr>
          <w:ilvl w:val="0"/>
          <w:numId w:val="0"/>
        </w:numPr>
        <w:spacing w:before="0" w:after="280"/>
        <w:rPr>
          <w:rFonts w:ascii="Roboto" w:hAnsi="Roboto"/>
          <w:b/>
          <w:bCs/>
        </w:rPr>
      </w:pPr>
    </w:p>
    <w:p w14:paraId="1C1C518F" w14:textId="4F5D27A3" w:rsidR="00380458" w:rsidRDefault="00380458" w:rsidP="00380458">
      <w:pPr>
        <w:pStyle w:val="Overskrift2"/>
      </w:pPr>
      <w:bookmarkStart w:id="30" w:name="_Toc238736210"/>
      <w:r>
        <w:t>P</w:t>
      </w:r>
      <w:r w:rsidR="00E97215">
        <w:t>4</w:t>
      </w:r>
      <w:r>
        <w:t>-</w:t>
      </w:r>
      <w:r w:rsidR="002D0E07">
        <w:t>5</w:t>
      </w:r>
      <w:r>
        <w:t>-</w:t>
      </w:r>
      <w:r w:rsidR="00251EBA">
        <w:t>Drift, vedlikehold, kalibrering og innstilling av utstyr</w:t>
      </w:r>
      <w:bookmarkEnd w:id="30"/>
    </w:p>
    <w:p w14:paraId="7E6F9527" w14:textId="50349A1F" w:rsidR="00916C9B" w:rsidRDefault="00916C9B" w:rsidP="00916C9B"/>
    <w:p w14:paraId="604760F4" w14:textId="03634381" w:rsidR="00207CA3" w:rsidRDefault="00337CE2" w:rsidP="00916C9B">
      <w:pPr>
        <w:ind w:left="0"/>
        <w:rPr>
          <w:sz w:val="24"/>
          <w:szCs w:val="22"/>
        </w:rPr>
      </w:pPr>
      <w:r>
        <w:rPr>
          <w:sz w:val="24"/>
          <w:szCs w:val="22"/>
        </w:rPr>
        <w:t>Henvisning til e</w:t>
      </w:r>
      <w:r w:rsidR="00207CA3">
        <w:rPr>
          <w:sz w:val="24"/>
          <w:szCs w:val="22"/>
        </w:rPr>
        <w:t>ntreprenøren</w:t>
      </w:r>
      <w:r w:rsidR="008478DB">
        <w:rPr>
          <w:sz w:val="24"/>
          <w:szCs w:val="22"/>
        </w:rPr>
        <w:t xml:space="preserve">s </w:t>
      </w:r>
      <w:r w:rsidR="009B6719">
        <w:rPr>
          <w:sz w:val="24"/>
          <w:szCs w:val="22"/>
        </w:rPr>
        <w:t>rutiner</w:t>
      </w:r>
      <w:r w:rsidR="008478DB">
        <w:rPr>
          <w:sz w:val="24"/>
          <w:szCs w:val="22"/>
        </w:rPr>
        <w:t>/prosedyrer</w:t>
      </w:r>
      <w:r w:rsidR="009B6719">
        <w:rPr>
          <w:sz w:val="24"/>
          <w:szCs w:val="22"/>
        </w:rPr>
        <w:t xml:space="preserve"> for drift, vedlikehold, kalibrering og innstilling</w:t>
      </w:r>
      <w:r w:rsidR="006D4A2F">
        <w:rPr>
          <w:sz w:val="24"/>
          <w:szCs w:val="22"/>
        </w:rPr>
        <w:t xml:space="preserve"> av utstyr</w:t>
      </w:r>
      <w:r w:rsidR="008478DB">
        <w:rPr>
          <w:sz w:val="24"/>
          <w:szCs w:val="22"/>
        </w:rPr>
        <w:t>:</w:t>
      </w:r>
      <w:r w:rsidR="006D4A2F">
        <w:rPr>
          <w:sz w:val="24"/>
          <w:szCs w:val="22"/>
        </w:rPr>
        <w:t xml:space="preserve"> </w:t>
      </w:r>
    </w:p>
    <w:p w14:paraId="33554D1B" w14:textId="6A7BC53F" w:rsidR="006D4A2F" w:rsidRDefault="006D4A2F" w:rsidP="00916C9B">
      <w:pPr>
        <w:ind w:left="0"/>
        <w:rPr>
          <w:sz w:val="24"/>
          <w:szCs w:val="22"/>
        </w:rPr>
      </w:pPr>
    </w:p>
    <w:p w14:paraId="294AE3D2" w14:textId="3011B531" w:rsidR="006D4A2F" w:rsidRPr="006D4A2F" w:rsidRDefault="006D4A2F" w:rsidP="00916C9B">
      <w:pPr>
        <w:ind w:left="0"/>
        <w:rPr>
          <w:i/>
          <w:iCs/>
          <w:sz w:val="24"/>
          <w:szCs w:val="22"/>
        </w:rPr>
      </w:pPr>
      <w:r w:rsidRPr="006D4A2F">
        <w:rPr>
          <w:i/>
          <w:iCs/>
          <w:sz w:val="24"/>
          <w:szCs w:val="22"/>
          <w:highlight w:val="lightGray"/>
        </w:rPr>
        <w:t>Fylles ut av en</w:t>
      </w:r>
      <w:r w:rsidR="00B67982">
        <w:rPr>
          <w:i/>
          <w:iCs/>
          <w:sz w:val="24"/>
          <w:szCs w:val="22"/>
          <w:highlight w:val="lightGray"/>
        </w:rPr>
        <w:t>tr</w:t>
      </w:r>
      <w:r w:rsidRPr="006D4A2F">
        <w:rPr>
          <w:i/>
          <w:iCs/>
          <w:sz w:val="24"/>
          <w:szCs w:val="22"/>
          <w:highlight w:val="lightGray"/>
        </w:rPr>
        <w:t>eprenør</w:t>
      </w:r>
    </w:p>
    <w:p w14:paraId="59205609" w14:textId="61ED6027" w:rsidR="00FD465E" w:rsidRDefault="00FD465E" w:rsidP="00FD465E">
      <w:pPr>
        <w:pStyle w:val="Overskrift2"/>
      </w:pPr>
      <w:bookmarkStart w:id="31" w:name="_Toc238736211"/>
      <w:r w:rsidRPr="0038320F">
        <w:t>P</w:t>
      </w:r>
      <w:r w:rsidR="00E97215" w:rsidRPr="0038320F">
        <w:t>4</w:t>
      </w:r>
      <w:r w:rsidRPr="0038320F">
        <w:t>-</w:t>
      </w:r>
      <w:r w:rsidR="002D0E07" w:rsidRPr="0038320F">
        <w:t>6</w:t>
      </w:r>
      <w:r w:rsidRPr="0038320F">
        <w:t>-</w:t>
      </w:r>
      <w:r w:rsidR="00A34A40" w:rsidRPr="0038320F">
        <w:t>V</w:t>
      </w:r>
      <w:r w:rsidR="00627FEA" w:rsidRPr="0038320F">
        <w:t>interberedskap</w:t>
      </w:r>
      <w:bookmarkEnd w:id="31"/>
    </w:p>
    <w:p w14:paraId="27CB5225" w14:textId="77777777" w:rsidR="008C5019" w:rsidRDefault="008C5019" w:rsidP="00CA51B0">
      <w:pPr>
        <w:spacing w:before="0" w:line="240" w:lineRule="auto"/>
        <w:ind w:left="11" w:hanging="11"/>
        <w:rPr>
          <w:rFonts w:eastAsia="Times New Roman" w:cs="Times New Roman"/>
          <w:color w:val="000000"/>
          <w:sz w:val="24"/>
          <w:szCs w:val="22"/>
          <w:lang w:eastAsia="nb-NO"/>
        </w:rPr>
      </w:pPr>
    </w:p>
    <w:tbl>
      <w:tblPr>
        <w:tblW w:w="6794" w:type="dxa"/>
        <w:tblInd w:w="5" w:type="dxa"/>
        <w:shd w:val="clear" w:color="auto" w:fill="FFFFFF" w:themeFill="background1"/>
        <w:tblCellMar>
          <w:top w:w="40" w:type="dxa"/>
          <w:left w:w="173" w:type="dxa"/>
          <w:right w:w="115" w:type="dxa"/>
        </w:tblCellMar>
        <w:tblLook w:val="04A0" w:firstRow="1" w:lastRow="0" w:firstColumn="1" w:lastColumn="0" w:noHBand="0" w:noVBand="1"/>
      </w:tblPr>
      <w:tblGrid>
        <w:gridCol w:w="2423"/>
        <w:gridCol w:w="2103"/>
        <w:gridCol w:w="2268"/>
      </w:tblGrid>
      <w:tr w:rsidR="005F7386" w:rsidRPr="00323413" w14:paraId="37344532" w14:textId="77777777" w:rsidTr="00656C39">
        <w:trPr>
          <w:trHeight w:val="585"/>
        </w:trPr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D3278D8" w14:textId="6B7C3197" w:rsidR="005F7386" w:rsidRPr="00304292" w:rsidRDefault="005F7386" w:rsidP="00A34A40">
            <w:pPr>
              <w:spacing w:before="0"/>
              <w:ind w:left="0" w:right="0"/>
              <w:rPr>
                <w:rFonts w:cs="Calibri"/>
                <w:b/>
                <w:bCs/>
              </w:rPr>
            </w:pPr>
            <w:r w:rsidRPr="00304292">
              <w:rPr>
                <w:rFonts w:cs="Calibri"/>
                <w:b/>
                <w:bCs/>
              </w:rPr>
              <w:t>Kontraktsområde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452C9F1" w14:textId="379E35ED" w:rsidR="005F7386" w:rsidRPr="00304292" w:rsidRDefault="005F7386">
            <w:pPr>
              <w:spacing w:before="0"/>
              <w:ind w:left="0" w:right="0"/>
              <w:rPr>
                <w:rFonts w:cs="Calibri"/>
                <w:b/>
                <w:bCs/>
              </w:rPr>
            </w:pPr>
            <w:r w:rsidRPr="00304292">
              <w:rPr>
                <w:rFonts w:cs="Calibri"/>
                <w:b/>
                <w:bCs/>
              </w:rPr>
              <w:t>Vinterberedskap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19E35C" w14:textId="307A9107" w:rsidR="005F7386" w:rsidRPr="00304292" w:rsidRDefault="005F7386">
            <w:pPr>
              <w:spacing w:before="0"/>
              <w:ind w:left="0" w:right="0"/>
              <w:rPr>
                <w:rFonts w:cs="Calibri"/>
                <w:b/>
                <w:bCs/>
              </w:rPr>
            </w:pPr>
            <w:r w:rsidRPr="00304292">
              <w:rPr>
                <w:rFonts w:cs="Calibri"/>
                <w:b/>
                <w:bCs/>
              </w:rPr>
              <w:t>Redusert vinterberedskap</w:t>
            </w:r>
          </w:p>
        </w:tc>
      </w:tr>
      <w:tr w:rsidR="00656C39" w:rsidRPr="00323413" w14:paraId="4D3873AE" w14:textId="77777777" w:rsidTr="002B1599">
        <w:trPr>
          <w:trHeight w:val="831"/>
        </w:trPr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5EC32BD" w14:textId="4BA3541E" w:rsidR="00656C39" w:rsidRPr="00304292" w:rsidRDefault="002B633B" w:rsidP="00A34A40">
            <w:pPr>
              <w:spacing w:before="0"/>
              <w:ind w:left="0" w:right="0"/>
              <w:rPr>
                <w:rFonts w:cs="Calibri"/>
                <w:highlight w:val="lightGray"/>
              </w:rPr>
            </w:pPr>
            <w:r w:rsidRPr="00304292">
              <w:rPr>
                <w:rFonts w:cs="Calibri"/>
              </w:rPr>
              <w:t>3409 Valdres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C885C39" w14:textId="63FE6B32" w:rsidR="00656C39" w:rsidRPr="00304292" w:rsidRDefault="002B1599" w:rsidP="002B1599">
            <w:pPr>
              <w:spacing w:before="0"/>
              <w:ind w:left="0" w:right="0"/>
              <w:rPr>
                <w:rFonts w:cs="Calibri"/>
                <w:highlight w:val="lightGray"/>
              </w:rPr>
            </w:pPr>
            <w:r w:rsidRPr="00304292">
              <w:rPr>
                <w:rFonts w:cs="Calibri"/>
              </w:rPr>
              <w:t xml:space="preserve">1. </w:t>
            </w:r>
            <w:r w:rsidR="00ED695B" w:rsidRPr="00304292">
              <w:rPr>
                <w:rFonts w:cs="Calibri"/>
              </w:rPr>
              <w:t>oktober – 1. mai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C76FD31" w14:textId="77777777" w:rsidR="00656C39" w:rsidRPr="00304292" w:rsidRDefault="00ED695B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>15. september – 1. oktober</w:t>
            </w:r>
          </w:p>
          <w:p w14:paraId="65D81B3C" w14:textId="20AAE3BE" w:rsidR="002B1599" w:rsidRPr="00304292" w:rsidRDefault="00E50249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>1. mai – 15. mai</w:t>
            </w:r>
          </w:p>
        </w:tc>
      </w:tr>
      <w:tr w:rsidR="002B1599" w:rsidRPr="00323413" w14:paraId="330624F7" w14:textId="77777777" w:rsidTr="002B1599">
        <w:trPr>
          <w:trHeight w:val="831"/>
        </w:trPr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2EA886C" w14:textId="54736682" w:rsidR="00437168" w:rsidRPr="00304292" w:rsidRDefault="00437168" w:rsidP="00A34A40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 xml:space="preserve">3409 Valdres </w:t>
            </w:r>
          </w:p>
          <w:p w14:paraId="1AA29DC4" w14:textId="71743449" w:rsidR="002B1599" w:rsidRPr="00304292" w:rsidRDefault="00437168" w:rsidP="00A34A40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 xml:space="preserve">Rode 12 - </w:t>
            </w:r>
            <w:proofErr w:type="spellStart"/>
            <w:r w:rsidRPr="00304292">
              <w:rPr>
                <w:rFonts w:cs="Calibri"/>
              </w:rPr>
              <w:t>Valdresflye</w:t>
            </w:r>
            <w:proofErr w:type="spellEnd"/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B8B32C1" w14:textId="59215E3D" w:rsidR="002B1599" w:rsidRPr="00304292" w:rsidRDefault="008B1F93" w:rsidP="008B1F93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 xml:space="preserve">1. </w:t>
            </w:r>
            <w:r w:rsidR="00BF79CE" w:rsidRPr="00304292">
              <w:rPr>
                <w:rFonts w:cs="Calibri"/>
              </w:rPr>
              <w:t>oktober – 15. mai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9E6045C" w14:textId="77777777" w:rsidR="008B1F93" w:rsidRPr="00304292" w:rsidRDefault="008B1F93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 xml:space="preserve">15. september – 1. oktober </w:t>
            </w:r>
          </w:p>
          <w:p w14:paraId="56270C0D" w14:textId="0F2A9447" w:rsidR="00AA0547" w:rsidRPr="00304292" w:rsidRDefault="00AA0547">
            <w:pPr>
              <w:spacing w:before="0"/>
              <w:ind w:left="0" w:right="0"/>
              <w:rPr>
                <w:rFonts w:cs="Calibri"/>
              </w:rPr>
            </w:pPr>
            <w:r w:rsidRPr="00304292">
              <w:rPr>
                <w:rFonts w:cs="Calibri"/>
              </w:rPr>
              <w:t>15. mai – 1. juni</w:t>
            </w:r>
          </w:p>
        </w:tc>
      </w:tr>
    </w:tbl>
    <w:p w14:paraId="0C0E28A2" w14:textId="1DF81FB7" w:rsidR="00BD1737" w:rsidRDefault="00BD3BED" w:rsidP="00BD1737">
      <w:pPr>
        <w:pStyle w:val="Ingress"/>
        <w:ind w:left="0"/>
        <w:rPr>
          <w:rFonts w:ascii="Roboto" w:hAnsi="Roboto" w:cs="Roboto"/>
          <w:b w:val="0"/>
          <w:color w:val="000000"/>
        </w:rPr>
      </w:pPr>
      <w:r>
        <w:rPr>
          <w:rFonts w:ascii="Roboto" w:hAnsi="Roboto" w:cs="Roboto"/>
          <w:b w:val="0"/>
          <w:color w:val="000000"/>
        </w:rPr>
        <w:t xml:space="preserve">Oversikt over utstyr som skal være tilgjengelig i perioder med redusert vinterberedskap </w:t>
      </w:r>
      <w:proofErr w:type="gramStart"/>
      <w:r>
        <w:rPr>
          <w:rFonts w:ascii="Roboto" w:hAnsi="Roboto" w:cs="Roboto"/>
          <w:b w:val="0"/>
          <w:color w:val="000000"/>
        </w:rPr>
        <w:t>fremkommer</w:t>
      </w:r>
      <w:proofErr w:type="gramEnd"/>
      <w:r>
        <w:rPr>
          <w:rFonts w:ascii="Roboto" w:hAnsi="Roboto" w:cs="Roboto"/>
          <w:b w:val="0"/>
          <w:color w:val="000000"/>
        </w:rPr>
        <w:t xml:space="preserve"> av D2-P</w:t>
      </w:r>
      <w:r w:rsidR="00A92364">
        <w:rPr>
          <w:rFonts w:ascii="Roboto" w:hAnsi="Roboto" w:cs="Roboto"/>
          <w:b w:val="0"/>
          <w:color w:val="000000"/>
        </w:rPr>
        <w:t>2</w:t>
      </w:r>
      <w:r>
        <w:rPr>
          <w:rFonts w:ascii="Roboto" w:hAnsi="Roboto" w:cs="Roboto"/>
          <w:b w:val="0"/>
          <w:color w:val="000000"/>
        </w:rPr>
        <w:t xml:space="preserve"> Ressursplan.</w:t>
      </w:r>
    </w:p>
    <w:p w14:paraId="123BF1C2" w14:textId="5898FB35" w:rsidR="000C5042" w:rsidRDefault="000C5042" w:rsidP="000C5042">
      <w:pPr>
        <w:pStyle w:val="Overskrift2"/>
      </w:pPr>
      <w:bookmarkStart w:id="32" w:name="_Toc238736212"/>
      <w:r>
        <w:t>P4-</w:t>
      </w:r>
      <w:r w:rsidR="002D0E07">
        <w:t>7</w:t>
      </w:r>
      <w:r>
        <w:t>-Brøytestikk</w:t>
      </w:r>
      <w:bookmarkEnd w:id="32"/>
    </w:p>
    <w:p w14:paraId="754B24DF" w14:textId="3AB6E24F" w:rsidR="00436A4B" w:rsidRDefault="00B0357C" w:rsidP="00AF2321">
      <w:pPr>
        <w:ind w:left="0"/>
        <w:rPr>
          <w:sz w:val="24"/>
          <w:szCs w:val="22"/>
        </w:rPr>
      </w:pPr>
      <w:r>
        <w:rPr>
          <w:sz w:val="24"/>
          <w:szCs w:val="22"/>
        </w:rPr>
        <w:t xml:space="preserve">For valg av </w:t>
      </w:r>
      <w:r w:rsidR="00E96714">
        <w:rPr>
          <w:sz w:val="24"/>
          <w:szCs w:val="22"/>
        </w:rPr>
        <w:t>brøytestikk gjelder følgende</w:t>
      </w:r>
      <w:r w:rsidR="00436A4B">
        <w:rPr>
          <w:sz w:val="24"/>
          <w:szCs w:val="22"/>
        </w:rPr>
        <w:t>:</w:t>
      </w:r>
    </w:p>
    <w:p w14:paraId="5ED27D7D" w14:textId="77777777" w:rsidR="00436A4B" w:rsidRPr="00717744" w:rsidRDefault="00436A4B" w:rsidP="00055E2B">
      <w:pPr>
        <w:pStyle w:val="pf0"/>
        <w:numPr>
          <w:ilvl w:val="0"/>
          <w:numId w:val="35"/>
        </w:numPr>
        <w:ind w:left="444"/>
        <w:rPr>
          <w:rFonts w:asciiTheme="minorHAnsi" w:hAnsiTheme="minorHAnsi" w:cs="Arial"/>
          <w:sz w:val="28"/>
          <w:szCs w:val="28"/>
        </w:rPr>
      </w:pPr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>På veger med funksjonsklasse B og C skal det benyttes brøytestikk i plast med diameter 25 mm</w:t>
      </w:r>
    </w:p>
    <w:p w14:paraId="55EA48BF" w14:textId="3A89B8E2" w:rsidR="008E389C" w:rsidRPr="001A5FA4" w:rsidRDefault="00436A4B" w:rsidP="001A5FA4">
      <w:pPr>
        <w:pStyle w:val="pf0"/>
        <w:numPr>
          <w:ilvl w:val="0"/>
          <w:numId w:val="35"/>
        </w:numPr>
        <w:ind w:left="444"/>
        <w:rPr>
          <w:rFonts w:asciiTheme="minorHAnsi" w:hAnsiTheme="minorHAnsi" w:cs="Arial"/>
          <w:sz w:val="28"/>
          <w:szCs w:val="28"/>
        </w:rPr>
      </w:pPr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lastRenderedPageBreak/>
        <w:t xml:space="preserve">På alle øvrige veger skal det benyttes brøytestikk i bambus med </w:t>
      </w:r>
      <w:proofErr w:type="spellStart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>rotmål</w:t>
      </w:r>
      <w:proofErr w:type="spellEnd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 xml:space="preserve"> minimum 16 mm. Ved høyde på brøytestikk over 1,8 meter skal </w:t>
      </w:r>
      <w:proofErr w:type="spellStart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>rotmålet</w:t>
      </w:r>
      <w:proofErr w:type="spellEnd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 xml:space="preserve"> være minst 20 mm.</w:t>
      </w:r>
    </w:p>
    <w:tbl>
      <w:tblPr>
        <w:tblW w:w="9056" w:type="dxa"/>
        <w:tblInd w:w="5" w:type="dxa"/>
        <w:shd w:val="clear" w:color="auto" w:fill="FFFFFF" w:themeFill="background1"/>
        <w:tblCellMar>
          <w:top w:w="40" w:type="dxa"/>
          <w:left w:w="173" w:type="dxa"/>
          <w:right w:w="115" w:type="dxa"/>
        </w:tblCellMar>
        <w:tblLook w:val="04A0" w:firstRow="1" w:lastRow="0" w:firstColumn="1" w:lastColumn="0" w:noHBand="0" w:noVBand="1"/>
      </w:tblPr>
      <w:tblGrid>
        <w:gridCol w:w="1891"/>
        <w:gridCol w:w="7165"/>
      </w:tblGrid>
      <w:tr w:rsidR="00E96714" w:rsidRPr="00323413" w14:paraId="7BD7E4F6" w14:textId="77777777" w:rsidTr="009C28B2">
        <w:trPr>
          <w:trHeight w:val="585"/>
        </w:trPr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292AB83" w14:textId="77777777" w:rsidR="00E96714" w:rsidRPr="005F7386" w:rsidRDefault="00E96714">
            <w:pPr>
              <w:spacing w:before="0"/>
              <w:ind w:left="0" w:right="0"/>
              <w:rPr>
                <w:rFonts w:ascii="Calibri" w:hAnsi="Calibri" w:cs="Calibri"/>
                <w:b/>
                <w:bCs/>
              </w:rPr>
            </w:pPr>
            <w:r w:rsidRPr="005F7386">
              <w:rPr>
                <w:rFonts w:ascii="Calibri" w:hAnsi="Calibri" w:cs="Calibri"/>
                <w:b/>
                <w:bCs/>
              </w:rPr>
              <w:t>Kontraktsområde</w:t>
            </w:r>
          </w:p>
        </w:tc>
        <w:tc>
          <w:tcPr>
            <w:tcW w:w="7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BA17379" w14:textId="36BF982E" w:rsidR="00E96714" w:rsidRPr="005F7386" w:rsidRDefault="00E96714">
            <w:pPr>
              <w:spacing w:before="0"/>
              <w:ind w:left="0" w:right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Funksjonsklasse</w:t>
            </w:r>
          </w:p>
        </w:tc>
      </w:tr>
      <w:tr w:rsidR="00E96714" w:rsidRPr="00323413" w14:paraId="2A6CC59A" w14:textId="77777777" w:rsidTr="009C28B2">
        <w:trPr>
          <w:trHeight w:val="585"/>
        </w:trPr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477A2E3" w14:textId="5BA2648D" w:rsidR="00E96714" w:rsidRPr="00832AF3" w:rsidRDefault="00BE7426">
            <w:pPr>
              <w:spacing w:before="0"/>
              <w:ind w:left="0" w:right="0"/>
              <w:rPr>
                <w:rFonts w:ascii="Calibri" w:hAnsi="Calibri" w:cs="Calibri"/>
                <w:highlight w:val="lightGray"/>
              </w:rPr>
            </w:pPr>
            <w:r w:rsidRPr="00BE7426">
              <w:rPr>
                <w:rFonts w:ascii="Calibri" w:hAnsi="Calibri" w:cs="Calibri"/>
              </w:rPr>
              <w:t>3409 Valdres</w:t>
            </w:r>
          </w:p>
        </w:tc>
        <w:tc>
          <w:tcPr>
            <w:tcW w:w="7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DEF8FCF" w14:textId="6677835F" w:rsidR="00651BA2" w:rsidRPr="00651BA2" w:rsidRDefault="006E4A25">
            <w:pPr>
              <w:spacing w:before="0"/>
              <w:ind w:left="0" w:right="0"/>
              <w:rPr>
                <w:rFonts w:ascii="Calibri" w:hAnsi="Calibri" w:cs="Calibri"/>
                <w:color w:val="FF0000"/>
                <w:highlight w:val="lightGray"/>
              </w:rPr>
            </w:pPr>
            <w:hyperlink r:id="rId42" w:anchor="/@179563,6777938,7/hva:hva%5B0%5D%5Bcategory%5D%5Btype%5D=enum&amp;hva%5B0%5D%5Bcategory%5D%5Bid%5D=11216&amp;hva%5B0%5D%5BabsoluteIntervals%5D=false&amp;hva%5B0%5D%5Bid%5D=912/hvor:kontraktsomrade%5B0%5D=3409%20VALDRES%202027-2031" w:history="1">
              <w:r w:rsidRPr="006E4A25">
                <w:rPr>
                  <w:rStyle w:val="Hyperkobling"/>
                  <w:rFonts w:ascii="Calibri" w:hAnsi="Calibri" w:cs="Calibri"/>
                  <w:highlight w:val="lightGray"/>
                </w:rPr>
                <w:t>Vegkart</w:t>
              </w:r>
            </w:hyperlink>
          </w:p>
        </w:tc>
      </w:tr>
    </w:tbl>
    <w:p w14:paraId="362F4842" w14:textId="77777777" w:rsidR="000C5042" w:rsidRDefault="000C5042" w:rsidP="00AF2321">
      <w:pPr>
        <w:ind w:left="0"/>
      </w:pPr>
    </w:p>
    <w:p w14:paraId="3B387486" w14:textId="77777777" w:rsidR="004F5072" w:rsidRDefault="004F5072" w:rsidP="004F5072">
      <w:pPr>
        <w:ind w:left="0"/>
      </w:pPr>
      <w:r>
        <w:t xml:space="preserve">Plan for utsetting/inntaking av brøytestikk skal utarbeides i samråd med byggherren. </w:t>
      </w:r>
    </w:p>
    <w:p w14:paraId="7FDB0913" w14:textId="77777777" w:rsidR="004F5072" w:rsidRDefault="004F5072" w:rsidP="004F5072">
      <w:pPr>
        <w:spacing w:before="0"/>
        <w:ind w:left="0"/>
      </w:pPr>
    </w:p>
    <w:p w14:paraId="10F81A49" w14:textId="77777777" w:rsidR="004F5072" w:rsidRPr="005165B2" w:rsidRDefault="004F5072" w:rsidP="004F5072">
      <w:pPr>
        <w:ind w:left="0"/>
        <w:rPr>
          <w:bCs/>
        </w:rPr>
      </w:pPr>
      <w:r w:rsidRPr="005165B2">
        <w:rPr>
          <w:bCs/>
        </w:rPr>
        <w:t>Planen skal bl.a. beskrive og presentere</w:t>
      </w:r>
    </w:p>
    <w:p w14:paraId="19152A14" w14:textId="77777777" w:rsidR="004F5072" w:rsidRPr="00482391" w:rsidRDefault="004F5072" w:rsidP="004F5072">
      <w:pPr>
        <w:pStyle w:val="Listeavsnitt"/>
        <w:numPr>
          <w:ilvl w:val="0"/>
          <w:numId w:val="47"/>
        </w:numPr>
      </w:pPr>
      <w:r w:rsidRPr="00482391">
        <w:t>Planlagt aktivitet med tidspunkt og sted for utførelse</w:t>
      </w:r>
    </w:p>
    <w:p w14:paraId="5BFC06A6" w14:textId="77777777" w:rsidR="004F5072" w:rsidRPr="00482391" w:rsidRDefault="004F5072" w:rsidP="004F5072">
      <w:pPr>
        <w:pStyle w:val="Listeavsnitt"/>
        <w:numPr>
          <w:ilvl w:val="0"/>
          <w:numId w:val="47"/>
        </w:numPr>
      </w:pPr>
      <w:r w:rsidRPr="00482391">
        <w:t>Omfang og mengde som skal utføres</w:t>
      </w:r>
    </w:p>
    <w:p w14:paraId="7AD43D16" w14:textId="628A101F" w:rsidR="004F5072" w:rsidRDefault="004F5072" w:rsidP="004F5072">
      <w:pPr>
        <w:pStyle w:val="Listeavsnitt"/>
        <w:numPr>
          <w:ilvl w:val="0"/>
          <w:numId w:val="47"/>
        </w:numPr>
      </w:pPr>
      <w:r w:rsidRPr="00482391">
        <w:t>Ressurser, mannskap, maskiner</w:t>
      </w:r>
      <w:r>
        <w:t xml:space="preserve"> </w:t>
      </w:r>
      <w:r w:rsidRPr="00482391">
        <w:t>og utstyr som skal brukes til de ulike aktiviteter</w:t>
      </w:r>
    </w:p>
    <w:p w14:paraId="1461C532" w14:textId="39089C88" w:rsidR="00F9214E" w:rsidRDefault="00F9214E" w:rsidP="00F9214E">
      <w:pPr>
        <w:pStyle w:val="Overskrift2"/>
      </w:pPr>
      <w:bookmarkStart w:id="33" w:name="_Toc238736213"/>
      <w:r>
        <w:t>P</w:t>
      </w:r>
      <w:r w:rsidR="00E97215">
        <w:t>4</w:t>
      </w:r>
      <w:r>
        <w:t>-</w:t>
      </w:r>
      <w:r w:rsidR="002D0E07">
        <w:t>8</w:t>
      </w:r>
      <w:r>
        <w:t>-</w:t>
      </w:r>
      <w:r w:rsidR="00B77FAE">
        <w:t>Styring av vinterdriften</w:t>
      </w:r>
      <w:bookmarkEnd w:id="33"/>
    </w:p>
    <w:p w14:paraId="3B345E1D" w14:textId="77777777" w:rsidR="00A74295" w:rsidRPr="00AF2321" w:rsidRDefault="00A74295" w:rsidP="00A74295">
      <w:pPr>
        <w:spacing w:before="0"/>
      </w:pPr>
    </w:p>
    <w:p w14:paraId="30E11633" w14:textId="58AE4ED7" w:rsidR="004A660E" w:rsidRPr="00A74295" w:rsidRDefault="00A74295" w:rsidP="00AF2321">
      <w:pPr>
        <w:spacing w:before="0"/>
        <w:ind w:left="0"/>
        <w:rPr>
          <w:rStyle w:val="Overskrift2Tegn"/>
          <w:rFonts w:asciiTheme="minorHAnsi" w:eastAsiaTheme="minorHAnsi" w:hAnsiTheme="minorHAnsi" w:cstheme="minorBidi"/>
          <w:b w:val="0"/>
          <w:color w:val="auto"/>
          <w:sz w:val="24"/>
          <w:szCs w:val="22"/>
          <w:lang w:val="nn-NO"/>
        </w:rPr>
      </w:pPr>
      <w:proofErr w:type="spellStart"/>
      <w:r w:rsidRPr="00A74295">
        <w:rPr>
          <w:sz w:val="24"/>
          <w:szCs w:val="22"/>
          <w:lang w:val="nn-NO"/>
        </w:rPr>
        <w:t>Grunnbemanningen</w:t>
      </w:r>
      <w:proofErr w:type="spellEnd"/>
      <w:r w:rsidRPr="00A74295">
        <w:rPr>
          <w:sz w:val="24"/>
          <w:szCs w:val="22"/>
          <w:lang w:val="nn-NO"/>
        </w:rPr>
        <w:t xml:space="preserve"> har ansvaret for:</w:t>
      </w:r>
    </w:p>
    <w:p w14:paraId="1E6D346D" w14:textId="7699D398" w:rsidR="004A660E" w:rsidRPr="00C85E6B" w:rsidRDefault="003B0E42" w:rsidP="00055E2B">
      <w:pPr>
        <w:pStyle w:val="Listeavsnitt"/>
        <w:numPr>
          <w:ilvl w:val="0"/>
          <w:numId w:val="34"/>
        </w:numPr>
        <w:ind w:left="720"/>
        <w:rPr>
          <w:sz w:val="24"/>
          <w:szCs w:val="24"/>
        </w:rPr>
      </w:pPr>
      <w:r w:rsidRPr="00C85E6B">
        <w:rPr>
          <w:sz w:val="24"/>
          <w:szCs w:val="24"/>
        </w:rPr>
        <w:t>O</w:t>
      </w:r>
      <w:r w:rsidR="00F65340" w:rsidRPr="00C85E6B">
        <w:rPr>
          <w:sz w:val="24"/>
          <w:szCs w:val="24"/>
        </w:rPr>
        <w:t>vervåkning av tilstand</w:t>
      </w:r>
      <w:r w:rsidR="00CF69DE" w:rsidRPr="00C85E6B">
        <w:rPr>
          <w:sz w:val="24"/>
          <w:szCs w:val="24"/>
        </w:rPr>
        <w:t xml:space="preserve"> og tilstandsutvikling</w:t>
      </w:r>
      <w:r w:rsidR="00F65340" w:rsidRPr="00C85E6B">
        <w:rPr>
          <w:sz w:val="24"/>
          <w:szCs w:val="24"/>
        </w:rPr>
        <w:t xml:space="preserve"> på veg</w:t>
      </w:r>
    </w:p>
    <w:p w14:paraId="10D2B837" w14:textId="5815F9D9" w:rsidR="003B0E42" w:rsidRPr="00C85E6B" w:rsidRDefault="004A660E" w:rsidP="00055E2B">
      <w:pPr>
        <w:pStyle w:val="Listeavsnitt"/>
        <w:numPr>
          <w:ilvl w:val="0"/>
          <w:numId w:val="34"/>
        </w:numPr>
        <w:ind w:left="720"/>
        <w:rPr>
          <w:rFonts w:eastAsiaTheme="majorEastAsia" w:cstheme="majorBidi"/>
          <w:color w:val="000000" w:themeColor="text1"/>
          <w:sz w:val="24"/>
          <w:szCs w:val="24"/>
        </w:rPr>
      </w:pPr>
      <w:r w:rsidRPr="00C85E6B">
        <w:rPr>
          <w:rFonts w:cs="CIDFont+F3"/>
          <w:sz w:val="24"/>
          <w:szCs w:val="24"/>
        </w:rPr>
        <w:t>M</w:t>
      </w:r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>åling av friksjon for vurdering av nødvendige tiltak</w:t>
      </w:r>
    </w:p>
    <w:p w14:paraId="0106CE11" w14:textId="50979584" w:rsidR="00F65340" w:rsidRPr="00C85E6B" w:rsidRDefault="00CF69DE" w:rsidP="00055E2B">
      <w:pPr>
        <w:pStyle w:val="Listeavsnitt"/>
        <w:numPr>
          <w:ilvl w:val="0"/>
          <w:numId w:val="34"/>
        </w:numPr>
        <w:ind w:left="720"/>
        <w:rPr>
          <w:sz w:val="24"/>
          <w:szCs w:val="24"/>
        </w:rPr>
      </w:pPr>
      <w:r w:rsidRPr="00C85E6B">
        <w:rPr>
          <w:sz w:val="24"/>
          <w:szCs w:val="24"/>
        </w:rPr>
        <w:t>U</w:t>
      </w:r>
      <w:r w:rsidR="00F65340" w:rsidRPr="00C85E6B">
        <w:rPr>
          <w:sz w:val="24"/>
          <w:szCs w:val="24"/>
        </w:rPr>
        <w:t>tkalling</w:t>
      </w:r>
      <w:r w:rsidR="002C1E2E" w:rsidRPr="00C85E6B">
        <w:rPr>
          <w:sz w:val="24"/>
          <w:szCs w:val="24"/>
        </w:rPr>
        <w:t xml:space="preserve"> og oppfølging</w:t>
      </w:r>
      <w:r w:rsidR="00F65340" w:rsidRPr="00C85E6B">
        <w:rPr>
          <w:sz w:val="24"/>
          <w:szCs w:val="24"/>
        </w:rPr>
        <w:t xml:space="preserve"> av mannskap og utstyr</w:t>
      </w:r>
      <w:r w:rsidR="004A660E" w:rsidRPr="00C85E6B">
        <w:rPr>
          <w:sz w:val="24"/>
          <w:szCs w:val="24"/>
        </w:rPr>
        <w:t xml:space="preserve"> ved</w:t>
      </w:r>
      <w:r w:rsidR="002C1E2E" w:rsidRPr="00C85E6B">
        <w:rPr>
          <w:sz w:val="24"/>
          <w:szCs w:val="24"/>
        </w:rPr>
        <w:t>:</w:t>
      </w:r>
    </w:p>
    <w:p w14:paraId="34129A1A" w14:textId="4E90B372" w:rsidR="002C1E2E" w:rsidRPr="00C85E6B" w:rsidRDefault="002C1E2E" w:rsidP="00055E2B">
      <w:pPr>
        <w:pStyle w:val="Listeavsnitt"/>
        <w:numPr>
          <w:ilvl w:val="1"/>
          <w:numId w:val="3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snøfall eller varsel om snøfall</w:t>
      </w:r>
    </w:p>
    <w:p w14:paraId="48AEAC6A" w14:textId="1127F838" w:rsidR="002C1E2E" w:rsidRPr="00C85E6B" w:rsidRDefault="002C1E2E" w:rsidP="00055E2B">
      <w:pPr>
        <w:pStyle w:val="Listeavsnitt"/>
        <w:numPr>
          <w:ilvl w:val="1"/>
          <w:numId w:val="3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behov for strøing med sand/fastsand og salt</w:t>
      </w:r>
    </w:p>
    <w:p w14:paraId="70193798" w14:textId="3AFAD71C" w:rsidR="002C1E2E" w:rsidRPr="00C85E6B" w:rsidRDefault="002C1E2E" w:rsidP="00055E2B">
      <w:pPr>
        <w:pStyle w:val="Listeavsnitt"/>
        <w:numPr>
          <w:ilvl w:val="1"/>
          <w:numId w:val="3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fare for farlige/uventede standardsprang</w:t>
      </w:r>
    </w:p>
    <w:p w14:paraId="1276C14D" w14:textId="11D0D5CC" w:rsidR="002C1E2E" w:rsidRPr="00C85E6B" w:rsidRDefault="002C1E2E" w:rsidP="00055E2B">
      <w:pPr>
        <w:pStyle w:val="Listeavsnitt"/>
        <w:numPr>
          <w:ilvl w:val="1"/>
          <w:numId w:val="3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skred og skredfare</w:t>
      </w:r>
    </w:p>
    <w:p w14:paraId="70E25CD8" w14:textId="463BF4D4" w:rsidR="002C1E2E" w:rsidRPr="00C85E6B" w:rsidRDefault="002C1E2E" w:rsidP="00055E2B">
      <w:pPr>
        <w:pStyle w:val="Listeavsnitt"/>
        <w:numPr>
          <w:ilvl w:val="1"/>
          <w:numId w:val="3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 xml:space="preserve">sesongens første snøfall eller snøfall etter lengre </w:t>
      </w:r>
      <w:bookmarkStart w:id="34" w:name="_Hlk31315343"/>
      <w:r w:rsidRPr="00C85E6B">
        <w:rPr>
          <w:sz w:val="24"/>
          <w:szCs w:val="24"/>
        </w:rPr>
        <w:t>barvegsperioder</w:t>
      </w:r>
    </w:p>
    <w:bookmarkEnd w:id="34"/>
    <w:p w14:paraId="7A7CBBF3" w14:textId="6833DD76" w:rsidR="00B7120B" w:rsidRDefault="002C1E2E" w:rsidP="00892BBE">
      <w:pPr>
        <w:pStyle w:val="Listeavsnitt"/>
        <w:numPr>
          <w:ilvl w:val="1"/>
          <w:numId w:val="34"/>
        </w:numPr>
        <w:ind w:left="1440"/>
        <w:rPr>
          <w:rStyle w:val="Overskrift2Tegn"/>
          <w:rFonts w:asciiTheme="minorHAnsi" w:hAnsiTheme="minorHAnsi"/>
          <w:b w:val="0"/>
          <w:sz w:val="24"/>
          <w:szCs w:val="24"/>
        </w:rPr>
      </w:pPr>
      <w:r w:rsidRPr="00C85E6B">
        <w:rPr>
          <w:sz w:val="24"/>
          <w:szCs w:val="24"/>
        </w:rPr>
        <w:t>behov for</w:t>
      </w:r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 xml:space="preserve"> reserver </w:t>
      </w:r>
      <w:proofErr w:type="spellStart"/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>pga</w:t>
      </w:r>
      <w:proofErr w:type="spellEnd"/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 xml:space="preserve"> tekniske problemer </w:t>
      </w:r>
    </w:p>
    <w:p w14:paraId="16ABF17C" w14:textId="77777777" w:rsidR="00391DD7" w:rsidRPr="00892BBE" w:rsidRDefault="00391DD7" w:rsidP="00391DD7">
      <w:pPr>
        <w:pStyle w:val="Listeavsnitt"/>
        <w:numPr>
          <w:ilvl w:val="0"/>
          <w:numId w:val="0"/>
        </w:numPr>
        <w:ind w:left="1344"/>
        <w:rPr>
          <w:rFonts w:eastAsiaTheme="majorEastAsia" w:cstheme="majorBidi"/>
          <w:color w:val="000000" w:themeColor="text1"/>
          <w:sz w:val="24"/>
          <w:szCs w:val="24"/>
        </w:rPr>
      </w:pPr>
    </w:p>
    <w:p w14:paraId="1399AD98" w14:textId="1EB8F483" w:rsidR="009C5A61" w:rsidRPr="006949EB" w:rsidRDefault="009C5A61" w:rsidP="009C5A61">
      <w:pPr>
        <w:pStyle w:val="Overskrift2"/>
      </w:pPr>
      <w:bookmarkStart w:id="35" w:name="_Toc238736214"/>
      <w:r w:rsidRPr="006949EB">
        <w:t>P4-</w:t>
      </w:r>
      <w:r w:rsidR="00D24973">
        <w:t>9</w:t>
      </w:r>
      <w:r w:rsidRPr="006949EB">
        <w:t>-Veghøv</w:t>
      </w:r>
      <w:r w:rsidR="003C2E6D" w:rsidRPr="006949EB">
        <w:t>ler</w:t>
      </w:r>
      <w:bookmarkEnd w:id="35"/>
    </w:p>
    <w:p w14:paraId="27075D95" w14:textId="0D87BF08" w:rsidR="00A91AD8" w:rsidRDefault="009E6ABA" w:rsidP="00B7120B">
      <w:pPr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086BD1B" wp14:editId="6DBC19A4">
                <wp:simplePos x="0" y="0"/>
                <wp:positionH relativeFrom="page">
                  <wp:align>right</wp:align>
                </wp:positionH>
                <wp:positionV relativeFrom="page">
                  <wp:posOffset>9886950</wp:posOffset>
                </wp:positionV>
                <wp:extent cx="6934200" cy="529167"/>
                <wp:effectExtent l="0" t="0" r="19050" b="23495"/>
                <wp:wrapNone/>
                <wp:docPr id="10" name="Rektange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0" cy="5291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77F3E9" w14:textId="77777777" w:rsidR="00391DD7" w:rsidRDefault="00391DD7" w:rsidP="00391DD7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086BD1B" id="Rektangel 10" o:spid="_x0000_s1028" style="position:absolute;margin-left:494.8pt;margin-top:778.5pt;width:546pt;height:41.65pt;z-index:251658240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" fillcolor="white [3212]" strokecolor="white [3212]" strokeweight="1pt">
                <v:textbox>
                  <w:txbxContent>
                    <w:p w14:paraId="0377F3E9" w14:textId="77777777" w:rsidR="00391DD7" w:rsidRDefault="00391DD7" w:rsidP="00391DD7">
                      <w:pPr>
                        <w:ind w:left="0"/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580233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5AC09BA" wp14:editId="0213565A">
                <wp:simplePos x="0" y="0"/>
                <wp:positionH relativeFrom="column">
                  <wp:posOffset>3923818</wp:posOffset>
                </wp:positionH>
                <wp:positionV relativeFrom="page">
                  <wp:posOffset>9853448</wp:posOffset>
                </wp:positionV>
                <wp:extent cx="2575560" cy="593725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5560" cy="59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D23988" w14:textId="77777777" w:rsidR="00F82443" w:rsidRDefault="00F82443" w:rsidP="005E0FAE">
                            <w:pPr>
                              <w:jc w:val="right"/>
                            </w:pPr>
                            <w:r>
                              <w:t>innlandetfylke.no</w:t>
                            </w:r>
                          </w:p>
                        </w:txbxContent>
                      </wps:txbx>
                      <wps:bodyPr rot="0" vert="horz" wrap="square" lIns="91440" tIns="432000" rIns="91440" bIns="0" anchor="b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AC09BA" id="_x0000_s1029" type="#_x0000_t202" style="position:absolute;margin-left:308.95pt;margin-top:775.85pt;width:202.8pt;height:46.75pt;z-index:25165824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" stroked="f">
                <v:textbox style="mso-fit-shape-to-text:t" inset=",12mm,,0">
                  <w:txbxContent>
                    <w:p w14:paraId="17D23988" w14:textId="77777777" w:rsidR="00F82443" w:rsidRDefault="00F82443" w:rsidP="005E0FAE">
                      <w:pPr>
                        <w:jc w:val="right"/>
                      </w:pPr>
                      <w:r>
                        <w:t>innlandetfylke.no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proofErr w:type="spellStart"/>
      <w:r w:rsidR="00997080">
        <w:t>Fv</w:t>
      </w:r>
      <w:proofErr w:type="spellEnd"/>
      <w:r w:rsidR="00997080">
        <w:t xml:space="preserve"> 51 og </w:t>
      </w:r>
      <w:proofErr w:type="spellStart"/>
      <w:r w:rsidR="00997080">
        <w:t>fv</w:t>
      </w:r>
      <w:proofErr w:type="spellEnd"/>
      <w:r w:rsidR="00997080">
        <w:t xml:space="preserve"> 33 prioriteres </w:t>
      </w:r>
      <w:r w:rsidR="006036C4">
        <w:t xml:space="preserve">først </w:t>
      </w:r>
      <w:r w:rsidR="002A5B60">
        <w:t>ved behov for</w:t>
      </w:r>
      <w:r w:rsidR="006036C4">
        <w:t xml:space="preserve"> </w:t>
      </w:r>
      <w:proofErr w:type="spellStart"/>
      <w:r w:rsidR="002A5B60">
        <w:t>ishøvling</w:t>
      </w:r>
      <w:proofErr w:type="spellEnd"/>
      <w:r w:rsidR="002A5B60">
        <w:t xml:space="preserve">. Utover dette </w:t>
      </w:r>
      <w:r w:rsidR="00BF7822">
        <w:t>utføres høvling på øvrig vegnett etter registrerte</w:t>
      </w:r>
      <w:r w:rsidR="00AE08FD">
        <w:t xml:space="preserve"> behov</w:t>
      </w:r>
      <w:r w:rsidR="00BF7822">
        <w:t xml:space="preserve"> </w:t>
      </w:r>
      <w:proofErr w:type="spellStart"/>
      <w:r w:rsidR="00BF7822">
        <w:t>iht</w:t>
      </w:r>
      <w:proofErr w:type="spellEnd"/>
      <w:r w:rsidR="00BF7822">
        <w:t xml:space="preserve"> kravene</w:t>
      </w:r>
      <w:r w:rsidR="005365CE">
        <w:t xml:space="preserve"> i</w:t>
      </w:r>
      <w:r w:rsidR="00BF7822">
        <w:t xml:space="preserve"> operativ standard Innlandet (OSI)</w:t>
      </w:r>
      <w:r w:rsidR="00AE08FD">
        <w:t>, der veger med større trafikkmengde prioriteres først</w:t>
      </w:r>
      <w:r w:rsidR="00BF7822">
        <w:t>.</w:t>
      </w:r>
    </w:p>
    <w:p w14:paraId="379BE5D2" w14:textId="01939F15" w:rsidR="00391DD7" w:rsidRDefault="00391DD7" w:rsidP="00B7120B">
      <w:pPr>
        <w:ind w:left="0"/>
      </w:pPr>
    </w:p>
    <w:p w14:paraId="29F7C45C" w14:textId="5E2FBE46" w:rsidR="00391DD7" w:rsidRDefault="00391DD7" w:rsidP="00B7120B">
      <w:pPr>
        <w:ind w:left="0"/>
      </w:pPr>
    </w:p>
    <w:p w14:paraId="70083240" w14:textId="62897345" w:rsidR="00391DD7" w:rsidRDefault="00391DD7" w:rsidP="00B7120B">
      <w:pPr>
        <w:ind w:left="0"/>
      </w:pPr>
    </w:p>
    <w:p w14:paraId="1CA381A6" w14:textId="28C3E710" w:rsidR="00391DD7" w:rsidRPr="00A44E09" w:rsidRDefault="00391DD7" w:rsidP="00B7120B">
      <w:pPr>
        <w:ind w:left="0"/>
      </w:pPr>
      <w:r>
        <w:rPr>
          <w:noProof/>
        </w:rPr>
        <w:lastRenderedPageBreak/>
        <w:drawing>
          <wp:anchor distT="0" distB="0" distL="114300" distR="114300" simplePos="0" relativeHeight="251658241" behindDoc="1" locked="0" layoutInCell="1" allowOverlap="1" wp14:anchorId="27FDCFDE" wp14:editId="2B034B74">
            <wp:simplePos x="0" y="0"/>
            <wp:positionH relativeFrom="margin">
              <wp:posOffset>2048320</wp:posOffset>
            </wp:positionH>
            <wp:positionV relativeFrom="page">
              <wp:posOffset>7987931</wp:posOffset>
            </wp:positionV>
            <wp:extent cx="1766438" cy="1406762"/>
            <wp:effectExtent l="0" t="0" r="5715" b="3175"/>
            <wp:wrapNone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07 logo.emf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438" cy="14067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91DD7" w:rsidRPr="00A44E09" w:rsidSect="003F5ED5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7" w:h="16840" w:code="9"/>
      <w:pgMar w:top="1383" w:right="1418" w:bottom="1673" w:left="1418" w:header="720" w:footer="7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21825E" w14:textId="77777777" w:rsidR="00272C3D" w:rsidRDefault="00272C3D" w:rsidP="00175380">
      <w:r>
        <w:separator/>
      </w:r>
    </w:p>
  </w:endnote>
  <w:endnote w:type="continuationSeparator" w:id="0">
    <w:p w14:paraId="5F039D7A" w14:textId="77777777" w:rsidR="00272C3D" w:rsidRDefault="00272C3D" w:rsidP="001753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3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407D6F" w14:textId="77777777" w:rsidR="00F82443" w:rsidRPr="00667F25" w:rsidRDefault="00F82443" w:rsidP="00FC12B9">
    <w:pPr>
      <w:pStyle w:val="Bunntekst"/>
      <w:rPr>
        <w:color w:val="000000" w:themeColor="text1"/>
      </w:rPr>
    </w:pP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1" behindDoc="1" locked="0" layoutInCell="1" allowOverlap="1" wp14:anchorId="5D6D306C" wp14:editId="40E776C0">
          <wp:simplePos x="0" y="0"/>
          <wp:positionH relativeFrom="page">
            <wp:posOffset>2102485</wp:posOffset>
          </wp:positionH>
          <wp:positionV relativeFrom="page">
            <wp:posOffset>10197465</wp:posOffset>
          </wp:positionV>
          <wp:extent cx="35560" cy="35560"/>
          <wp:effectExtent l="0" t="0" r="0" b="0"/>
          <wp:wrapSquare wrapText="bothSides"/>
          <wp:docPr id="6" name="Bild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560" cy="355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0" behindDoc="1" locked="0" layoutInCell="1" allowOverlap="1" wp14:anchorId="0AC38396" wp14:editId="099BD12F">
          <wp:simplePos x="0" y="0"/>
          <wp:positionH relativeFrom="page">
            <wp:posOffset>2105025</wp:posOffset>
          </wp:positionH>
          <wp:positionV relativeFrom="page">
            <wp:posOffset>10075545</wp:posOffset>
          </wp:positionV>
          <wp:extent cx="36000" cy="36000"/>
          <wp:effectExtent l="0" t="0" r="0" b="0"/>
          <wp:wrapSquare wrapText="bothSides"/>
          <wp:docPr id="8" name="Bild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" cy="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2" behindDoc="1" locked="0" layoutInCell="1" allowOverlap="1" wp14:anchorId="39B4BAB0" wp14:editId="656AB7C5">
          <wp:simplePos x="0" y="0"/>
          <wp:positionH relativeFrom="page">
            <wp:posOffset>4883785</wp:posOffset>
          </wp:positionH>
          <wp:positionV relativeFrom="page">
            <wp:posOffset>10075545</wp:posOffset>
          </wp:positionV>
          <wp:extent cx="36000" cy="36000"/>
          <wp:effectExtent l="0" t="0" r="0" b="0"/>
          <wp:wrapSquare wrapText="bothSides"/>
          <wp:docPr id="9" name="Bild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" cy="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3" behindDoc="1" locked="0" layoutInCell="1" allowOverlap="1" wp14:anchorId="4A18E57F" wp14:editId="38290650">
          <wp:simplePos x="0" y="0"/>
          <wp:positionH relativeFrom="page">
            <wp:posOffset>3434715</wp:posOffset>
          </wp:positionH>
          <wp:positionV relativeFrom="page">
            <wp:posOffset>10197465</wp:posOffset>
          </wp:positionV>
          <wp:extent cx="36000" cy="36000"/>
          <wp:effectExtent l="0" t="0" r="0" b="0"/>
          <wp:wrapSquare wrapText="bothSides"/>
          <wp:docPr id="11" name="Bild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" cy="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36F40" w14:textId="77777777" w:rsidR="00F82443" w:rsidRDefault="00F82443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EA0E55" w14:textId="77777777" w:rsidR="00F82443" w:rsidRPr="00677AE8" w:rsidRDefault="00F82443" w:rsidP="009E7AE1">
    <w:pPr>
      <w:pStyle w:val="Bunntekst"/>
      <w:tabs>
        <w:tab w:val="clear" w:pos="9026"/>
        <w:tab w:val="left" w:pos="238"/>
        <w:tab w:val="left" w:pos="420"/>
        <w:tab w:val="right" w:pos="9071"/>
      </w:tabs>
      <w:jc w:val="right"/>
      <w:rPr>
        <w:color w:val="000000" w:themeColor="text1"/>
      </w:rPr>
    </w:pPr>
    <w:r w:rsidRPr="008C7437">
      <w:rPr>
        <w:color w:val="000000" w:themeColor="text1"/>
      </w:rPr>
      <w:fldChar w:fldCharType="begin"/>
    </w:r>
    <w:r w:rsidRPr="008C7437">
      <w:rPr>
        <w:color w:val="000000" w:themeColor="text1"/>
      </w:rPr>
      <w:instrText xml:space="preserve"> PAGE  \* Arabic  \* MERGEFORMAT </w:instrText>
    </w:r>
    <w:r w:rsidRPr="008C7437">
      <w:rPr>
        <w:color w:val="000000" w:themeColor="text1"/>
      </w:rPr>
      <w:fldChar w:fldCharType="separate"/>
    </w:r>
    <w:r>
      <w:rPr>
        <w:color w:val="000000" w:themeColor="text1"/>
      </w:rPr>
      <w:t>202</w:t>
    </w:r>
    <w:r w:rsidRPr="008C7437">
      <w:rPr>
        <w:color w:val="000000" w:themeColor="text1"/>
      </w:rPr>
      <w:fldChar w:fldCharType="end"/>
    </w:r>
  </w:p>
  <w:p w14:paraId="223483BC" w14:textId="77777777" w:rsidR="00F82443" w:rsidRDefault="00F82443">
    <w:pPr>
      <w:pStyle w:val="Bunnteks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10A390" w14:textId="77777777" w:rsidR="00F82443" w:rsidRDefault="00F82443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BD5B9C" w14:textId="77777777" w:rsidR="00272C3D" w:rsidRDefault="00272C3D" w:rsidP="00175380">
      <w:r>
        <w:separator/>
      </w:r>
    </w:p>
  </w:footnote>
  <w:footnote w:type="continuationSeparator" w:id="0">
    <w:p w14:paraId="01988E91" w14:textId="77777777" w:rsidR="00272C3D" w:rsidRDefault="00272C3D" w:rsidP="001753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B7F17" w14:textId="77777777" w:rsidR="00F82443" w:rsidRDefault="00F82443">
    <w:pPr>
      <w:pStyle w:val="Topptekst"/>
    </w:pPr>
    <w:r>
      <w:rPr>
        <w:noProof/>
      </w:rPr>
      <mc:AlternateContent>
        <mc:Choice Requires="wpc">
          <w:drawing>
            <wp:anchor distT="0" distB="0" distL="114300" distR="114300" simplePos="0" relativeHeight="251658244" behindDoc="0" locked="0" layoutInCell="1" allowOverlap="1" wp14:anchorId="36B99BF2" wp14:editId="09A0718D">
              <wp:simplePos x="0" y="0"/>
              <wp:positionH relativeFrom="column">
                <wp:posOffset>-900430</wp:posOffset>
              </wp:positionH>
              <wp:positionV relativeFrom="paragraph">
                <wp:posOffset>-457200</wp:posOffset>
              </wp:positionV>
              <wp:extent cx="7706360" cy="10693400"/>
              <wp:effectExtent l="0" t="0" r="8890" b="0"/>
              <wp:wrapNone/>
              <wp:docPr id="1" name="Lerret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195" name="Rectangle 4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06360" cy="10693400"/>
                        </a:xfrm>
                        <a:prstGeom prst="rect">
                          <a:avLst/>
                        </a:prstGeom>
                        <a:solidFill>
                          <a:srgbClr val="F1EFE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AC2158" w14:textId="77777777" w:rsidR="00F82443" w:rsidRDefault="00F82443" w:rsidP="000630C0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6" name="Freeform 5"/>
                      <wps:cNvSpPr>
                        <a:spLocks/>
                      </wps:cNvSpPr>
                      <wps:spPr bwMode="auto">
                        <a:xfrm>
                          <a:off x="3014980" y="463550"/>
                          <a:ext cx="4691380" cy="4387850"/>
                        </a:xfrm>
                        <a:custGeom>
                          <a:avLst/>
                          <a:gdLst>
                            <a:gd name="T0" fmla="*/ 3370 w 4602"/>
                            <a:gd name="T1" fmla="*/ 0 h 4959"/>
                            <a:gd name="T2" fmla="*/ 348 w 4602"/>
                            <a:gd name="T3" fmla="*/ 3022 h 4959"/>
                            <a:gd name="T4" fmla="*/ 0 w 4602"/>
                            <a:gd name="T5" fmla="*/ 3835 h 4959"/>
                            <a:gd name="T6" fmla="*/ 1124 w 4602"/>
                            <a:gd name="T7" fmla="*/ 4959 h 4959"/>
                            <a:gd name="T8" fmla="*/ 2247 w 4602"/>
                            <a:gd name="T9" fmla="*/ 3835 h 4959"/>
                            <a:gd name="T10" fmla="*/ 1906 w 4602"/>
                            <a:gd name="T11" fmla="*/ 3030 h 4959"/>
                            <a:gd name="T12" fmla="*/ 1906 w 4602"/>
                            <a:gd name="T13" fmla="*/ 3029 h 4959"/>
                            <a:gd name="T14" fmla="*/ 1776 w 4602"/>
                            <a:gd name="T15" fmla="*/ 2899 h 4959"/>
                            <a:gd name="T16" fmla="*/ 1450 w 4602"/>
                            <a:gd name="T17" fmla="*/ 3225 h 4959"/>
                            <a:gd name="T18" fmla="*/ 1592 w 4602"/>
                            <a:gd name="T19" fmla="*/ 3368 h 4959"/>
                            <a:gd name="T20" fmla="*/ 1786 w 4602"/>
                            <a:gd name="T21" fmla="*/ 3835 h 4959"/>
                            <a:gd name="T22" fmla="*/ 1124 w 4602"/>
                            <a:gd name="T23" fmla="*/ 4498 h 4959"/>
                            <a:gd name="T24" fmla="*/ 461 w 4602"/>
                            <a:gd name="T25" fmla="*/ 3835 h 4959"/>
                            <a:gd name="T26" fmla="*/ 658 w 4602"/>
                            <a:gd name="T27" fmla="*/ 3364 h 4959"/>
                            <a:gd name="T28" fmla="*/ 658 w 4602"/>
                            <a:gd name="T29" fmla="*/ 3364 h 4959"/>
                            <a:gd name="T30" fmla="*/ 3370 w 4602"/>
                            <a:gd name="T31" fmla="*/ 652 h 4959"/>
                            <a:gd name="T32" fmla="*/ 3370 w 4602"/>
                            <a:gd name="T33" fmla="*/ 653 h 4959"/>
                            <a:gd name="T34" fmla="*/ 4602 w 4602"/>
                            <a:gd name="T35" fmla="*/ 1885 h 4959"/>
                            <a:gd name="T36" fmla="*/ 4602 w 4602"/>
                            <a:gd name="T37" fmla="*/ 1233 h 4959"/>
                            <a:gd name="T38" fmla="*/ 3370 w 4602"/>
                            <a:gd name="T39" fmla="*/ 0 h 49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4602" h="4959">
                              <a:moveTo>
                                <a:pt x="3370" y="0"/>
                              </a:moveTo>
                              <a:lnTo>
                                <a:pt x="348" y="3022"/>
                              </a:lnTo>
                              <a:cubicBezTo>
                                <a:pt x="134" y="3227"/>
                                <a:pt x="0" y="3516"/>
                                <a:pt x="0" y="3835"/>
                              </a:cubicBezTo>
                              <a:cubicBezTo>
                                <a:pt x="0" y="4455"/>
                                <a:pt x="504" y="4959"/>
                                <a:pt x="1124" y="4959"/>
                              </a:cubicBezTo>
                              <a:cubicBezTo>
                                <a:pt x="1743" y="4959"/>
                                <a:pt x="2247" y="4455"/>
                                <a:pt x="2247" y="3835"/>
                              </a:cubicBezTo>
                              <a:cubicBezTo>
                                <a:pt x="2247" y="3519"/>
                                <a:pt x="2116" y="3234"/>
                                <a:pt x="1906" y="3030"/>
                              </a:cubicBezTo>
                              <a:lnTo>
                                <a:pt x="1906" y="3029"/>
                              </a:lnTo>
                              <a:lnTo>
                                <a:pt x="1776" y="2899"/>
                              </a:lnTo>
                              <a:lnTo>
                                <a:pt x="1450" y="3225"/>
                              </a:lnTo>
                              <a:lnTo>
                                <a:pt x="1592" y="3368"/>
                              </a:lnTo>
                              <a:cubicBezTo>
                                <a:pt x="1712" y="3487"/>
                                <a:pt x="1786" y="3652"/>
                                <a:pt x="1786" y="3835"/>
                              </a:cubicBezTo>
                              <a:cubicBezTo>
                                <a:pt x="1786" y="4200"/>
                                <a:pt x="1489" y="4498"/>
                                <a:pt x="1124" y="4498"/>
                              </a:cubicBezTo>
                              <a:cubicBezTo>
                                <a:pt x="758" y="4498"/>
                                <a:pt x="461" y="4200"/>
                                <a:pt x="461" y="3835"/>
                              </a:cubicBezTo>
                              <a:cubicBezTo>
                                <a:pt x="461" y="3651"/>
                                <a:pt x="537" y="3484"/>
                                <a:pt x="658" y="3364"/>
                              </a:cubicBezTo>
                              <a:lnTo>
                                <a:pt x="658" y="3364"/>
                              </a:lnTo>
                              <a:lnTo>
                                <a:pt x="3370" y="652"/>
                              </a:lnTo>
                              <a:lnTo>
                                <a:pt x="3370" y="653"/>
                              </a:lnTo>
                              <a:lnTo>
                                <a:pt x="4602" y="1885"/>
                              </a:lnTo>
                              <a:lnTo>
                                <a:pt x="4602" y="1233"/>
                              </a:lnTo>
                              <a:lnTo>
                                <a:pt x="33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1CCC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7" name="Freeform 6"/>
                      <wps:cNvSpPr>
                        <a:spLocks/>
                      </wps:cNvSpPr>
                      <wps:spPr bwMode="auto">
                        <a:xfrm>
                          <a:off x="668655" y="-1905"/>
                          <a:ext cx="3159760" cy="2453640"/>
                        </a:xfrm>
                        <a:custGeom>
                          <a:avLst/>
                          <a:gdLst>
                            <a:gd name="T0" fmla="*/ 3099 w 3099"/>
                            <a:gd name="T1" fmla="*/ 2447 h 2773"/>
                            <a:gd name="T2" fmla="*/ 652 w 3099"/>
                            <a:gd name="T3" fmla="*/ 0 h 2773"/>
                            <a:gd name="T4" fmla="*/ 0 w 3099"/>
                            <a:gd name="T5" fmla="*/ 0 h 2773"/>
                            <a:gd name="T6" fmla="*/ 2773 w 3099"/>
                            <a:gd name="T7" fmla="*/ 2773 h 2773"/>
                            <a:gd name="T8" fmla="*/ 3099 w 3099"/>
                            <a:gd name="T9" fmla="*/ 2447 h 27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099" h="2773">
                              <a:moveTo>
                                <a:pt x="3099" y="2447"/>
                              </a:moveTo>
                              <a:lnTo>
                                <a:pt x="652" y="0"/>
                              </a:lnTo>
                              <a:lnTo>
                                <a:pt x="0" y="0"/>
                              </a:lnTo>
                              <a:lnTo>
                                <a:pt x="2773" y="2773"/>
                              </a:lnTo>
                              <a:lnTo>
                                <a:pt x="3099" y="24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1CCC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6B99BF2" id="Lerret 1" o:spid="_x0000_s1030" editas="canvas" style="position:absolute;left:0;text-align:left;margin-left:-70.9pt;margin-top:-36pt;width:606.8pt;height:842pt;z-index:251658244" coordsize="77063,106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31" type="#_x0000_t75" style="position:absolute;width:77063;height:106934;visibility:visible;mso-wrap-style:square">
                <v:fill o:detectmouseclick="t"/>
                <v:path o:connecttype="none"/>
              </v:shape>
              <v:rect id="Rectangle 4" o:spid="_x0000_s1032" style="position:absolute;width:77063;height:106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" fillcolor="#f1efed" stroked="f">
                <v:textbox>
                  <w:txbxContent>
                    <w:p w14:paraId="38AC2158" w14:textId="77777777" w:rsidR="00F82443" w:rsidRDefault="00F82443" w:rsidP="000630C0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  <v:shape id="Freeform 5" o:spid="_x0000_s1033" style="position:absolute;left:30149;top:4635;width:46914;height:43879;visibility:visible;mso-wrap-style:square;v-text-anchor:top" coordsize="4602,4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" path="m3370,l348,3022c134,3227,,3516,,3835v,620,504,1124,1124,1124c1743,4959,2247,4455,2247,3835v,-316,-131,-601,-341,-805l1906,3029,1776,2899r-326,326l1592,3368v120,119,194,284,194,467c1786,4200,1489,4498,1124,4498v-366,,-663,-298,-663,-663c461,3651,537,3484,658,3364r,l3370,652r,1l4602,1885r,-652l3370,xe" fillcolor="#d1ccc5" stroked="f">
                <v:path arrowok="t" o:connecttype="custom" o:connectlocs="3435452,0;354759,2673943;0,3393306;1145830,4387850;2290641,3393306;1943018,2681021;1943018,2680137;1810493,2565109;1478162,2853562;1622920,2980093;1820688,3393306;1145830,3979945;469954,3393306;670780,2976553;670780,2976553;3435452,576906;3435452,577791;4691380,1667896;4691380,1090990;3435452,0" o:connectangles="0,0,0,0,0,0,0,0,0,0,0,0,0,0,0,0,0,0,0,0"/>
              </v:shape>
              <v:shape id="Freeform 6" o:spid="_x0000_s1034" style="position:absolute;left:6686;top:-19;width:31598;height:24536;visibility:visible;mso-wrap-style:square;v-text-anchor:top" coordsize="3099,2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" path="m3099,2447l652,,,,2773,2773r326,-326xe" fillcolor="#d1ccc5" stroked="f">
                <v:path arrowok="t" o:connecttype="custom" o:connectlocs="3159760,2165185;664783,0;0,0;2827368,2453640;3159760,2165185" o:connectangles="0,0,0,0,0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AFC1D" w14:textId="44F9B82E" w:rsidR="00F82443" w:rsidRDefault="00F82443">
    <w:pPr>
      <w:pStyle w:val="Topptekst"/>
    </w:pPr>
  </w:p>
  <w:p w14:paraId="5D40D3C3" w14:textId="1B53DCD1" w:rsidR="00F82443" w:rsidRDefault="00F82443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C00FE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noProof/>
      </w:rPr>
      <mc:AlternateContent>
        <mc:Choice Requires="wpg">
          <w:drawing>
            <wp:anchor distT="0" distB="0" distL="114300" distR="114300" simplePos="0" relativeHeight="251658245" behindDoc="0" locked="0" layoutInCell="1" allowOverlap="1" wp14:anchorId="18E4085A" wp14:editId="7F211DA3">
              <wp:simplePos x="0" y="0"/>
              <wp:positionH relativeFrom="page">
                <wp:posOffset>665988</wp:posOffset>
              </wp:positionH>
              <wp:positionV relativeFrom="page">
                <wp:posOffset>1047242</wp:posOffset>
              </wp:positionV>
              <wp:extent cx="9435084" cy="6096"/>
              <wp:effectExtent l="0" t="0" r="0" b="0"/>
              <wp:wrapSquare wrapText="bothSides"/>
              <wp:docPr id="38636" name="Group 386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435084" cy="6096"/>
                        <a:chOff x="0" y="0"/>
                        <a:chExt cx="9435084" cy="6096"/>
                      </a:xfrm>
                    </wpg:grpSpPr>
                    <wps:wsp>
                      <wps:cNvPr id="40753" name="Shape 40753"/>
                      <wps:cNvSpPr/>
                      <wps:spPr>
                        <a:xfrm>
                          <a:off x="0" y="0"/>
                          <a:ext cx="943508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435084" h="9144">
                              <a:moveTo>
                                <a:pt x="0" y="0"/>
                              </a:moveTo>
                              <a:lnTo>
                                <a:pt x="9435084" y="0"/>
                              </a:lnTo>
                              <a:lnTo>
                                <a:pt x="943508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 xmlns:arto="http://schemas.microsoft.com/office/word/2006/arto">
          <w:pict w14:anchorId="53D241EF">
            <v:group id="Group 38636" style="position:absolute;margin-left:52.45pt;margin-top:82.45pt;width:742.9pt;height:.5pt;z-index:251684864;mso-position-horizontal-relative:page;mso-position-vertical-relative:page" coordsize="94350,60" o:spid="_x0000_s1026" w14:anchorId="1B07D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">
              <v:shape id="Shape 40753" style="position:absolute;width:94350;height:91;visibility:visible;mso-wrap-style:square;v-text-anchor:top" coordsize="9435084,9144" o:spid="_x0000_s1027" fillcolor="black" stroked="f" strokeweight="0" path="m,l9435084,r,9144l,9144,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">
                <v:stroke miterlimit="83231f" joinstyle="miter"/>
                <v:path textboxrect="0,0,9435084,9144" arrowok="t"/>
              </v:shape>
              <w10:wrap type="square" anchorx="page" anchory="page"/>
            </v:group>
          </w:pict>
        </mc:Fallback>
      </mc:AlternateContent>
    </w:r>
    <w:r>
      <w:rPr>
        <w:rFonts w:ascii="Times New Roman" w:eastAsia="Times New Roman" w:hAnsi="Times New Roman" w:cs="Times New Roman"/>
        <w:sz w:val="20"/>
      </w:rPr>
      <w:t xml:space="preserve">Statens vegvesen </w:t>
    </w:r>
    <w:r>
      <w:rPr>
        <w:rFonts w:ascii="Times New Roman" w:eastAsia="Times New Roman" w:hAnsi="Times New Roman" w:cs="Times New Roman"/>
        <w:sz w:val="20"/>
      </w:rPr>
      <w:tab/>
      <w:t xml:space="preserve"> </w:t>
    </w:r>
    <w:r>
      <w:rPr>
        <w:rFonts w:ascii="Times New Roman" w:eastAsia="Times New Roman" w:hAnsi="Times New Roman" w:cs="Times New Roman"/>
        <w:sz w:val="20"/>
      </w:rPr>
      <w:tab/>
      <w:t xml:space="preserve">D2-ID1821a - </w:t>
    </w:r>
    <w:r>
      <w:rPr>
        <w:rFonts w:ascii="Times New Roman" w:eastAsia="Times New Roman" w:hAnsi="Times New Roman" w:cs="Times New Roman"/>
        <w:sz w:val="20"/>
      </w:rPr>
      <w:fldChar w:fldCharType="begin"/>
    </w:r>
    <w:r>
      <w:rPr>
        <w:rFonts w:ascii="Times New Roman" w:eastAsia="Times New Roman" w:hAnsi="Times New Roman" w:cs="Times New Roman"/>
        <w:sz w:val="20"/>
      </w:rPr>
      <w:instrText xml:space="preserve"> PAGE   \* MERGEFORMAT </w:instrText>
    </w:r>
    <w:r>
      <w:rPr>
        <w:rFonts w:ascii="Times New Roman" w:eastAsia="Times New Roman" w:hAnsi="Times New Roman" w:cs="Times New Roman"/>
        <w:sz w:val="20"/>
      </w:rPr>
      <w:fldChar w:fldCharType="separate"/>
    </w:r>
    <w:r>
      <w:rPr>
        <w:rFonts w:ascii="Times New Roman" w:eastAsia="Times New Roman" w:hAnsi="Times New Roman" w:cs="Times New Roman"/>
        <w:sz w:val="20"/>
      </w:rPr>
      <w:t>2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20DEF654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sz w:val="20"/>
      </w:rPr>
      <w:t xml:space="preserve">Fellesdokument driftskontrakt veg </w:t>
    </w:r>
  </w:p>
  <w:p w14:paraId="249CB721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b/>
        <w:sz w:val="20"/>
      </w:rPr>
      <w:t xml:space="preserve">D2 Tegninger og supplerende dokumenter </w:t>
    </w:r>
  </w:p>
  <w:p w14:paraId="2B2A32D3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rFonts w:ascii="Times New Roman" w:eastAsia="Times New Roman" w:hAnsi="Times New Roman" w:cs="Times New Roman"/>
        <w:b/>
        <w:sz w:val="20"/>
      </w:rPr>
      <w:t xml:space="preserve">D2-ID1821a Generell inspeksjon </w:t>
    </w:r>
    <w:r>
      <w:rPr>
        <w:rFonts w:ascii="Times New Roman" w:eastAsia="Times New Roman" w:hAnsi="Times New Roman" w:cs="Times New Roman"/>
        <w:b/>
        <w:sz w:val="20"/>
      </w:rPr>
      <w:tab/>
      <w:t xml:space="preserve"> </w:t>
    </w:r>
    <w:r>
      <w:rPr>
        <w:rFonts w:ascii="Times New Roman" w:eastAsia="Times New Roman" w:hAnsi="Times New Roman" w:cs="Times New Roman"/>
        <w:b/>
        <w:sz w:val="20"/>
      </w:rPr>
      <w:tab/>
    </w:r>
    <w:r>
      <w:rPr>
        <w:rFonts w:ascii="Times New Roman" w:eastAsia="Times New Roman" w:hAnsi="Times New Roman" w:cs="Times New Roman"/>
        <w:sz w:val="20"/>
      </w:rPr>
      <w:t>2017-05-15</w:t>
    </w:r>
    <w:r>
      <w:rPr>
        <w:rFonts w:ascii="Times New Roman" w:eastAsia="Times New Roman" w:hAnsi="Times New Roman" w:cs="Times New Roman"/>
        <w:b/>
        <w:sz w:val="20"/>
      </w:rP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DCBB4" w14:textId="77777777" w:rsidR="00F82443" w:rsidRPr="00C2434C" w:rsidRDefault="00F82443" w:rsidP="0088413A">
    <w:pPr>
      <w:tabs>
        <w:tab w:val="center" w:pos="4536"/>
        <w:tab w:val="right" w:pos="8820"/>
      </w:tabs>
      <w:spacing w:before="0" w:line="240" w:lineRule="auto"/>
      <w:ind w:left="0" w:right="0"/>
      <w:rPr>
        <w:rFonts w:eastAsia="Times New Roman" w:cs="Times New Roman"/>
        <w:sz w:val="20"/>
        <w:szCs w:val="24"/>
      </w:rPr>
    </w:pPr>
    <w:r w:rsidRPr="00C2434C">
      <w:rPr>
        <w:rFonts w:eastAsia="Times New Roman" w:cs="Times New Roman"/>
        <w:sz w:val="20"/>
        <w:szCs w:val="24"/>
      </w:rPr>
      <w:t xml:space="preserve">Innlandet </w:t>
    </w:r>
    <w:r>
      <w:rPr>
        <w:rFonts w:eastAsia="Times New Roman" w:cs="Times New Roman"/>
        <w:sz w:val="20"/>
        <w:szCs w:val="24"/>
      </w:rPr>
      <w:t>f</w:t>
    </w:r>
    <w:r w:rsidRPr="00C2434C">
      <w:rPr>
        <w:rFonts w:eastAsia="Times New Roman" w:cs="Times New Roman"/>
        <w:sz w:val="20"/>
        <w:szCs w:val="24"/>
      </w:rPr>
      <w:t>ylkeskommune</w:t>
    </w:r>
    <w:r w:rsidRPr="00C2434C">
      <w:rPr>
        <w:rFonts w:eastAsia="Times New Roman" w:cs="Times New Roman"/>
        <w:sz w:val="20"/>
        <w:szCs w:val="24"/>
      </w:rPr>
      <w:tab/>
    </w:r>
    <w:r w:rsidRPr="00C2434C">
      <w:rPr>
        <w:rFonts w:eastAsia="Times New Roman" w:cs="Times New Roman"/>
        <w:sz w:val="20"/>
        <w:szCs w:val="24"/>
      </w:rPr>
      <w:tab/>
    </w:r>
  </w:p>
  <w:p w14:paraId="14060A84" w14:textId="77777777" w:rsidR="00B82C41" w:rsidRDefault="00B82C41" w:rsidP="00B82C41">
    <w:pPr>
      <w:pBdr>
        <w:bottom w:val="single" w:sz="4" w:space="1" w:color="auto"/>
      </w:pBdr>
      <w:tabs>
        <w:tab w:val="center" w:pos="4536"/>
        <w:tab w:val="right" w:pos="8820"/>
        <w:tab w:val="right" w:pos="9072"/>
      </w:tabs>
      <w:spacing w:before="0" w:line="240" w:lineRule="auto"/>
      <w:ind w:left="0" w:right="0"/>
      <w:rPr>
        <w:rFonts w:eastAsia="Times New Roman" w:cs="Times New Roman"/>
        <w:b/>
        <w:bCs/>
        <w:sz w:val="20"/>
        <w:szCs w:val="24"/>
      </w:rPr>
    </w:pPr>
    <w:r w:rsidRPr="003221E0">
      <w:rPr>
        <w:rFonts w:eastAsia="Times New Roman" w:cs="Times New Roman"/>
        <w:b/>
        <w:bCs/>
        <w:sz w:val="20"/>
        <w:szCs w:val="24"/>
      </w:rPr>
      <w:t xml:space="preserve">Driftskontrakt veg for </w:t>
    </w:r>
    <w:r>
      <w:rPr>
        <w:rFonts w:eastAsia="Times New Roman" w:cs="Times New Roman"/>
        <w:b/>
        <w:bCs/>
        <w:sz w:val="20"/>
        <w:szCs w:val="24"/>
      </w:rPr>
      <w:t>3409 Valdres 2027-2033</w:t>
    </w:r>
  </w:p>
  <w:p w14:paraId="0402A5C5" w14:textId="697A650C" w:rsidR="00F82443" w:rsidRPr="0092583F" w:rsidRDefault="00F82443" w:rsidP="00FE7EEE">
    <w:pPr>
      <w:pBdr>
        <w:bottom w:val="single" w:sz="4" w:space="1" w:color="auto"/>
      </w:pBdr>
      <w:tabs>
        <w:tab w:val="center" w:pos="4536"/>
        <w:tab w:val="right" w:pos="8820"/>
        <w:tab w:val="right" w:pos="9072"/>
      </w:tabs>
      <w:spacing w:before="0" w:line="240" w:lineRule="auto"/>
      <w:ind w:left="0" w:right="0"/>
      <w:rPr>
        <w:rFonts w:ascii="Times New Roman" w:eastAsia="Times New Roman" w:hAnsi="Times New Roman" w:cs="Times New Roman"/>
        <w:b/>
        <w:bCs/>
        <w:sz w:val="20"/>
        <w:szCs w:val="24"/>
      </w:rPr>
    </w:pPr>
    <w:r>
      <w:rPr>
        <w:rFonts w:eastAsia="Times New Roman" w:cs="Times New Roman"/>
        <w:b/>
        <w:bCs/>
        <w:sz w:val="20"/>
        <w:szCs w:val="24"/>
      </w:rPr>
      <w:t>D2-P</w:t>
    </w:r>
    <w:r w:rsidR="00E729A0">
      <w:rPr>
        <w:rFonts w:eastAsia="Times New Roman" w:cs="Times New Roman"/>
        <w:b/>
        <w:bCs/>
        <w:sz w:val="20"/>
        <w:szCs w:val="24"/>
      </w:rPr>
      <w:t>4</w:t>
    </w:r>
    <w:r>
      <w:rPr>
        <w:rFonts w:eastAsia="Times New Roman" w:cs="Times New Roman"/>
        <w:b/>
        <w:bCs/>
        <w:sz w:val="20"/>
        <w:szCs w:val="24"/>
      </w:rPr>
      <w:t>-Vinterplan</w:t>
    </w:r>
    <w:r>
      <w:rPr>
        <w:rFonts w:ascii="Times New Roman" w:eastAsia="Times New Roman" w:hAnsi="Times New Roman" w:cs="Times New Roman"/>
        <w:b/>
        <w:bCs/>
        <w:sz w:val="20"/>
        <w:szCs w:val="24"/>
      </w:rPr>
      <w:tab/>
    </w:r>
    <w:r>
      <w:rPr>
        <w:rFonts w:ascii="Times New Roman" w:eastAsia="Times New Roman" w:hAnsi="Times New Roman" w:cs="Times New Roman"/>
        <w:b/>
        <w:bCs/>
        <w:sz w:val="20"/>
        <w:szCs w:val="24"/>
      </w:rPr>
      <w:tab/>
    </w:r>
    <w:r w:rsidR="00B82C41">
      <w:rPr>
        <w:rFonts w:eastAsia="Times New Roman" w:cs="Times New Roman"/>
        <w:b/>
        <w:bCs/>
        <w:sz w:val="20"/>
        <w:szCs w:val="24"/>
      </w:rPr>
      <w:t>02.09.2026</w:t>
    </w:r>
  </w:p>
  <w:p w14:paraId="157A979B" w14:textId="5B7E6C35" w:rsidR="00F82443" w:rsidRDefault="00F82443" w:rsidP="00FE7EEE">
    <w:pPr>
      <w:tabs>
        <w:tab w:val="center" w:pos="4175"/>
        <w:tab w:val="left" w:pos="5370"/>
        <w:tab w:val="right" w:pos="14384"/>
      </w:tabs>
      <w:ind w:left="0" w:right="-426"/>
    </w:pPr>
    <w:r>
      <w:rPr>
        <w:rFonts w:ascii="Times New Roman" w:eastAsia="Times New Roman" w:hAnsi="Times New Roman" w:cs="Times New Roman"/>
        <w:b/>
        <w:sz w:val="20"/>
      </w:rP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87BF26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347AF837" wp14:editId="6C913583">
              <wp:simplePos x="0" y="0"/>
              <wp:positionH relativeFrom="page">
                <wp:posOffset>665988</wp:posOffset>
              </wp:positionH>
              <wp:positionV relativeFrom="page">
                <wp:posOffset>1047242</wp:posOffset>
              </wp:positionV>
              <wp:extent cx="9435084" cy="6096"/>
              <wp:effectExtent l="0" t="0" r="0" b="0"/>
              <wp:wrapSquare wrapText="bothSides"/>
              <wp:docPr id="38546" name="Group 385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435084" cy="6096"/>
                        <a:chOff x="0" y="0"/>
                        <a:chExt cx="9435084" cy="6096"/>
                      </a:xfrm>
                    </wpg:grpSpPr>
                    <wps:wsp>
                      <wps:cNvPr id="40749" name="Shape 40749"/>
                      <wps:cNvSpPr/>
                      <wps:spPr>
                        <a:xfrm>
                          <a:off x="0" y="0"/>
                          <a:ext cx="943508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435084" h="9144">
                              <a:moveTo>
                                <a:pt x="0" y="0"/>
                              </a:moveTo>
                              <a:lnTo>
                                <a:pt x="9435084" y="0"/>
                              </a:lnTo>
                              <a:lnTo>
                                <a:pt x="943508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 xmlns:arto="http://schemas.microsoft.com/office/word/2006/arto">
          <w:pict w14:anchorId="1308CFD9">
            <v:group id="Group 38546" style="position:absolute;margin-left:52.45pt;margin-top:82.45pt;width:742.9pt;height:.5pt;z-index:251685888;mso-position-horizontal-relative:page;mso-position-vertical-relative:page" coordsize="94350,60" o:spid="_x0000_s1026" w14:anchorId="29E868A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">
              <v:shape id="Shape 40749" style="position:absolute;width:94350;height:91;visibility:visible;mso-wrap-style:square;v-text-anchor:top" coordsize="9435084,9144" o:spid="_x0000_s1027" fillcolor="black" stroked="f" strokeweight="0" path="m,l9435084,r,9144l,9144,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">
                <v:stroke miterlimit="83231f" joinstyle="miter"/>
                <v:path textboxrect="0,0,9435084,9144" arrowok="t"/>
              </v:shape>
              <w10:wrap type="square" anchorx="page" anchory="page"/>
            </v:group>
          </w:pict>
        </mc:Fallback>
      </mc:AlternateContent>
    </w:r>
    <w:r>
      <w:rPr>
        <w:rFonts w:ascii="Times New Roman" w:eastAsia="Times New Roman" w:hAnsi="Times New Roman" w:cs="Times New Roman"/>
        <w:sz w:val="20"/>
      </w:rPr>
      <w:t xml:space="preserve">Statens vegvesen </w:t>
    </w:r>
    <w:r>
      <w:rPr>
        <w:rFonts w:ascii="Times New Roman" w:eastAsia="Times New Roman" w:hAnsi="Times New Roman" w:cs="Times New Roman"/>
        <w:sz w:val="20"/>
      </w:rPr>
      <w:tab/>
      <w:t xml:space="preserve"> </w:t>
    </w:r>
    <w:r>
      <w:rPr>
        <w:rFonts w:ascii="Times New Roman" w:eastAsia="Times New Roman" w:hAnsi="Times New Roman" w:cs="Times New Roman"/>
        <w:sz w:val="20"/>
      </w:rPr>
      <w:tab/>
      <w:t xml:space="preserve">D2-ID1821a - </w:t>
    </w:r>
    <w:r>
      <w:rPr>
        <w:rFonts w:ascii="Times New Roman" w:eastAsia="Times New Roman" w:hAnsi="Times New Roman" w:cs="Times New Roman"/>
        <w:sz w:val="20"/>
      </w:rPr>
      <w:fldChar w:fldCharType="begin"/>
    </w:r>
    <w:r>
      <w:rPr>
        <w:rFonts w:ascii="Times New Roman" w:eastAsia="Times New Roman" w:hAnsi="Times New Roman" w:cs="Times New Roman"/>
        <w:sz w:val="20"/>
      </w:rPr>
      <w:instrText xml:space="preserve"> PAGE   \* MERGEFORMAT </w:instrText>
    </w:r>
    <w:r>
      <w:rPr>
        <w:rFonts w:ascii="Times New Roman" w:eastAsia="Times New Roman" w:hAnsi="Times New Roman" w:cs="Times New Roman"/>
        <w:sz w:val="20"/>
      </w:rPr>
      <w:fldChar w:fldCharType="separate"/>
    </w:r>
    <w:r>
      <w:rPr>
        <w:rFonts w:ascii="Times New Roman" w:eastAsia="Times New Roman" w:hAnsi="Times New Roman" w:cs="Times New Roman"/>
        <w:sz w:val="20"/>
      </w:rPr>
      <w:t>2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17BCFC49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sz w:val="20"/>
      </w:rPr>
      <w:t xml:space="preserve">Fellesdokument driftskontrakt veg </w:t>
    </w:r>
  </w:p>
  <w:p w14:paraId="48272A13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b/>
        <w:sz w:val="20"/>
      </w:rPr>
      <w:t xml:space="preserve">D2 Tegninger og supplerende dokumenter </w:t>
    </w:r>
  </w:p>
  <w:p w14:paraId="21860587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rFonts w:ascii="Times New Roman" w:eastAsia="Times New Roman" w:hAnsi="Times New Roman" w:cs="Times New Roman"/>
        <w:b/>
        <w:sz w:val="20"/>
      </w:rPr>
      <w:t xml:space="preserve">D2-ID1821a Generell inspeksjon </w:t>
    </w:r>
    <w:r>
      <w:rPr>
        <w:rFonts w:ascii="Times New Roman" w:eastAsia="Times New Roman" w:hAnsi="Times New Roman" w:cs="Times New Roman"/>
        <w:b/>
        <w:sz w:val="20"/>
      </w:rPr>
      <w:tab/>
      <w:t xml:space="preserve"> </w:t>
    </w:r>
    <w:r>
      <w:rPr>
        <w:rFonts w:ascii="Times New Roman" w:eastAsia="Times New Roman" w:hAnsi="Times New Roman" w:cs="Times New Roman"/>
        <w:b/>
        <w:sz w:val="20"/>
      </w:rPr>
      <w:tab/>
    </w:r>
    <w:r>
      <w:rPr>
        <w:rFonts w:ascii="Times New Roman" w:eastAsia="Times New Roman" w:hAnsi="Times New Roman" w:cs="Times New Roman"/>
        <w:sz w:val="20"/>
      </w:rPr>
      <w:t>2017-05-15</w:t>
    </w:r>
    <w:r>
      <w:rPr>
        <w:rFonts w:ascii="Times New Roman" w:eastAsia="Times New Roman" w:hAnsi="Times New Roman" w:cs="Times New Roman"/>
        <w:b/>
        <w:sz w:val="2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03281"/>
    <w:multiLevelType w:val="hybridMultilevel"/>
    <w:tmpl w:val="4956B504"/>
    <w:lvl w:ilvl="0" w:tplc="CACEFA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1614C4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EF8692DE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EE1891A6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2830053C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1AC8ACC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6424311C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8402BD3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4FC6B1E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" w15:restartNumberingAfterBreak="0">
    <w:nsid w:val="049AA5C3"/>
    <w:multiLevelType w:val="hybridMultilevel"/>
    <w:tmpl w:val="3DD6BEEE"/>
    <w:lvl w:ilvl="0" w:tplc="3CE234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246110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01C432FC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6146271A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658C270E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B37633A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BD54E4E0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ED6A9ABA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5EBCA622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2" w15:restartNumberingAfterBreak="0">
    <w:nsid w:val="08BB9461"/>
    <w:multiLevelType w:val="hybridMultilevel"/>
    <w:tmpl w:val="4C84EB5C"/>
    <w:lvl w:ilvl="0" w:tplc="D8E69C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DB23B4A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F170F594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AF84D2C2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18D0644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2E802C52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94CA8BD6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2884AD7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347E381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3" w15:restartNumberingAfterBreak="0">
    <w:nsid w:val="0D133175"/>
    <w:multiLevelType w:val="hybridMultilevel"/>
    <w:tmpl w:val="73D67934"/>
    <w:lvl w:ilvl="0" w:tplc="485AF2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4C4A3C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46DCFDBA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832EDEA8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4C107C80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C47ECF4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E9EC9A5C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4E800156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98F8D55C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4" w15:restartNumberingAfterBreak="0">
    <w:nsid w:val="0DE8EEB4"/>
    <w:multiLevelType w:val="hybridMultilevel"/>
    <w:tmpl w:val="7A48AD04"/>
    <w:lvl w:ilvl="0" w:tplc="DC8098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924AB8C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9CFCE530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FFC49032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7BECB3EA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AC10903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B792E12E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4C22223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FC3AD648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5" w15:restartNumberingAfterBreak="0">
    <w:nsid w:val="0E603599"/>
    <w:multiLevelType w:val="hybridMultilevel"/>
    <w:tmpl w:val="B4DE3726"/>
    <w:lvl w:ilvl="0" w:tplc="0414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6" w15:restartNumberingAfterBreak="0">
    <w:nsid w:val="10668788"/>
    <w:multiLevelType w:val="hybridMultilevel"/>
    <w:tmpl w:val="278C7FEA"/>
    <w:lvl w:ilvl="0" w:tplc="96EC64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725F16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21AC3B8C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F184D3E8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22903B7E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C1429D70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3D461972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8CE6E22C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5A909A00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7" w15:restartNumberingAfterBreak="0">
    <w:nsid w:val="18E4071A"/>
    <w:multiLevelType w:val="multilevel"/>
    <w:tmpl w:val="081098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8" w15:restartNumberingAfterBreak="0">
    <w:nsid w:val="1967B93C"/>
    <w:multiLevelType w:val="hybridMultilevel"/>
    <w:tmpl w:val="DD1040C4"/>
    <w:lvl w:ilvl="0" w:tplc="EDF68E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4346352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D9124B58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BF4E999E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BED68894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115AFDDC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850C8402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A33E068C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A63AA89E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9" w15:restartNumberingAfterBreak="0">
    <w:nsid w:val="1DFF965B"/>
    <w:multiLevelType w:val="hybridMultilevel"/>
    <w:tmpl w:val="9CB432FE"/>
    <w:lvl w:ilvl="0" w:tplc="A44211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FB29F2C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F3A818DE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4EAA50DA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26947B8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535EC2EE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AD924BC2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C8E8F0B6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3872F08E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0" w15:restartNumberingAfterBreak="0">
    <w:nsid w:val="21493783"/>
    <w:multiLevelType w:val="hybridMultilevel"/>
    <w:tmpl w:val="E152AE4C"/>
    <w:lvl w:ilvl="0" w:tplc="2FF055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AA0A9EA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15F490D0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F70AC6A2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E516F9D0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263C1438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2674B58E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AE4AD35E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336C0B4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1" w15:restartNumberingAfterBreak="0">
    <w:nsid w:val="21E9736E"/>
    <w:multiLevelType w:val="hybridMultilevel"/>
    <w:tmpl w:val="6F04864E"/>
    <w:lvl w:ilvl="0" w:tplc="C3E487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9ADE8A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0C765BCA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B24EF9EC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795A167E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4C94601C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A0C41BC8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3DB6BBBE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D664412E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2" w15:restartNumberingAfterBreak="0">
    <w:nsid w:val="27E24129"/>
    <w:multiLevelType w:val="hybridMultilevel"/>
    <w:tmpl w:val="537AF0B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EEB755"/>
    <w:multiLevelType w:val="hybridMultilevel"/>
    <w:tmpl w:val="EB4A2D62"/>
    <w:lvl w:ilvl="0" w:tplc="7C6846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526CA50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FC86476C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6308BBDE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E1A29CC4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7A3604E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5658FF24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C0B80C6A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A492F6AE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4" w15:restartNumberingAfterBreak="0">
    <w:nsid w:val="2B5723E7"/>
    <w:multiLevelType w:val="hybridMultilevel"/>
    <w:tmpl w:val="0CA09A38"/>
    <w:lvl w:ilvl="0" w:tplc="F6F0DE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6AC774E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72FA63FC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2D58D484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8822EF2E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5B867BC0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FD0A1C44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B4CEB6BA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A23A3C36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5" w15:restartNumberingAfterBreak="0">
    <w:nsid w:val="2F148C19"/>
    <w:multiLevelType w:val="hybridMultilevel"/>
    <w:tmpl w:val="CAE0A4BE"/>
    <w:lvl w:ilvl="0" w:tplc="913C0F0E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AB5EAC44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5AA4C354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09F2F550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A1D8496C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35C2C51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1DDE142E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82ECF6AC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BBECC78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6" w15:restartNumberingAfterBreak="0">
    <w:nsid w:val="2F43122B"/>
    <w:multiLevelType w:val="hybridMultilevel"/>
    <w:tmpl w:val="3836FAF2"/>
    <w:lvl w:ilvl="0" w:tplc="B1E2B2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DA70D6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287805D2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BD2E23AA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A4F83C9C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AB58F69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4182AEA4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605C4872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A81A7514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7" w15:restartNumberingAfterBreak="0">
    <w:nsid w:val="30B17CDB"/>
    <w:multiLevelType w:val="hybridMultilevel"/>
    <w:tmpl w:val="B19653A6"/>
    <w:lvl w:ilvl="0" w:tplc="66CE76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092E684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FC7A8214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CD38929A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BD308932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D598DC10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F8CC4448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D736B97A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354E5D5E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8" w15:restartNumberingAfterBreak="0">
    <w:nsid w:val="31875A0C"/>
    <w:multiLevelType w:val="hybridMultilevel"/>
    <w:tmpl w:val="E1DC747C"/>
    <w:lvl w:ilvl="0" w:tplc="45EE23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E01F26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4AC4C790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97B6899C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8838413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3878CA52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1F8C80D0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42FE5652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046E5292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19" w15:restartNumberingAfterBreak="0">
    <w:nsid w:val="32545129"/>
    <w:multiLevelType w:val="hybridMultilevel"/>
    <w:tmpl w:val="A1E2FDC4"/>
    <w:lvl w:ilvl="0" w:tplc="EFCC04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12F5FE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C3D0A7CE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FFEE0336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7706C3BE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CC6271A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043EF6B0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756E95F8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EE04BD8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20" w15:restartNumberingAfterBreak="0">
    <w:nsid w:val="3714AD13"/>
    <w:multiLevelType w:val="hybridMultilevel"/>
    <w:tmpl w:val="6616B72C"/>
    <w:lvl w:ilvl="0" w:tplc="8A44C9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56F6D8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59742782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FC8C3CB0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90D25F4E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9D0A39DE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7452CCC8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C7F48992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0994DAB0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21" w15:restartNumberingAfterBreak="0">
    <w:nsid w:val="3ABC0A3C"/>
    <w:multiLevelType w:val="hybridMultilevel"/>
    <w:tmpl w:val="29E6D4B8"/>
    <w:lvl w:ilvl="0" w:tplc="B9E2C39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12C4DD"/>
    <w:multiLevelType w:val="hybridMultilevel"/>
    <w:tmpl w:val="A53464A0"/>
    <w:lvl w:ilvl="0" w:tplc="B3263D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744904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AD2C0D7C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A828AA80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6BF0763A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F6BE937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C1009F1E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EA86D146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EE8CF9AC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23" w15:restartNumberingAfterBreak="0">
    <w:nsid w:val="3B574347"/>
    <w:multiLevelType w:val="hybridMultilevel"/>
    <w:tmpl w:val="7E620D06"/>
    <w:lvl w:ilvl="0" w:tplc="0414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4" w15:restartNumberingAfterBreak="0">
    <w:nsid w:val="3DAE0CE1"/>
    <w:multiLevelType w:val="hybridMultilevel"/>
    <w:tmpl w:val="85D27430"/>
    <w:lvl w:ilvl="0" w:tplc="C03AED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DE5BF8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B73ADD20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A47CD28C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059686C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F48E6FAC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AB00A55A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11FC66B8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22661E6C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25" w15:restartNumberingAfterBreak="0">
    <w:nsid w:val="401A5BAF"/>
    <w:multiLevelType w:val="hybridMultilevel"/>
    <w:tmpl w:val="FFBEE4F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193C8F"/>
    <w:multiLevelType w:val="hybridMultilevel"/>
    <w:tmpl w:val="38209DB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2A52FF"/>
    <w:multiLevelType w:val="hybridMultilevel"/>
    <w:tmpl w:val="8CD6896C"/>
    <w:lvl w:ilvl="0" w:tplc="0414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 w15:restartNumberingAfterBreak="0">
    <w:nsid w:val="4D5B85AA"/>
    <w:multiLevelType w:val="hybridMultilevel"/>
    <w:tmpl w:val="5F744E9A"/>
    <w:lvl w:ilvl="0" w:tplc="D012E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DA0348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447460D8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AF5E2CC4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BEA092AC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72B4E48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6B8E909A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E3FE4098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761CA790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29" w15:restartNumberingAfterBreak="0">
    <w:nsid w:val="4EDB7F67"/>
    <w:multiLevelType w:val="hybridMultilevel"/>
    <w:tmpl w:val="E7261866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6DC258"/>
    <w:multiLevelType w:val="hybridMultilevel"/>
    <w:tmpl w:val="67BAB5C2"/>
    <w:lvl w:ilvl="0" w:tplc="5838F88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1F2C3C2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99888CD8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D30E3B2A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19BA470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308833DA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931E610E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B2DAF842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ABBCC7EE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31" w15:restartNumberingAfterBreak="0">
    <w:nsid w:val="59637BC9"/>
    <w:multiLevelType w:val="hybridMultilevel"/>
    <w:tmpl w:val="7DB89FFA"/>
    <w:lvl w:ilvl="0" w:tplc="D76243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B841C5C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5FA6F848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6F8A99FC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CDB4111A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523E8954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FA7C1CE8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52C8187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E26AC02C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32" w15:restartNumberingAfterBreak="0">
    <w:nsid w:val="5A012333"/>
    <w:multiLevelType w:val="hybridMultilevel"/>
    <w:tmpl w:val="A53EA96E"/>
    <w:lvl w:ilvl="0" w:tplc="E6F60A4A">
      <w:numFmt w:val="bullet"/>
      <w:lvlText w:val="•"/>
      <w:lvlJc w:val="left"/>
      <w:pPr>
        <w:ind w:left="1410" w:hanging="705"/>
      </w:pPr>
      <w:rPr>
        <w:rFonts w:ascii="Roboto" w:eastAsiaTheme="majorEastAsia" w:hAnsi="Roboto" w:cstheme="majorBidi" w:hint="default"/>
      </w:rPr>
    </w:lvl>
    <w:lvl w:ilvl="1" w:tplc="04140003">
      <w:start w:val="1"/>
      <w:numFmt w:val="bullet"/>
      <w:lvlText w:val="o"/>
      <w:lvlJc w:val="left"/>
      <w:pPr>
        <w:ind w:left="1161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1881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601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321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041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761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81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201" w:hanging="360"/>
      </w:pPr>
      <w:rPr>
        <w:rFonts w:ascii="Wingdings" w:hAnsi="Wingdings" w:hint="default"/>
      </w:rPr>
    </w:lvl>
  </w:abstractNum>
  <w:abstractNum w:abstractNumId="33" w15:restartNumberingAfterBreak="0">
    <w:nsid w:val="5A1C2C18"/>
    <w:multiLevelType w:val="hybridMultilevel"/>
    <w:tmpl w:val="08D87F76"/>
    <w:lvl w:ilvl="0" w:tplc="D65AEB9A">
      <w:numFmt w:val="bullet"/>
      <w:lvlText w:val="-"/>
      <w:lvlJc w:val="left"/>
      <w:pPr>
        <w:ind w:left="1080" w:hanging="360"/>
      </w:pPr>
      <w:rPr>
        <w:rFonts w:ascii="Roboto" w:eastAsiaTheme="minorHAnsi" w:hAnsi="Roboto" w:cs="Roboto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F5B7D4C"/>
    <w:multiLevelType w:val="hybridMultilevel"/>
    <w:tmpl w:val="F36AAB2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073CFA"/>
    <w:multiLevelType w:val="multilevel"/>
    <w:tmpl w:val="BEC04A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6" w15:restartNumberingAfterBreak="0">
    <w:nsid w:val="67E6AF00"/>
    <w:multiLevelType w:val="hybridMultilevel"/>
    <w:tmpl w:val="08C4B28A"/>
    <w:lvl w:ilvl="0" w:tplc="0E9E06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3DA6BBC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92C641BC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19B0D948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1FEE380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D17AC27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A29A993A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E85CB8B2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36301DF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37" w15:restartNumberingAfterBreak="0">
    <w:nsid w:val="69C73A4C"/>
    <w:multiLevelType w:val="hybridMultilevel"/>
    <w:tmpl w:val="80F01EF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51E5E2"/>
    <w:multiLevelType w:val="hybridMultilevel"/>
    <w:tmpl w:val="407C4C8A"/>
    <w:lvl w:ilvl="0" w:tplc="DFBA8C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C63E18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8BB62760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12B870F0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0DB8D2AC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9B1C20E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5C7ECC8C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C4DA8EB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66309556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39" w15:restartNumberingAfterBreak="0">
    <w:nsid w:val="6E1869EC"/>
    <w:multiLevelType w:val="hybridMultilevel"/>
    <w:tmpl w:val="8A7C48FC"/>
    <w:lvl w:ilvl="0" w:tplc="68CCE1B4">
      <w:start w:val="1"/>
      <w:numFmt w:val="bullet"/>
      <w:pStyle w:val="Listeavsnitt"/>
      <w:lvlText w:val=""/>
      <w:lvlJc w:val="left"/>
      <w:pPr>
        <w:ind w:left="644" w:hanging="360"/>
      </w:pPr>
      <w:rPr>
        <w:rFonts w:ascii="Symbol" w:hAnsi="Symbol" w:hint="default"/>
        <w:color w:val="3E9B55" w:themeColor="accent1"/>
        <w:sz w:val="30"/>
        <w:szCs w:val="3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51D3AA"/>
    <w:multiLevelType w:val="hybridMultilevel"/>
    <w:tmpl w:val="E33AB824"/>
    <w:lvl w:ilvl="0" w:tplc="DF2A00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D4C884E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9C26E4F2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9FAADE62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F0C09C54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AD26FC7E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24C01D14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0EAC5B2C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4494695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41" w15:restartNumberingAfterBreak="0">
    <w:nsid w:val="6E595DE3"/>
    <w:multiLevelType w:val="hybridMultilevel"/>
    <w:tmpl w:val="6474238A"/>
    <w:lvl w:ilvl="0" w:tplc="DB3079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26CFA2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1444CB52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803614C0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63C29A26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32322DE6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21620E26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37DE9646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8F44BE5A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42" w15:restartNumberingAfterBreak="0">
    <w:nsid w:val="70FA65C5"/>
    <w:multiLevelType w:val="hybridMultilevel"/>
    <w:tmpl w:val="56B0016E"/>
    <w:lvl w:ilvl="0" w:tplc="94F89BAA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463EE7"/>
    <w:multiLevelType w:val="hybridMultilevel"/>
    <w:tmpl w:val="7194A24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72440CC"/>
    <w:multiLevelType w:val="hybridMultilevel"/>
    <w:tmpl w:val="A1C44D56"/>
    <w:lvl w:ilvl="0" w:tplc="312859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08239A0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2EAABD10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81EA61EE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62A85404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9CE0B06C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CA628A16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DE367228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0562E9F6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45" w15:restartNumberingAfterBreak="0">
    <w:nsid w:val="7AA81313"/>
    <w:multiLevelType w:val="hybridMultilevel"/>
    <w:tmpl w:val="2F66D09C"/>
    <w:lvl w:ilvl="0" w:tplc="93FCB1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9EAAA0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66984D14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75F601C4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0FB26170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9476DAE8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9FD89BE6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6D1E768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727C6CD6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abstractNum w:abstractNumId="46" w15:restartNumberingAfterBreak="0">
    <w:nsid w:val="7F7F935C"/>
    <w:multiLevelType w:val="hybridMultilevel"/>
    <w:tmpl w:val="4F5875F4"/>
    <w:lvl w:ilvl="0" w:tplc="798C73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EEEBA6">
      <w:start w:val="1"/>
      <w:numFmt w:val="bullet"/>
      <w:lvlText w:val="o"/>
      <w:lvlJc w:val="left"/>
      <w:pPr>
        <w:ind w:left="1704" w:hanging="360"/>
      </w:pPr>
      <w:rPr>
        <w:rFonts w:ascii="Courier New" w:hAnsi="Courier New" w:hint="default"/>
      </w:rPr>
    </w:lvl>
    <w:lvl w:ilvl="2" w:tplc="D3EE09F8">
      <w:start w:val="1"/>
      <w:numFmt w:val="bullet"/>
      <w:lvlText w:val=""/>
      <w:lvlJc w:val="left"/>
      <w:pPr>
        <w:ind w:left="2424" w:hanging="360"/>
      </w:pPr>
      <w:rPr>
        <w:rFonts w:ascii="Wingdings" w:hAnsi="Wingdings" w:hint="default"/>
      </w:rPr>
    </w:lvl>
    <w:lvl w:ilvl="3" w:tplc="C0FAED56">
      <w:start w:val="1"/>
      <w:numFmt w:val="bullet"/>
      <w:lvlText w:val=""/>
      <w:lvlJc w:val="left"/>
      <w:pPr>
        <w:ind w:left="3144" w:hanging="360"/>
      </w:pPr>
      <w:rPr>
        <w:rFonts w:ascii="Symbol" w:hAnsi="Symbol" w:hint="default"/>
      </w:rPr>
    </w:lvl>
    <w:lvl w:ilvl="4" w:tplc="B58083C2">
      <w:start w:val="1"/>
      <w:numFmt w:val="bullet"/>
      <w:lvlText w:val="o"/>
      <w:lvlJc w:val="left"/>
      <w:pPr>
        <w:ind w:left="3864" w:hanging="360"/>
      </w:pPr>
      <w:rPr>
        <w:rFonts w:ascii="Courier New" w:hAnsi="Courier New" w:hint="default"/>
      </w:rPr>
    </w:lvl>
    <w:lvl w:ilvl="5" w:tplc="2194A868">
      <w:start w:val="1"/>
      <w:numFmt w:val="bullet"/>
      <w:lvlText w:val=""/>
      <w:lvlJc w:val="left"/>
      <w:pPr>
        <w:ind w:left="4584" w:hanging="360"/>
      </w:pPr>
      <w:rPr>
        <w:rFonts w:ascii="Wingdings" w:hAnsi="Wingdings" w:hint="default"/>
      </w:rPr>
    </w:lvl>
    <w:lvl w:ilvl="6" w:tplc="1A78BD74">
      <w:start w:val="1"/>
      <w:numFmt w:val="bullet"/>
      <w:lvlText w:val=""/>
      <w:lvlJc w:val="left"/>
      <w:pPr>
        <w:ind w:left="5304" w:hanging="360"/>
      </w:pPr>
      <w:rPr>
        <w:rFonts w:ascii="Symbol" w:hAnsi="Symbol" w:hint="default"/>
      </w:rPr>
    </w:lvl>
    <w:lvl w:ilvl="7" w:tplc="B76E9470">
      <w:start w:val="1"/>
      <w:numFmt w:val="bullet"/>
      <w:lvlText w:val="o"/>
      <w:lvlJc w:val="left"/>
      <w:pPr>
        <w:ind w:left="6024" w:hanging="360"/>
      </w:pPr>
      <w:rPr>
        <w:rFonts w:ascii="Courier New" w:hAnsi="Courier New" w:hint="default"/>
      </w:rPr>
    </w:lvl>
    <w:lvl w:ilvl="8" w:tplc="13BEA34C">
      <w:start w:val="1"/>
      <w:numFmt w:val="bullet"/>
      <w:lvlText w:val=""/>
      <w:lvlJc w:val="left"/>
      <w:pPr>
        <w:ind w:left="6744" w:hanging="360"/>
      </w:pPr>
      <w:rPr>
        <w:rFonts w:ascii="Wingdings" w:hAnsi="Wingdings" w:hint="default"/>
      </w:rPr>
    </w:lvl>
  </w:abstractNum>
  <w:num w:numId="1" w16cid:durableId="99418144">
    <w:abstractNumId w:val="9"/>
  </w:num>
  <w:num w:numId="2" w16cid:durableId="2099018415">
    <w:abstractNumId w:val="3"/>
  </w:num>
  <w:num w:numId="3" w16cid:durableId="1599753147">
    <w:abstractNumId w:val="8"/>
  </w:num>
  <w:num w:numId="4" w16cid:durableId="969820744">
    <w:abstractNumId w:val="46"/>
  </w:num>
  <w:num w:numId="5" w16cid:durableId="1329750597">
    <w:abstractNumId w:val="40"/>
  </w:num>
  <w:num w:numId="6" w16cid:durableId="1387021910">
    <w:abstractNumId w:val="17"/>
  </w:num>
  <w:num w:numId="7" w16cid:durableId="851191003">
    <w:abstractNumId w:val="38"/>
  </w:num>
  <w:num w:numId="8" w16cid:durableId="1773158994">
    <w:abstractNumId w:val="18"/>
  </w:num>
  <w:num w:numId="9" w16cid:durableId="44913479">
    <w:abstractNumId w:val="44"/>
  </w:num>
  <w:num w:numId="10" w16cid:durableId="1316450280">
    <w:abstractNumId w:val="19"/>
  </w:num>
  <w:num w:numId="11" w16cid:durableId="37124501">
    <w:abstractNumId w:val="20"/>
  </w:num>
  <w:num w:numId="12" w16cid:durableId="2100826363">
    <w:abstractNumId w:val="45"/>
  </w:num>
  <w:num w:numId="13" w16cid:durableId="1606376602">
    <w:abstractNumId w:val="10"/>
  </w:num>
  <w:num w:numId="14" w16cid:durableId="1843815912">
    <w:abstractNumId w:val="0"/>
  </w:num>
  <w:num w:numId="15" w16cid:durableId="1240138723">
    <w:abstractNumId w:val="41"/>
  </w:num>
  <w:num w:numId="16" w16cid:durableId="2042314125">
    <w:abstractNumId w:val="36"/>
  </w:num>
  <w:num w:numId="17" w16cid:durableId="1425884491">
    <w:abstractNumId w:val="13"/>
  </w:num>
  <w:num w:numId="18" w16cid:durableId="1033075606">
    <w:abstractNumId w:val="24"/>
  </w:num>
  <w:num w:numId="19" w16cid:durableId="806817228">
    <w:abstractNumId w:val="22"/>
  </w:num>
  <w:num w:numId="20" w16cid:durableId="386732017">
    <w:abstractNumId w:val="16"/>
  </w:num>
  <w:num w:numId="21" w16cid:durableId="868836488">
    <w:abstractNumId w:val="4"/>
  </w:num>
  <w:num w:numId="22" w16cid:durableId="1460876147">
    <w:abstractNumId w:val="1"/>
  </w:num>
  <w:num w:numId="23" w16cid:durableId="1646662060">
    <w:abstractNumId w:val="30"/>
  </w:num>
  <w:num w:numId="24" w16cid:durableId="102648389">
    <w:abstractNumId w:val="6"/>
  </w:num>
  <w:num w:numId="25" w16cid:durableId="1523350569">
    <w:abstractNumId w:val="11"/>
  </w:num>
  <w:num w:numId="26" w16cid:durableId="2061398507">
    <w:abstractNumId w:val="14"/>
  </w:num>
  <w:num w:numId="27" w16cid:durableId="139806360">
    <w:abstractNumId w:val="28"/>
  </w:num>
  <w:num w:numId="28" w16cid:durableId="468940253">
    <w:abstractNumId w:val="2"/>
  </w:num>
  <w:num w:numId="29" w16cid:durableId="241765905">
    <w:abstractNumId w:val="15"/>
  </w:num>
  <w:num w:numId="30" w16cid:durableId="330252834">
    <w:abstractNumId w:val="31"/>
  </w:num>
  <w:num w:numId="31" w16cid:durableId="1055546737">
    <w:abstractNumId w:val="39"/>
  </w:num>
  <w:num w:numId="32" w16cid:durableId="1681160914">
    <w:abstractNumId w:val="37"/>
  </w:num>
  <w:num w:numId="33" w16cid:durableId="975792264">
    <w:abstractNumId w:val="25"/>
  </w:num>
  <w:num w:numId="34" w16cid:durableId="1971277059">
    <w:abstractNumId w:val="5"/>
  </w:num>
  <w:num w:numId="35" w16cid:durableId="1089887213">
    <w:abstractNumId w:val="27"/>
  </w:num>
  <w:num w:numId="36" w16cid:durableId="879434862">
    <w:abstractNumId w:val="21"/>
  </w:num>
  <w:num w:numId="37" w16cid:durableId="1745368720">
    <w:abstractNumId w:val="34"/>
  </w:num>
  <w:num w:numId="38" w16cid:durableId="105658249">
    <w:abstractNumId w:val="42"/>
  </w:num>
  <w:num w:numId="39" w16cid:durableId="2041736024">
    <w:abstractNumId w:val="33"/>
  </w:num>
  <w:num w:numId="40" w16cid:durableId="685667660">
    <w:abstractNumId w:val="7"/>
  </w:num>
  <w:num w:numId="41" w16cid:durableId="1117136697">
    <w:abstractNumId w:val="35"/>
  </w:num>
  <w:num w:numId="42" w16cid:durableId="925726308">
    <w:abstractNumId w:val="26"/>
  </w:num>
  <w:num w:numId="43" w16cid:durableId="1533684312">
    <w:abstractNumId w:val="12"/>
  </w:num>
  <w:num w:numId="44" w16cid:durableId="1724907936">
    <w:abstractNumId w:val="29"/>
  </w:num>
  <w:num w:numId="45" w16cid:durableId="373165978">
    <w:abstractNumId w:val="43"/>
  </w:num>
  <w:num w:numId="46" w16cid:durableId="230429267">
    <w:abstractNumId w:val="23"/>
  </w:num>
  <w:num w:numId="47" w16cid:durableId="1013188497">
    <w:abstractNumId w:val="32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FFD"/>
    <w:rsid w:val="00001E73"/>
    <w:rsid w:val="00002E04"/>
    <w:rsid w:val="000030DB"/>
    <w:rsid w:val="00004197"/>
    <w:rsid w:val="0000468F"/>
    <w:rsid w:val="00004837"/>
    <w:rsid w:val="00004BC9"/>
    <w:rsid w:val="000052BF"/>
    <w:rsid w:val="0000539A"/>
    <w:rsid w:val="00005810"/>
    <w:rsid w:val="00005B79"/>
    <w:rsid w:val="00006D06"/>
    <w:rsid w:val="000070CC"/>
    <w:rsid w:val="00007200"/>
    <w:rsid w:val="00007B3A"/>
    <w:rsid w:val="000102E5"/>
    <w:rsid w:val="0001075C"/>
    <w:rsid w:val="00012BBD"/>
    <w:rsid w:val="00012C2E"/>
    <w:rsid w:val="00012D45"/>
    <w:rsid w:val="00012F2F"/>
    <w:rsid w:val="00013CCD"/>
    <w:rsid w:val="0001416D"/>
    <w:rsid w:val="00014B27"/>
    <w:rsid w:val="00014BC8"/>
    <w:rsid w:val="00014DBB"/>
    <w:rsid w:val="00014FA2"/>
    <w:rsid w:val="00014FF2"/>
    <w:rsid w:val="000152C3"/>
    <w:rsid w:val="00016686"/>
    <w:rsid w:val="00017B2F"/>
    <w:rsid w:val="00017D96"/>
    <w:rsid w:val="00017EEB"/>
    <w:rsid w:val="00020047"/>
    <w:rsid w:val="000213F7"/>
    <w:rsid w:val="00021AA9"/>
    <w:rsid w:val="00022B03"/>
    <w:rsid w:val="00023932"/>
    <w:rsid w:val="00030329"/>
    <w:rsid w:val="000304FA"/>
    <w:rsid w:val="000315DF"/>
    <w:rsid w:val="00032286"/>
    <w:rsid w:val="00034B6C"/>
    <w:rsid w:val="00035278"/>
    <w:rsid w:val="00035881"/>
    <w:rsid w:val="00036C9C"/>
    <w:rsid w:val="000370D4"/>
    <w:rsid w:val="00040B89"/>
    <w:rsid w:val="0004150C"/>
    <w:rsid w:val="000423C0"/>
    <w:rsid w:val="00042848"/>
    <w:rsid w:val="00043055"/>
    <w:rsid w:val="0004370E"/>
    <w:rsid w:val="00043DBB"/>
    <w:rsid w:val="0004436D"/>
    <w:rsid w:val="00046796"/>
    <w:rsid w:val="000516EC"/>
    <w:rsid w:val="000517C4"/>
    <w:rsid w:val="00052E02"/>
    <w:rsid w:val="000534AE"/>
    <w:rsid w:val="00054088"/>
    <w:rsid w:val="00054A20"/>
    <w:rsid w:val="00055404"/>
    <w:rsid w:val="00055E2B"/>
    <w:rsid w:val="00055FE2"/>
    <w:rsid w:val="0005647D"/>
    <w:rsid w:val="00056ED7"/>
    <w:rsid w:val="0005734F"/>
    <w:rsid w:val="00057BE9"/>
    <w:rsid w:val="0006015E"/>
    <w:rsid w:val="00060677"/>
    <w:rsid w:val="00061A54"/>
    <w:rsid w:val="000620AB"/>
    <w:rsid w:val="00062259"/>
    <w:rsid w:val="000630C0"/>
    <w:rsid w:val="000636A9"/>
    <w:rsid w:val="00064067"/>
    <w:rsid w:val="0006504F"/>
    <w:rsid w:val="00066E7C"/>
    <w:rsid w:val="0006700E"/>
    <w:rsid w:val="00067AE6"/>
    <w:rsid w:val="00070777"/>
    <w:rsid w:val="00070D20"/>
    <w:rsid w:val="000710B1"/>
    <w:rsid w:val="00072BEA"/>
    <w:rsid w:val="00073699"/>
    <w:rsid w:val="0007474D"/>
    <w:rsid w:val="00074C6A"/>
    <w:rsid w:val="00074F8B"/>
    <w:rsid w:val="00075614"/>
    <w:rsid w:val="00075FC3"/>
    <w:rsid w:val="00076132"/>
    <w:rsid w:val="00076BF9"/>
    <w:rsid w:val="00080FCD"/>
    <w:rsid w:val="00081CFA"/>
    <w:rsid w:val="000842B2"/>
    <w:rsid w:val="000852B7"/>
    <w:rsid w:val="00085E6B"/>
    <w:rsid w:val="00085F17"/>
    <w:rsid w:val="00086AB3"/>
    <w:rsid w:val="00086C52"/>
    <w:rsid w:val="00092773"/>
    <w:rsid w:val="00093782"/>
    <w:rsid w:val="00093BF1"/>
    <w:rsid w:val="00093FAB"/>
    <w:rsid w:val="00094112"/>
    <w:rsid w:val="00094208"/>
    <w:rsid w:val="000944C6"/>
    <w:rsid w:val="00095129"/>
    <w:rsid w:val="00095D52"/>
    <w:rsid w:val="00096513"/>
    <w:rsid w:val="00096AF4"/>
    <w:rsid w:val="00096DCD"/>
    <w:rsid w:val="00096FD1"/>
    <w:rsid w:val="00096FE8"/>
    <w:rsid w:val="000973AF"/>
    <w:rsid w:val="00097D04"/>
    <w:rsid w:val="000A000D"/>
    <w:rsid w:val="000A275E"/>
    <w:rsid w:val="000A3487"/>
    <w:rsid w:val="000A38C5"/>
    <w:rsid w:val="000A3D17"/>
    <w:rsid w:val="000A45C2"/>
    <w:rsid w:val="000A5FCC"/>
    <w:rsid w:val="000A60E9"/>
    <w:rsid w:val="000A65FA"/>
    <w:rsid w:val="000A6DC0"/>
    <w:rsid w:val="000A6ECB"/>
    <w:rsid w:val="000A70BE"/>
    <w:rsid w:val="000A75D5"/>
    <w:rsid w:val="000B034B"/>
    <w:rsid w:val="000B0E3C"/>
    <w:rsid w:val="000B0E5C"/>
    <w:rsid w:val="000B220C"/>
    <w:rsid w:val="000B2277"/>
    <w:rsid w:val="000B22E1"/>
    <w:rsid w:val="000B2CA6"/>
    <w:rsid w:val="000B3F3E"/>
    <w:rsid w:val="000B46A6"/>
    <w:rsid w:val="000B48B7"/>
    <w:rsid w:val="000B49F1"/>
    <w:rsid w:val="000B54F1"/>
    <w:rsid w:val="000B574A"/>
    <w:rsid w:val="000B6616"/>
    <w:rsid w:val="000B69FF"/>
    <w:rsid w:val="000B75D8"/>
    <w:rsid w:val="000B76ED"/>
    <w:rsid w:val="000B78A4"/>
    <w:rsid w:val="000B7AF8"/>
    <w:rsid w:val="000C00C2"/>
    <w:rsid w:val="000C18E5"/>
    <w:rsid w:val="000C1DDD"/>
    <w:rsid w:val="000C209C"/>
    <w:rsid w:val="000C383D"/>
    <w:rsid w:val="000C3BA4"/>
    <w:rsid w:val="000C3BAC"/>
    <w:rsid w:val="000C4B31"/>
    <w:rsid w:val="000C4C78"/>
    <w:rsid w:val="000C4D5F"/>
    <w:rsid w:val="000C5042"/>
    <w:rsid w:val="000D0ED1"/>
    <w:rsid w:val="000D0F14"/>
    <w:rsid w:val="000D1066"/>
    <w:rsid w:val="000D1B42"/>
    <w:rsid w:val="000D1BF2"/>
    <w:rsid w:val="000D382D"/>
    <w:rsid w:val="000D4347"/>
    <w:rsid w:val="000D4407"/>
    <w:rsid w:val="000D592B"/>
    <w:rsid w:val="000D65D6"/>
    <w:rsid w:val="000D7028"/>
    <w:rsid w:val="000E1F98"/>
    <w:rsid w:val="000E28AC"/>
    <w:rsid w:val="000E2FBF"/>
    <w:rsid w:val="000E30B0"/>
    <w:rsid w:val="000E4A35"/>
    <w:rsid w:val="000E4B5B"/>
    <w:rsid w:val="000E4F80"/>
    <w:rsid w:val="000E706A"/>
    <w:rsid w:val="000E719A"/>
    <w:rsid w:val="000E7226"/>
    <w:rsid w:val="000F0B08"/>
    <w:rsid w:val="000F0F64"/>
    <w:rsid w:val="000F104A"/>
    <w:rsid w:val="000F2567"/>
    <w:rsid w:val="000F277E"/>
    <w:rsid w:val="000F3B2B"/>
    <w:rsid w:val="000F4D5A"/>
    <w:rsid w:val="000F62D0"/>
    <w:rsid w:val="000F7DA0"/>
    <w:rsid w:val="00100B80"/>
    <w:rsid w:val="00100E07"/>
    <w:rsid w:val="001010CB"/>
    <w:rsid w:val="001023FF"/>
    <w:rsid w:val="0010274D"/>
    <w:rsid w:val="0010465A"/>
    <w:rsid w:val="00104D06"/>
    <w:rsid w:val="001050C9"/>
    <w:rsid w:val="00107046"/>
    <w:rsid w:val="001070EE"/>
    <w:rsid w:val="001071DE"/>
    <w:rsid w:val="00107AE6"/>
    <w:rsid w:val="00107CD2"/>
    <w:rsid w:val="001104E1"/>
    <w:rsid w:val="0011115A"/>
    <w:rsid w:val="00111692"/>
    <w:rsid w:val="00112C92"/>
    <w:rsid w:val="00112CAB"/>
    <w:rsid w:val="00113584"/>
    <w:rsid w:val="00113B91"/>
    <w:rsid w:val="00114304"/>
    <w:rsid w:val="00114C27"/>
    <w:rsid w:val="00115018"/>
    <w:rsid w:val="00116F61"/>
    <w:rsid w:val="001176D3"/>
    <w:rsid w:val="00117A0F"/>
    <w:rsid w:val="00120152"/>
    <w:rsid w:val="001206B3"/>
    <w:rsid w:val="00120933"/>
    <w:rsid w:val="00123EC6"/>
    <w:rsid w:val="00124634"/>
    <w:rsid w:val="0012478B"/>
    <w:rsid w:val="00126013"/>
    <w:rsid w:val="00126B7D"/>
    <w:rsid w:val="00130DF4"/>
    <w:rsid w:val="001315E0"/>
    <w:rsid w:val="001317F8"/>
    <w:rsid w:val="00133714"/>
    <w:rsid w:val="0013474B"/>
    <w:rsid w:val="00135208"/>
    <w:rsid w:val="001354D2"/>
    <w:rsid w:val="00135763"/>
    <w:rsid w:val="001358CF"/>
    <w:rsid w:val="00135A04"/>
    <w:rsid w:val="00135B21"/>
    <w:rsid w:val="00135D92"/>
    <w:rsid w:val="001369BA"/>
    <w:rsid w:val="00140141"/>
    <w:rsid w:val="00140256"/>
    <w:rsid w:val="0014039A"/>
    <w:rsid w:val="00142EE5"/>
    <w:rsid w:val="001438C2"/>
    <w:rsid w:val="00143ACD"/>
    <w:rsid w:val="00144412"/>
    <w:rsid w:val="00144522"/>
    <w:rsid w:val="001458A3"/>
    <w:rsid w:val="00146653"/>
    <w:rsid w:val="001471BA"/>
    <w:rsid w:val="001478D0"/>
    <w:rsid w:val="0014D95C"/>
    <w:rsid w:val="001503E1"/>
    <w:rsid w:val="0015123D"/>
    <w:rsid w:val="00151A8C"/>
    <w:rsid w:val="001527B7"/>
    <w:rsid w:val="001529AE"/>
    <w:rsid w:val="00153A68"/>
    <w:rsid w:val="0016065D"/>
    <w:rsid w:val="00160F2F"/>
    <w:rsid w:val="00160F99"/>
    <w:rsid w:val="00162BB4"/>
    <w:rsid w:val="00163A35"/>
    <w:rsid w:val="0016493F"/>
    <w:rsid w:val="00164B26"/>
    <w:rsid w:val="0016579B"/>
    <w:rsid w:val="001670EF"/>
    <w:rsid w:val="001671A5"/>
    <w:rsid w:val="00167ABF"/>
    <w:rsid w:val="001701A2"/>
    <w:rsid w:val="001709FB"/>
    <w:rsid w:val="00170DAE"/>
    <w:rsid w:val="00170F14"/>
    <w:rsid w:val="001713AE"/>
    <w:rsid w:val="00172284"/>
    <w:rsid w:val="00172D6B"/>
    <w:rsid w:val="00174BB9"/>
    <w:rsid w:val="00175380"/>
    <w:rsid w:val="001757E9"/>
    <w:rsid w:val="00181447"/>
    <w:rsid w:val="0018309E"/>
    <w:rsid w:val="00183130"/>
    <w:rsid w:val="001849F2"/>
    <w:rsid w:val="0018553A"/>
    <w:rsid w:val="00186464"/>
    <w:rsid w:val="001865CE"/>
    <w:rsid w:val="00186876"/>
    <w:rsid w:val="00190467"/>
    <w:rsid w:val="00190896"/>
    <w:rsid w:val="00190BB6"/>
    <w:rsid w:val="00190DA3"/>
    <w:rsid w:val="00190E1C"/>
    <w:rsid w:val="001911A6"/>
    <w:rsid w:val="001913CF"/>
    <w:rsid w:val="001929F3"/>
    <w:rsid w:val="00192C84"/>
    <w:rsid w:val="00193130"/>
    <w:rsid w:val="001955E2"/>
    <w:rsid w:val="00197686"/>
    <w:rsid w:val="001A0809"/>
    <w:rsid w:val="001A0EEE"/>
    <w:rsid w:val="001A12C5"/>
    <w:rsid w:val="001A138D"/>
    <w:rsid w:val="001A19EF"/>
    <w:rsid w:val="001A24EC"/>
    <w:rsid w:val="001A30A5"/>
    <w:rsid w:val="001A4600"/>
    <w:rsid w:val="001A47DD"/>
    <w:rsid w:val="001A5FA4"/>
    <w:rsid w:val="001A6629"/>
    <w:rsid w:val="001A77C8"/>
    <w:rsid w:val="001A78DE"/>
    <w:rsid w:val="001B0275"/>
    <w:rsid w:val="001B0430"/>
    <w:rsid w:val="001B0ADB"/>
    <w:rsid w:val="001B158C"/>
    <w:rsid w:val="001B160B"/>
    <w:rsid w:val="001B2842"/>
    <w:rsid w:val="001B3965"/>
    <w:rsid w:val="001B40D4"/>
    <w:rsid w:val="001B425E"/>
    <w:rsid w:val="001B43A0"/>
    <w:rsid w:val="001B4457"/>
    <w:rsid w:val="001B5176"/>
    <w:rsid w:val="001B5EA2"/>
    <w:rsid w:val="001B7F3B"/>
    <w:rsid w:val="001C0B9D"/>
    <w:rsid w:val="001C0D69"/>
    <w:rsid w:val="001C0D6F"/>
    <w:rsid w:val="001C1040"/>
    <w:rsid w:val="001C1551"/>
    <w:rsid w:val="001C1C3C"/>
    <w:rsid w:val="001C1F03"/>
    <w:rsid w:val="001C2212"/>
    <w:rsid w:val="001C24DE"/>
    <w:rsid w:val="001C2ABD"/>
    <w:rsid w:val="001C2F8E"/>
    <w:rsid w:val="001C5344"/>
    <w:rsid w:val="001C60EC"/>
    <w:rsid w:val="001C6DFB"/>
    <w:rsid w:val="001C6E9C"/>
    <w:rsid w:val="001C6FC8"/>
    <w:rsid w:val="001C714B"/>
    <w:rsid w:val="001C7D0F"/>
    <w:rsid w:val="001C7D46"/>
    <w:rsid w:val="001C7D88"/>
    <w:rsid w:val="001D05FE"/>
    <w:rsid w:val="001D0A04"/>
    <w:rsid w:val="001D14D5"/>
    <w:rsid w:val="001D2883"/>
    <w:rsid w:val="001D2FCA"/>
    <w:rsid w:val="001D3EE2"/>
    <w:rsid w:val="001D58BD"/>
    <w:rsid w:val="001D669A"/>
    <w:rsid w:val="001E03C8"/>
    <w:rsid w:val="001E1032"/>
    <w:rsid w:val="001E2E58"/>
    <w:rsid w:val="001E3C23"/>
    <w:rsid w:val="001E4726"/>
    <w:rsid w:val="001E4B99"/>
    <w:rsid w:val="001E4BC8"/>
    <w:rsid w:val="001E6259"/>
    <w:rsid w:val="001E6281"/>
    <w:rsid w:val="001E6CFF"/>
    <w:rsid w:val="001E6D56"/>
    <w:rsid w:val="001E73A5"/>
    <w:rsid w:val="001F0CBF"/>
    <w:rsid w:val="001F0E1C"/>
    <w:rsid w:val="001F1842"/>
    <w:rsid w:val="001F19A0"/>
    <w:rsid w:val="001F1E77"/>
    <w:rsid w:val="001F393A"/>
    <w:rsid w:val="001F4E77"/>
    <w:rsid w:val="001F528B"/>
    <w:rsid w:val="001F6034"/>
    <w:rsid w:val="001F7021"/>
    <w:rsid w:val="001F7B3D"/>
    <w:rsid w:val="00200C97"/>
    <w:rsid w:val="002021DF"/>
    <w:rsid w:val="0020491F"/>
    <w:rsid w:val="002049C5"/>
    <w:rsid w:val="00204D69"/>
    <w:rsid w:val="00206872"/>
    <w:rsid w:val="00207CA3"/>
    <w:rsid w:val="00210C8B"/>
    <w:rsid w:val="00211A22"/>
    <w:rsid w:val="00211D6C"/>
    <w:rsid w:val="0021285F"/>
    <w:rsid w:val="00212E8A"/>
    <w:rsid w:val="00213392"/>
    <w:rsid w:val="00213A28"/>
    <w:rsid w:val="00215447"/>
    <w:rsid w:val="0021646D"/>
    <w:rsid w:val="00216760"/>
    <w:rsid w:val="00216B7A"/>
    <w:rsid w:val="00216BD0"/>
    <w:rsid w:val="0021797D"/>
    <w:rsid w:val="002202DF"/>
    <w:rsid w:val="00221965"/>
    <w:rsid w:val="00221EDA"/>
    <w:rsid w:val="0022286B"/>
    <w:rsid w:val="00224549"/>
    <w:rsid w:val="00225ABB"/>
    <w:rsid w:val="00227270"/>
    <w:rsid w:val="00227F1E"/>
    <w:rsid w:val="00230C23"/>
    <w:rsid w:val="002323EF"/>
    <w:rsid w:val="00232DA2"/>
    <w:rsid w:val="00232E3E"/>
    <w:rsid w:val="00232F74"/>
    <w:rsid w:val="00233D18"/>
    <w:rsid w:val="00233F7C"/>
    <w:rsid w:val="00233F91"/>
    <w:rsid w:val="00235091"/>
    <w:rsid w:val="00235587"/>
    <w:rsid w:val="00235C98"/>
    <w:rsid w:val="00235F32"/>
    <w:rsid w:val="00236102"/>
    <w:rsid w:val="002372FB"/>
    <w:rsid w:val="002379E8"/>
    <w:rsid w:val="002400DC"/>
    <w:rsid w:val="00240141"/>
    <w:rsid w:val="00242123"/>
    <w:rsid w:val="002425EF"/>
    <w:rsid w:val="00243A0A"/>
    <w:rsid w:val="002464F1"/>
    <w:rsid w:val="00247063"/>
    <w:rsid w:val="00247289"/>
    <w:rsid w:val="00250B67"/>
    <w:rsid w:val="002512F5"/>
    <w:rsid w:val="002517E3"/>
    <w:rsid w:val="00251839"/>
    <w:rsid w:val="00251EBA"/>
    <w:rsid w:val="00252611"/>
    <w:rsid w:val="00252812"/>
    <w:rsid w:val="00253AE9"/>
    <w:rsid w:val="00253D30"/>
    <w:rsid w:val="0025469C"/>
    <w:rsid w:val="00254E0D"/>
    <w:rsid w:val="00255271"/>
    <w:rsid w:val="00255401"/>
    <w:rsid w:val="002554D0"/>
    <w:rsid w:val="002558CA"/>
    <w:rsid w:val="00257A0F"/>
    <w:rsid w:val="00257C61"/>
    <w:rsid w:val="00257E2F"/>
    <w:rsid w:val="00260E6C"/>
    <w:rsid w:val="00261844"/>
    <w:rsid w:val="00261948"/>
    <w:rsid w:val="00261C75"/>
    <w:rsid w:val="0026446C"/>
    <w:rsid w:val="002654F6"/>
    <w:rsid w:val="002666A0"/>
    <w:rsid w:val="00267658"/>
    <w:rsid w:val="0026766E"/>
    <w:rsid w:val="002678AB"/>
    <w:rsid w:val="002701B8"/>
    <w:rsid w:val="00270489"/>
    <w:rsid w:val="00270E01"/>
    <w:rsid w:val="002711AF"/>
    <w:rsid w:val="00271B02"/>
    <w:rsid w:val="00271E55"/>
    <w:rsid w:val="00272C3D"/>
    <w:rsid w:val="00274814"/>
    <w:rsid w:val="00275891"/>
    <w:rsid w:val="00275E6A"/>
    <w:rsid w:val="00276ACF"/>
    <w:rsid w:val="00277BFE"/>
    <w:rsid w:val="00277C4E"/>
    <w:rsid w:val="00281646"/>
    <w:rsid w:val="00281B92"/>
    <w:rsid w:val="00281E1F"/>
    <w:rsid w:val="00282C5B"/>
    <w:rsid w:val="00283091"/>
    <w:rsid w:val="00283147"/>
    <w:rsid w:val="0028320E"/>
    <w:rsid w:val="00283E69"/>
    <w:rsid w:val="002861C1"/>
    <w:rsid w:val="002867FD"/>
    <w:rsid w:val="0028690B"/>
    <w:rsid w:val="00286925"/>
    <w:rsid w:val="00286B4E"/>
    <w:rsid w:val="00286D37"/>
    <w:rsid w:val="00287318"/>
    <w:rsid w:val="002877D1"/>
    <w:rsid w:val="002902B5"/>
    <w:rsid w:val="00290F5A"/>
    <w:rsid w:val="00291F9E"/>
    <w:rsid w:val="002933E8"/>
    <w:rsid w:val="00293F30"/>
    <w:rsid w:val="0029492E"/>
    <w:rsid w:val="00296062"/>
    <w:rsid w:val="00297934"/>
    <w:rsid w:val="002A0A07"/>
    <w:rsid w:val="002A10FC"/>
    <w:rsid w:val="002A2038"/>
    <w:rsid w:val="002A2342"/>
    <w:rsid w:val="002A2DCF"/>
    <w:rsid w:val="002A33C8"/>
    <w:rsid w:val="002A3E48"/>
    <w:rsid w:val="002A5B60"/>
    <w:rsid w:val="002A63AD"/>
    <w:rsid w:val="002A696C"/>
    <w:rsid w:val="002A6FFD"/>
    <w:rsid w:val="002A7A2C"/>
    <w:rsid w:val="002B026B"/>
    <w:rsid w:val="002B0F80"/>
    <w:rsid w:val="002B11C7"/>
    <w:rsid w:val="002B1599"/>
    <w:rsid w:val="002B17FF"/>
    <w:rsid w:val="002B1A43"/>
    <w:rsid w:val="002B1BD5"/>
    <w:rsid w:val="002B46E9"/>
    <w:rsid w:val="002B5197"/>
    <w:rsid w:val="002B5792"/>
    <w:rsid w:val="002B633B"/>
    <w:rsid w:val="002B6B39"/>
    <w:rsid w:val="002B7193"/>
    <w:rsid w:val="002B723E"/>
    <w:rsid w:val="002B73E2"/>
    <w:rsid w:val="002B7789"/>
    <w:rsid w:val="002C02CE"/>
    <w:rsid w:val="002C1E2E"/>
    <w:rsid w:val="002C2C82"/>
    <w:rsid w:val="002C485C"/>
    <w:rsid w:val="002C5DFF"/>
    <w:rsid w:val="002C6736"/>
    <w:rsid w:val="002C6EAD"/>
    <w:rsid w:val="002D03E2"/>
    <w:rsid w:val="002D0E07"/>
    <w:rsid w:val="002D1299"/>
    <w:rsid w:val="002D15E2"/>
    <w:rsid w:val="002D1BAA"/>
    <w:rsid w:val="002D1D76"/>
    <w:rsid w:val="002D37B9"/>
    <w:rsid w:val="002D476F"/>
    <w:rsid w:val="002D68E8"/>
    <w:rsid w:val="002D74DC"/>
    <w:rsid w:val="002E0094"/>
    <w:rsid w:val="002E0655"/>
    <w:rsid w:val="002E098C"/>
    <w:rsid w:val="002E0F41"/>
    <w:rsid w:val="002E1A19"/>
    <w:rsid w:val="002E279B"/>
    <w:rsid w:val="002E30F6"/>
    <w:rsid w:val="002E33AD"/>
    <w:rsid w:val="002E3BA7"/>
    <w:rsid w:val="002E464B"/>
    <w:rsid w:val="002E5429"/>
    <w:rsid w:val="002E5E34"/>
    <w:rsid w:val="002E7226"/>
    <w:rsid w:val="002E7339"/>
    <w:rsid w:val="002E7CDC"/>
    <w:rsid w:val="002F1894"/>
    <w:rsid w:val="002F270D"/>
    <w:rsid w:val="002F3A0A"/>
    <w:rsid w:val="002F57EB"/>
    <w:rsid w:val="002F76DD"/>
    <w:rsid w:val="002F76E3"/>
    <w:rsid w:val="002F7A53"/>
    <w:rsid w:val="00300326"/>
    <w:rsid w:val="00300460"/>
    <w:rsid w:val="003005D9"/>
    <w:rsid w:val="003026CD"/>
    <w:rsid w:val="00302880"/>
    <w:rsid w:val="00302FF5"/>
    <w:rsid w:val="0030373F"/>
    <w:rsid w:val="0030422E"/>
    <w:rsid w:val="00304292"/>
    <w:rsid w:val="003055D5"/>
    <w:rsid w:val="003057B2"/>
    <w:rsid w:val="003066AD"/>
    <w:rsid w:val="00306AE8"/>
    <w:rsid w:val="00306F79"/>
    <w:rsid w:val="0030751D"/>
    <w:rsid w:val="0030757E"/>
    <w:rsid w:val="003100AC"/>
    <w:rsid w:val="003109F1"/>
    <w:rsid w:val="00310A13"/>
    <w:rsid w:val="003119B5"/>
    <w:rsid w:val="0031269B"/>
    <w:rsid w:val="00312925"/>
    <w:rsid w:val="00312D9B"/>
    <w:rsid w:val="003137E4"/>
    <w:rsid w:val="003139DF"/>
    <w:rsid w:val="003147D7"/>
    <w:rsid w:val="00314987"/>
    <w:rsid w:val="00314999"/>
    <w:rsid w:val="00315197"/>
    <w:rsid w:val="00315205"/>
    <w:rsid w:val="0031522E"/>
    <w:rsid w:val="00315BA7"/>
    <w:rsid w:val="00315F57"/>
    <w:rsid w:val="00317291"/>
    <w:rsid w:val="00317904"/>
    <w:rsid w:val="003208B4"/>
    <w:rsid w:val="00320987"/>
    <w:rsid w:val="00321F7A"/>
    <w:rsid w:val="00322822"/>
    <w:rsid w:val="00323413"/>
    <w:rsid w:val="0032378B"/>
    <w:rsid w:val="00324210"/>
    <w:rsid w:val="003254F5"/>
    <w:rsid w:val="00330040"/>
    <w:rsid w:val="00330D4A"/>
    <w:rsid w:val="00331E06"/>
    <w:rsid w:val="003324C2"/>
    <w:rsid w:val="00333DA2"/>
    <w:rsid w:val="00334139"/>
    <w:rsid w:val="003342E2"/>
    <w:rsid w:val="00334C5F"/>
    <w:rsid w:val="00334D2C"/>
    <w:rsid w:val="003359FA"/>
    <w:rsid w:val="00335F8F"/>
    <w:rsid w:val="00336403"/>
    <w:rsid w:val="0033680C"/>
    <w:rsid w:val="00336BAB"/>
    <w:rsid w:val="00337CE2"/>
    <w:rsid w:val="00337F93"/>
    <w:rsid w:val="00340502"/>
    <w:rsid w:val="00340E01"/>
    <w:rsid w:val="00341678"/>
    <w:rsid w:val="00341D25"/>
    <w:rsid w:val="00342489"/>
    <w:rsid w:val="00342975"/>
    <w:rsid w:val="00342A5C"/>
    <w:rsid w:val="0034416B"/>
    <w:rsid w:val="00344C75"/>
    <w:rsid w:val="003451D2"/>
    <w:rsid w:val="0034520E"/>
    <w:rsid w:val="00345520"/>
    <w:rsid w:val="003465B9"/>
    <w:rsid w:val="00346947"/>
    <w:rsid w:val="00346A7E"/>
    <w:rsid w:val="00350639"/>
    <w:rsid w:val="003506E2"/>
    <w:rsid w:val="00350747"/>
    <w:rsid w:val="0035080C"/>
    <w:rsid w:val="003512B8"/>
    <w:rsid w:val="0035173C"/>
    <w:rsid w:val="00351F4E"/>
    <w:rsid w:val="00352FFE"/>
    <w:rsid w:val="00354114"/>
    <w:rsid w:val="00355AB0"/>
    <w:rsid w:val="0035611B"/>
    <w:rsid w:val="00357D23"/>
    <w:rsid w:val="00361808"/>
    <w:rsid w:val="00361FD1"/>
    <w:rsid w:val="00362915"/>
    <w:rsid w:val="0036366B"/>
    <w:rsid w:val="00363898"/>
    <w:rsid w:val="003640D2"/>
    <w:rsid w:val="0036414E"/>
    <w:rsid w:val="00364B30"/>
    <w:rsid w:val="00365977"/>
    <w:rsid w:val="00365EFC"/>
    <w:rsid w:val="003662D7"/>
    <w:rsid w:val="003669E4"/>
    <w:rsid w:val="003672A1"/>
    <w:rsid w:val="00367611"/>
    <w:rsid w:val="003677BC"/>
    <w:rsid w:val="003702E2"/>
    <w:rsid w:val="00370F1E"/>
    <w:rsid w:val="0037101B"/>
    <w:rsid w:val="00371112"/>
    <w:rsid w:val="00372078"/>
    <w:rsid w:val="0037238C"/>
    <w:rsid w:val="0037299C"/>
    <w:rsid w:val="00372AA4"/>
    <w:rsid w:val="00373656"/>
    <w:rsid w:val="00374F6B"/>
    <w:rsid w:val="00375C8B"/>
    <w:rsid w:val="00375E46"/>
    <w:rsid w:val="003766EA"/>
    <w:rsid w:val="00377C7C"/>
    <w:rsid w:val="00377E98"/>
    <w:rsid w:val="00380458"/>
    <w:rsid w:val="003818AD"/>
    <w:rsid w:val="00381D0F"/>
    <w:rsid w:val="00381E20"/>
    <w:rsid w:val="003821C8"/>
    <w:rsid w:val="0038320F"/>
    <w:rsid w:val="003836B4"/>
    <w:rsid w:val="00383DD5"/>
    <w:rsid w:val="00384492"/>
    <w:rsid w:val="00385240"/>
    <w:rsid w:val="0038565E"/>
    <w:rsid w:val="003860E4"/>
    <w:rsid w:val="00386479"/>
    <w:rsid w:val="00387733"/>
    <w:rsid w:val="003877E6"/>
    <w:rsid w:val="00387C35"/>
    <w:rsid w:val="00390A50"/>
    <w:rsid w:val="00391773"/>
    <w:rsid w:val="00391808"/>
    <w:rsid w:val="00391DD7"/>
    <w:rsid w:val="00392C37"/>
    <w:rsid w:val="00393998"/>
    <w:rsid w:val="00396396"/>
    <w:rsid w:val="0039773A"/>
    <w:rsid w:val="00397D19"/>
    <w:rsid w:val="003A15D6"/>
    <w:rsid w:val="003A2D18"/>
    <w:rsid w:val="003A3EA3"/>
    <w:rsid w:val="003A557B"/>
    <w:rsid w:val="003A5ECC"/>
    <w:rsid w:val="003A72CC"/>
    <w:rsid w:val="003A7679"/>
    <w:rsid w:val="003A786E"/>
    <w:rsid w:val="003A7949"/>
    <w:rsid w:val="003A7DCD"/>
    <w:rsid w:val="003B027E"/>
    <w:rsid w:val="003B0292"/>
    <w:rsid w:val="003B0CD1"/>
    <w:rsid w:val="003B0E42"/>
    <w:rsid w:val="003B0EB8"/>
    <w:rsid w:val="003B1AFE"/>
    <w:rsid w:val="003B66BE"/>
    <w:rsid w:val="003B68FA"/>
    <w:rsid w:val="003B6B9F"/>
    <w:rsid w:val="003B7D3C"/>
    <w:rsid w:val="003C1B28"/>
    <w:rsid w:val="003C2C69"/>
    <w:rsid w:val="003C2CD3"/>
    <w:rsid w:val="003C2E6D"/>
    <w:rsid w:val="003C4100"/>
    <w:rsid w:val="003C56E2"/>
    <w:rsid w:val="003C5BB1"/>
    <w:rsid w:val="003C6545"/>
    <w:rsid w:val="003C69A9"/>
    <w:rsid w:val="003C790A"/>
    <w:rsid w:val="003C7D36"/>
    <w:rsid w:val="003D012B"/>
    <w:rsid w:val="003D12E1"/>
    <w:rsid w:val="003D1F78"/>
    <w:rsid w:val="003D22CD"/>
    <w:rsid w:val="003D2C7B"/>
    <w:rsid w:val="003D4208"/>
    <w:rsid w:val="003D42BF"/>
    <w:rsid w:val="003D49E7"/>
    <w:rsid w:val="003D4A8C"/>
    <w:rsid w:val="003D506E"/>
    <w:rsid w:val="003D5572"/>
    <w:rsid w:val="003D5CB6"/>
    <w:rsid w:val="003D6B84"/>
    <w:rsid w:val="003D6C57"/>
    <w:rsid w:val="003D7B3B"/>
    <w:rsid w:val="003E001F"/>
    <w:rsid w:val="003E06F2"/>
    <w:rsid w:val="003E1C37"/>
    <w:rsid w:val="003E218E"/>
    <w:rsid w:val="003E25B1"/>
    <w:rsid w:val="003E2C04"/>
    <w:rsid w:val="003E3488"/>
    <w:rsid w:val="003E3C23"/>
    <w:rsid w:val="003E40E0"/>
    <w:rsid w:val="003E4359"/>
    <w:rsid w:val="003E5A2E"/>
    <w:rsid w:val="003E5BD5"/>
    <w:rsid w:val="003E5D1E"/>
    <w:rsid w:val="003E6487"/>
    <w:rsid w:val="003E6763"/>
    <w:rsid w:val="003E6AB7"/>
    <w:rsid w:val="003E72C6"/>
    <w:rsid w:val="003F166E"/>
    <w:rsid w:val="003F17C3"/>
    <w:rsid w:val="003F1C7E"/>
    <w:rsid w:val="003F2B96"/>
    <w:rsid w:val="003F53B8"/>
    <w:rsid w:val="003F5ED5"/>
    <w:rsid w:val="003F62D6"/>
    <w:rsid w:val="003F666B"/>
    <w:rsid w:val="003F6ACE"/>
    <w:rsid w:val="003F75FB"/>
    <w:rsid w:val="003F784C"/>
    <w:rsid w:val="003F7E6A"/>
    <w:rsid w:val="004015E0"/>
    <w:rsid w:val="00404320"/>
    <w:rsid w:val="0040438A"/>
    <w:rsid w:val="004045C8"/>
    <w:rsid w:val="00405C6A"/>
    <w:rsid w:val="00406F68"/>
    <w:rsid w:val="00406F71"/>
    <w:rsid w:val="004107CC"/>
    <w:rsid w:val="00410E79"/>
    <w:rsid w:val="004139FB"/>
    <w:rsid w:val="00413E97"/>
    <w:rsid w:val="00414A00"/>
    <w:rsid w:val="00414E58"/>
    <w:rsid w:val="004158E4"/>
    <w:rsid w:val="00420D8D"/>
    <w:rsid w:val="0042154A"/>
    <w:rsid w:val="004215C8"/>
    <w:rsid w:val="00421D47"/>
    <w:rsid w:val="00422792"/>
    <w:rsid w:val="00422FFD"/>
    <w:rsid w:val="00423B92"/>
    <w:rsid w:val="004245C6"/>
    <w:rsid w:val="004245E0"/>
    <w:rsid w:val="00425673"/>
    <w:rsid w:val="004256A0"/>
    <w:rsid w:val="00426971"/>
    <w:rsid w:val="004305AF"/>
    <w:rsid w:val="00432B8B"/>
    <w:rsid w:val="004343C4"/>
    <w:rsid w:val="00434B07"/>
    <w:rsid w:val="00436509"/>
    <w:rsid w:val="00436A4B"/>
    <w:rsid w:val="00436C09"/>
    <w:rsid w:val="0043707F"/>
    <w:rsid w:val="00437168"/>
    <w:rsid w:val="00437A97"/>
    <w:rsid w:val="00437ACD"/>
    <w:rsid w:val="0044062D"/>
    <w:rsid w:val="00441192"/>
    <w:rsid w:val="00441E5A"/>
    <w:rsid w:val="00442012"/>
    <w:rsid w:val="004426A0"/>
    <w:rsid w:val="0044336D"/>
    <w:rsid w:val="0044383B"/>
    <w:rsid w:val="00443B19"/>
    <w:rsid w:val="004444A7"/>
    <w:rsid w:val="00444CAC"/>
    <w:rsid w:val="00446205"/>
    <w:rsid w:val="004465ED"/>
    <w:rsid w:val="00447530"/>
    <w:rsid w:val="00447859"/>
    <w:rsid w:val="00447ED4"/>
    <w:rsid w:val="00450565"/>
    <w:rsid w:val="004506EE"/>
    <w:rsid w:val="0045138C"/>
    <w:rsid w:val="00451D7D"/>
    <w:rsid w:val="0045258C"/>
    <w:rsid w:val="0045403C"/>
    <w:rsid w:val="004546D9"/>
    <w:rsid w:val="00454F54"/>
    <w:rsid w:val="00456033"/>
    <w:rsid w:val="0045668E"/>
    <w:rsid w:val="00456CBE"/>
    <w:rsid w:val="0046086C"/>
    <w:rsid w:val="00460E7F"/>
    <w:rsid w:val="00461877"/>
    <w:rsid w:val="00462117"/>
    <w:rsid w:val="0046233E"/>
    <w:rsid w:val="00462FA6"/>
    <w:rsid w:val="00463850"/>
    <w:rsid w:val="0046449C"/>
    <w:rsid w:val="00464514"/>
    <w:rsid w:val="00464678"/>
    <w:rsid w:val="004647F4"/>
    <w:rsid w:val="00464DC6"/>
    <w:rsid w:val="0046594C"/>
    <w:rsid w:val="00466F8C"/>
    <w:rsid w:val="00467055"/>
    <w:rsid w:val="004678FA"/>
    <w:rsid w:val="00467906"/>
    <w:rsid w:val="00467A6C"/>
    <w:rsid w:val="00467CE5"/>
    <w:rsid w:val="00470E55"/>
    <w:rsid w:val="00471228"/>
    <w:rsid w:val="00471C78"/>
    <w:rsid w:val="00474315"/>
    <w:rsid w:val="00474F57"/>
    <w:rsid w:val="00475581"/>
    <w:rsid w:val="00475D24"/>
    <w:rsid w:val="00475DE3"/>
    <w:rsid w:val="00476128"/>
    <w:rsid w:val="00476942"/>
    <w:rsid w:val="00476F0F"/>
    <w:rsid w:val="004801D3"/>
    <w:rsid w:val="0048053C"/>
    <w:rsid w:val="004809EF"/>
    <w:rsid w:val="00480CC5"/>
    <w:rsid w:val="004815D2"/>
    <w:rsid w:val="00482391"/>
    <w:rsid w:val="00482968"/>
    <w:rsid w:val="00482D09"/>
    <w:rsid w:val="004837D5"/>
    <w:rsid w:val="00485447"/>
    <w:rsid w:val="00485A5B"/>
    <w:rsid w:val="00486264"/>
    <w:rsid w:val="00487ADB"/>
    <w:rsid w:val="004903BC"/>
    <w:rsid w:val="00490972"/>
    <w:rsid w:val="00490C91"/>
    <w:rsid w:val="00491C0F"/>
    <w:rsid w:val="00492A10"/>
    <w:rsid w:val="00493045"/>
    <w:rsid w:val="00493C4F"/>
    <w:rsid w:val="00494B4F"/>
    <w:rsid w:val="0049574D"/>
    <w:rsid w:val="00495AE2"/>
    <w:rsid w:val="00496820"/>
    <w:rsid w:val="0049713A"/>
    <w:rsid w:val="004A0036"/>
    <w:rsid w:val="004A02A6"/>
    <w:rsid w:val="004A067A"/>
    <w:rsid w:val="004A19B4"/>
    <w:rsid w:val="004A1EDC"/>
    <w:rsid w:val="004A3E4A"/>
    <w:rsid w:val="004A41B0"/>
    <w:rsid w:val="004A43E8"/>
    <w:rsid w:val="004A5D38"/>
    <w:rsid w:val="004A6348"/>
    <w:rsid w:val="004A660E"/>
    <w:rsid w:val="004A748C"/>
    <w:rsid w:val="004B0316"/>
    <w:rsid w:val="004B0374"/>
    <w:rsid w:val="004B0383"/>
    <w:rsid w:val="004B0F07"/>
    <w:rsid w:val="004B2BA8"/>
    <w:rsid w:val="004B3F65"/>
    <w:rsid w:val="004B3FCC"/>
    <w:rsid w:val="004B4317"/>
    <w:rsid w:val="004B488C"/>
    <w:rsid w:val="004B54C5"/>
    <w:rsid w:val="004B552A"/>
    <w:rsid w:val="004B6977"/>
    <w:rsid w:val="004B703E"/>
    <w:rsid w:val="004B7702"/>
    <w:rsid w:val="004B7AF9"/>
    <w:rsid w:val="004C0043"/>
    <w:rsid w:val="004C072C"/>
    <w:rsid w:val="004C1FB2"/>
    <w:rsid w:val="004C2182"/>
    <w:rsid w:val="004C25F2"/>
    <w:rsid w:val="004C2B3A"/>
    <w:rsid w:val="004C3D50"/>
    <w:rsid w:val="004C4047"/>
    <w:rsid w:val="004C45E4"/>
    <w:rsid w:val="004C4CBA"/>
    <w:rsid w:val="004C57C1"/>
    <w:rsid w:val="004C693F"/>
    <w:rsid w:val="004C6F9B"/>
    <w:rsid w:val="004C7BC6"/>
    <w:rsid w:val="004D0250"/>
    <w:rsid w:val="004D0489"/>
    <w:rsid w:val="004D04CB"/>
    <w:rsid w:val="004D0592"/>
    <w:rsid w:val="004D332D"/>
    <w:rsid w:val="004D4091"/>
    <w:rsid w:val="004D4629"/>
    <w:rsid w:val="004D5406"/>
    <w:rsid w:val="004D56ED"/>
    <w:rsid w:val="004D577D"/>
    <w:rsid w:val="004D5D8B"/>
    <w:rsid w:val="004D5E13"/>
    <w:rsid w:val="004D6DB2"/>
    <w:rsid w:val="004D702A"/>
    <w:rsid w:val="004D7723"/>
    <w:rsid w:val="004E0AFA"/>
    <w:rsid w:val="004E0EAE"/>
    <w:rsid w:val="004E12C4"/>
    <w:rsid w:val="004E14F0"/>
    <w:rsid w:val="004E20ED"/>
    <w:rsid w:val="004E225E"/>
    <w:rsid w:val="004E23BB"/>
    <w:rsid w:val="004E26DD"/>
    <w:rsid w:val="004E40B1"/>
    <w:rsid w:val="004E48C4"/>
    <w:rsid w:val="004E4E03"/>
    <w:rsid w:val="004E625F"/>
    <w:rsid w:val="004E62DA"/>
    <w:rsid w:val="004E724C"/>
    <w:rsid w:val="004E7CEC"/>
    <w:rsid w:val="004F0A2A"/>
    <w:rsid w:val="004F1EDE"/>
    <w:rsid w:val="004F3510"/>
    <w:rsid w:val="004F3D5E"/>
    <w:rsid w:val="004F3EDD"/>
    <w:rsid w:val="004F4693"/>
    <w:rsid w:val="004F4F3E"/>
    <w:rsid w:val="004F5072"/>
    <w:rsid w:val="004F5142"/>
    <w:rsid w:val="004F5442"/>
    <w:rsid w:val="004F5DC2"/>
    <w:rsid w:val="004F6AB5"/>
    <w:rsid w:val="004F6F1A"/>
    <w:rsid w:val="004F733D"/>
    <w:rsid w:val="00500FF1"/>
    <w:rsid w:val="00501338"/>
    <w:rsid w:val="00501538"/>
    <w:rsid w:val="005018AD"/>
    <w:rsid w:val="00502847"/>
    <w:rsid w:val="00502A21"/>
    <w:rsid w:val="00502F3A"/>
    <w:rsid w:val="00503D89"/>
    <w:rsid w:val="005048DD"/>
    <w:rsid w:val="005050C7"/>
    <w:rsid w:val="005052D1"/>
    <w:rsid w:val="0050538A"/>
    <w:rsid w:val="00505AFA"/>
    <w:rsid w:val="00506F08"/>
    <w:rsid w:val="00507339"/>
    <w:rsid w:val="005075A0"/>
    <w:rsid w:val="005075E4"/>
    <w:rsid w:val="00507675"/>
    <w:rsid w:val="005100D6"/>
    <w:rsid w:val="00510312"/>
    <w:rsid w:val="0051057D"/>
    <w:rsid w:val="00511234"/>
    <w:rsid w:val="005116DD"/>
    <w:rsid w:val="00512CBD"/>
    <w:rsid w:val="00512E95"/>
    <w:rsid w:val="00513483"/>
    <w:rsid w:val="005142C2"/>
    <w:rsid w:val="00514890"/>
    <w:rsid w:val="00515519"/>
    <w:rsid w:val="0051608C"/>
    <w:rsid w:val="00516C5A"/>
    <w:rsid w:val="00516D47"/>
    <w:rsid w:val="00516E02"/>
    <w:rsid w:val="00517EDA"/>
    <w:rsid w:val="00520353"/>
    <w:rsid w:val="00520724"/>
    <w:rsid w:val="00521B52"/>
    <w:rsid w:val="00522908"/>
    <w:rsid w:val="00522CE6"/>
    <w:rsid w:val="00522E7E"/>
    <w:rsid w:val="00522F92"/>
    <w:rsid w:val="00523B24"/>
    <w:rsid w:val="00524258"/>
    <w:rsid w:val="00525192"/>
    <w:rsid w:val="005260A4"/>
    <w:rsid w:val="0052690C"/>
    <w:rsid w:val="005315F3"/>
    <w:rsid w:val="00531647"/>
    <w:rsid w:val="005319AD"/>
    <w:rsid w:val="005322E5"/>
    <w:rsid w:val="005326A4"/>
    <w:rsid w:val="00533272"/>
    <w:rsid w:val="0053390F"/>
    <w:rsid w:val="00533FF7"/>
    <w:rsid w:val="005347B7"/>
    <w:rsid w:val="00534801"/>
    <w:rsid w:val="00534DD7"/>
    <w:rsid w:val="005352E0"/>
    <w:rsid w:val="005365CE"/>
    <w:rsid w:val="005376FD"/>
    <w:rsid w:val="00537F02"/>
    <w:rsid w:val="00537FAE"/>
    <w:rsid w:val="00540BF4"/>
    <w:rsid w:val="00541483"/>
    <w:rsid w:val="0054150A"/>
    <w:rsid w:val="0054295B"/>
    <w:rsid w:val="00542B4D"/>
    <w:rsid w:val="0054332B"/>
    <w:rsid w:val="00543C3D"/>
    <w:rsid w:val="00544F59"/>
    <w:rsid w:val="00545D57"/>
    <w:rsid w:val="005467A1"/>
    <w:rsid w:val="00546AD4"/>
    <w:rsid w:val="00546F38"/>
    <w:rsid w:val="00547281"/>
    <w:rsid w:val="005479B6"/>
    <w:rsid w:val="00547BAD"/>
    <w:rsid w:val="0055123E"/>
    <w:rsid w:val="00551A1D"/>
    <w:rsid w:val="0055336A"/>
    <w:rsid w:val="005538CB"/>
    <w:rsid w:val="00555F30"/>
    <w:rsid w:val="0055661B"/>
    <w:rsid w:val="005570B4"/>
    <w:rsid w:val="0055767B"/>
    <w:rsid w:val="00557C88"/>
    <w:rsid w:val="00557E9B"/>
    <w:rsid w:val="00561CEF"/>
    <w:rsid w:val="005642AD"/>
    <w:rsid w:val="005644D3"/>
    <w:rsid w:val="00564F42"/>
    <w:rsid w:val="005656E0"/>
    <w:rsid w:val="00565EBB"/>
    <w:rsid w:val="00566003"/>
    <w:rsid w:val="00566097"/>
    <w:rsid w:val="0056652E"/>
    <w:rsid w:val="00567BD3"/>
    <w:rsid w:val="00570345"/>
    <w:rsid w:val="005721BD"/>
    <w:rsid w:val="005723D0"/>
    <w:rsid w:val="00573CAA"/>
    <w:rsid w:val="005753B7"/>
    <w:rsid w:val="005758BE"/>
    <w:rsid w:val="005758D8"/>
    <w:rsid w:val="00576322"/>
    <w:rsid w:val="005763C5"/>
    <w:rsid w:val="00577C37"/>
    <w:rsid w:val="00580233"/>
    <w:rsid w:val="00580D66"/>
    <w:rsid w:val="00582AC2"/>
    <w:rsid w:val="00583BFA"/>
    <w:rsid w:val="00583E10"/>
    <w:rsid w:val="005861A7"/>
    <w:rsid w:val="00586DD4"/>
    <w:rsid w:val="005873C0"/>
    <w:rsid w:val="005878ED"/>
    <w:rsid w:val="00587E4C"/>
    <w:rsid w:val="00590535"/>
    <w:rsid w:val="00590D71"/>
    <w:rsid w:val="005911AB"/>
    <w:rsid w:val="00592640"/>
    <w:rsid w:val="005927BF"/>
    <w:rsid w:val="00592BC5"/>
    <w:rsid w:val="00592C44"/>
    <w:rsid w:val="00593E80"/>
    <w:rsid w:val="0059417D"/>
    <w:rsid w:val="005945C5"/>
    <w:rsid w:val="00594C3F"/>
    <w:rsid w:val="00594D72"/>
    <w:rsid w:val="005952B4"/>
    <w:rsid w:val="00595A39"/>
    <w:rsid w:val="00595AF7"/>
    <w:rsid w:val="0059618D"/>
    <w:rsid w:val="00596AD5"/>
    <w:rsid w:val="005A0028"/>
    <w:rsid w:val="005A0FC6"/>
    <w:rsid w:val="005A1A3D"/>
    <w:rsid w:val="005A27C9"/>
    <w:rsid w:val="005A3E66"/>
    <w:rsid w:val="005A41A8"/>
    <w:rsid w:val="005A48E0"/>
    <w:rsid w:val="005A4B55"/>
    <w:rsid w:val="005A6070"/>
    <w:rsid w:val="005A7770"/>
    <w:rsid w:val="005A7F7E"/>
    <w:rsid w:val="005B0928"/>
    <w:rsid w:val="005B1F2A"/>
    <w:rsid w:val="005B2A8C"/>
    <w:rsid w:val="005B3697"/>
    <w:rsid w:val="005B6160"/>
    <w:rsid w:val="005C0885"/>
    <w:rsid w:val="005C191B"/>
    <w:rsid w:val="005C24FC"/>
    <w:rsid w:val="005C280C"/>
    <w:rsid w:val="005C36CF"/>
    <w:rsid w:val="005C3F07"/>
    <w:rsid w:val="005C43B3"/>
    <w:rsid w:val="005C525B"/>
    <w:rsid w:val="005C5DD2"/>
    <w:rsid w:val="005C5EEA"/>
    <w:rsid w:val="005C6F65"/>
    <w:rsid w:val="005C7683"/>
    <w:rsid w:val="005D091C"/>
    <w:rsid w:val="005D1157"/>
    <w:rsid w:val="005D1823"/>
    <w:rsid w:val="005D3375"/>
    <w:rsid w:val="005D3514"/>
    <w:rsid w:val="005D3935"/>
    <w:rsid w:val="005D3C4D"/>
    <w:rsid w:val="005D5254"/>
    <w:rsid w:val="005D6068"/>
    <w:rsid w:val="005D6076"/>
    <w:rsid w:val="005D6102"/>
    <w:rsid w:val="005D69E0"/>
    <w:rsid w:val="005D6D36"/>
    <w:rsid w:val="005D7C15"/>
    <w:rsid w:val="005E0426"/>
    <w:rsid w:val="005E0440"/>
    <w:rsid w:val="005E0B05"/>
    <w:rsid w:val="005E0FAE"/>
    <w:rsid w:val="005E1538"/>
    <w:rsid w:val="005E1738"/>
    <w:rsid w:val="005E280A"/>
    <w:rsid w:val="005E2838"/>
    <w:rsid w:val="005E2923"/>
    <w:rsid w:val="005E37C0"/>
    <w:rsid w:val="005E3ADF"/>
    <w:rsid w:val="005E4301"/>
    <w:rsid w:val="005E650D"/>
    <w:rsid w:val="005E6E03"/>
    <w:rsid w:val="005F13CA"/>
    <w:rsid w:val="005F16E2"/>
    <w:rsid w:val="005F1D8C"/>
    <w:rsid w:val="005F2112"/>
    <w:rsid w:val="005F2F6F"/>
    <w:rsid w:val="005F556A"/>
    <w:rsid w:val="005F5B13"/>
    <w:rsid w:val="005F66D0"/>
    <w:rsid w:val="005F6CE2"/>
    <w:rsid w:val="005F6EEE"/>
    <w:rsid w:val="005F7386"/>
    <w:rsid w:val="005F7C63"/>
    <w:rsid w:val="00600A66"/>
    <w:rsid w:val="00600CD3"/>
    <w:rsid w:val="006018E5"/>
    <w:rsid w:val="006022EF"/>
    <w:rsid w:val="006023CF"/>
    <w:rsid w:val="00602C78"/>
    <w:rsid w:val="00602E87"/>
    <w:rsid w:val="00602F3C"/>
    <w:rsid w:val="006036C4"/>
    <w:rsid w:val="00603890"/>
    <w:rsid w:val="00604089"/>
    <w:rsid w:val="006042C3"/>
    <w:rsid w:val="00604439"/>
    <w:rsid w:val="00604AB9"/>
    <w:rsid w:val="00604F55"/>
    <w:rsid w:val="00605281"/>
    <w:rsid w:val="006055EF"/>
    <w:rsid w:val="00605B81"/>
    <w:rsid w:val="006068D5"/>
    <w:rsid w:val="006116F8"/>
    <w:rsid w:val="00611DF9"/>
    <w:rsid w:val="00612AD7"/>
    <w:rsid w:val="006136C0"/>
    <w:rsid w:val="00613D48"/>
    <w:rsid w:val="00613D81"/>
    <w:rsid w:val="00613E53"/>
    <w:rsid w:val="00614E30"/>
    <w:rsid w:val="00615436"/>
    <w:rsid w:val="0061564D"/>
    <w:rsid w:val="006179A5"/>
    <w:rsid w:val="00620DD8"/>
    <w:rsid w:val="00621654"/>
    <w:rsid w:val="0062283A"/>
    <w:rsid w:val="00622D2D"/>
    <w:rsid w:val="00622F52"/>
    <w:rsid w:val="006230F6"/>
    <w:rsid w:val="006234B2"/>
    <w:rsid w:val="00623A82"/>
    <w:rsid w:val="006248CA"/>
    <w:rsid w:val="00624B69"/>
    <w:rsid w:val="006255C0"/>
    <w:rsid w:val="006255C7"/>
    <w:rsid w:val="00626F84"/>
    <w:rsid w:val="00627CA7"/>
    <w:rsid w:val="00627FEA"/>
    <w:rsid w:val="006318C4"/>
    <w:rsid w:val="00632000"/>
    <w:rsid w:val="00633CCB"/>
    <w:rsid w:val="00633E7C"/>
    <w:rsid w:val="00634968"/>
    <w:rsid w:val="00636704"/>
    <w:rsid w:val="00637480"/>
    <w:rsid w:val="00640B89"/>
    <w:rsid w:val="006418F0"/>
    <w:rsid w:val="00642142"/>
    <w:rsid w:val="00642418"/>
    <w:rsid w:val="00643AA2"/>
    <w:rsid w:val="006443EA"/>
    <w:rsid w:val="006452FA"/>
    <w:rsid w:val="0064549C"/>
    <w:rsid w:val="0064612B"/>
    <w:rsid w:val="0064732E"/>
    <w:rsid w:val="00647658"/>
    <w:rsid w:val="006501EA"/>
    <w:rsid w:val="00650830"/>
    <w:rsid w:val="006510E8"/>
    <w:rsid w:val="00651A31"/>
    <w:rsid w:val="00651BA2"/>
    <w:rsid w:val="00651CD8"/>
    <w:rsid w:val="0065237F"/>
    <w:rsid w:val="00652381"/>
    <w:rsid w:val="00654BA4"/>
    <w:rsid w:val="00655046"/>
    <w:rsid w:val="00655C0E"/>
    <w:rsid w:val="006562C2"/>
    <w:rsid w:val="006567B9"/>
    <w:rsid w:val="00656C0B"/>
    <w:rsid w:val="00656C39"/>
    <w:rsid w:val="006570ED"/>
    <w:rsid w:val="00657A4E"/>
    <w:rsid w:val="00660BB0"/>
    <w:rsid w:val="00662360"/>
    <w:rsid w:val="00662702"/>
    <w:rsid w:val="00664E34"/>
    <w:rsid w:val="0066667E"/>
    <w:rsid w:val="006668B5"/>
    <w:rsid w:val="00666A33"/>
    <w:rsid w:val="00667F25"/>
    <w:rsid w:val="00670ACE"/>
    <w:rsid w:val="006718DB"/>
    <w:rsid w:val="00671C6A"/>
    <w:rsid w:val="00671EB8"/>
    <w:rsid w:val="006722A6"/>
    <w:rsid w:val="00672CC0"/>
    <w:rsid w:val="00674065"/>
    <w:rsid w:val="0067430C"/>
    <w:rsid w:val="00674F88"/>
    <w:rsid w:val="0067613B"/>
    <w:rsid w:val="00676B51"/>
    <w:rsid w:val="00676C56"/>
    <w:rsid w:val="00677142"/>
    <w:rsid w:val="006773CD"/>
    <w:rsid w:val="00677AE8"/>
    <w:rsid w:val="00677D73"/>
    <w:rsid w:val="00677EBF"/>
    <w:rsid w:val="00680449"/>
    <w:rsid w:val="006807AE"/>
    <w:rsid w:val="00682394"/>
    <w:rsid w:val="0068335B"/>
    <w:rsid w:val="006839BB"/>
    <w:rsid w:val="006839FB"/>
    <w:rsid w:val="00683CA8"/>
    <w:rsid w:val="00684500"/>
    <w:rsid w:val="00685998"/>
    <w:rsid w:val="006860AB"/>
    <w:rsid w:val="0068659E"/>
    <w:rsid w:val="00686F20"/>
    <w:rsid w:val="006870AA"/>
    <w:rsid w:val="0069042B"/>
    <w:rsid w:val="00691D5D"/>
    <w:rsid w:val="00692161"/>
    <w:rsid w:val="006949EB"/>
    <w:rsid w:val="00694C5B"/>
    <w:rsid w:val="00694EF5"/>
    <w:rsid w:val="006956EA"/>
    <w:rsid w:val="006958AA"/>
    <w:rsid w:val="006963D7"/>
    <w:rsid w:val="0069653C"/>
    <w:rsid w:val="00696B76"/>
    <w:rsid w:val="006A069D"/>
    <w:rsid w:val="006A0ADF"/>
    <w:rsid w:val="006A2BCF"/>
    <w:rsid w:val="006A2C0C"/>
    <w:rsid w:val="006A3548"/>
    <w:rsid w:val="006A3CAA"/>
    <w:rsid w:val="006A3E07"/>
    <w:rsid w:val="006A4E1B"/>
    <w:rsid w:val="006A68FD"/>
    <w:rsid w:val="006A6EE9"/>
    <w:rsid w:val="006A75D2"/>
    <w:rsid w:val="006A7D53"/>
    <w:rsid w:val="006B04A4"/>
    <w:rsid w:val="006B177B"/>
    <w:rsid w:val="006B275C"/>
    <w:rsid w:val="006B31F6"/>
    <w:rsid w:val="006B4722"/>
    <w:rsid w:val="006B6C5B"/>
    <w:rsid w:val="006B6FA3"/>
    <w:rsid w:val="006B7782"/>
    <w:rsid w:val="006C0949"/>
    <w:rsid w:val="006C2FDC"/>
    <w:rsid w:val="006C30BF"/>
    <w:rsid w:val="006C3606"/>
    <w:rsid w:val="006C3F0D"/>
    <w:rsid w:val="006C5189"/>
    <w:rsid w:val="006C56B5"/>
    <w:rsid w:val="006C6869"/>
    <w:rsid w:val="006C6D18"/>
    <w:rsid w:val="006C7D8F"/>
    <w:rsid w:val="006C7EED"/>
    <w:rsid w:val="006D0179"/>
    <w:rsid w:val="006D0ACD"/>
    <w:rsid w:val="006D1A79"/>
    <w:rsid w:val="006D3FE9"/>
    <w:rsid w:val="006D451D"/>
    <w:rsid w:val="006D4A2F"/>
    <w:rsid w:val="006D5CAD"/>
    <w:rsid w:val="006D6C1E"/>
    <w:rsid w:val="006D7358"/>
    <w:rsid w:val="006E0146"/>
    <w:rsid w:val="006E0416"/>
    <w:rsid w:val="006E12AE"/>
    <w:rsid w:val="006E2347"/>
    <w:rsid w:val="006E23BF"/>
    <w:rsid w:val="006E3B1A"/>
    <w:rsid w:val="006E4A25"/>
    <w:rsid w:val="006E5517"/>
    <w:rsid w:val="006E563C"/>
    <w:rsid w:val="006E6052"/>
    <w:rsid w:val="006E6540"/>
    <w:rsid w:val="006F1D63"/>
    <w:rsid w:val="006F2422"/>
    <w:rsid w:val="006F3720"/>
    <w:rsid w:val="006F3894"/>
    <w:rsid w:val="006F6052"/>
    <w:rsid w:val="006F7D6B"/>
    <w:rsid w:val="00700C5F"/>
    <w:rsid w:val="00700D8D"/>
    <w:rsid w:val="00701A9C"/>
    <w:rsid w:val="00703238"/>
    <w:rsid w:val="00705258"/>
    <w:rsid w:val="00706093"/>
    <w:rsid w:val="00706A58"/>
    <w:rsid w:val="00706B5C"/>
    <w:rsid w:val="007073D1"/>
    <w:rsid w:val="0071017F"/>
    <w:rsid w:val="00710246"/>
    <w:rsid w:val="0071033F"/>
    <w:rsid w:val="00711B6F"/>
    <w:rsid w:val="00712BBD"/>
    <w:rsid w:val="00712C07"/>
    <w:rsid w:val="00712CD7"/>
    <w:rsid w:val="00712F3E"/>
    <w:rsid w:val="00713503"/>
    <w:rsid w:val="00713EEA"/>
    <w:rsid w:val="00715DDD"/>
    <w:rsid w:val="00715F5F"/>
    <w:rsid w:val="007164DA"/>
    <w:rsid w:val="007172EC"/>
    <w:rsid w:val="00717EE2"/>
    <w:rsid w:val="007205AB"/>
    <w:rsid w:val="0072191A"/>
    <w:rsid w:val="0072231F"/>
    <w:rsid w:val="007228CA"/>
    <w:rsid w:val="00723A09"/>
    <w:rsid w:val="00723AE3"/>
    <w:rsid w:val="00723BA0"/>
    <w:rsid w:val="00724157"/>
    <w:rsid w:val="00724F3C"/>
    <w:rsid w:val="007252D5"/>
    <w:rsid w:val="00725F61"/>
    <w:rsid w:val="00727432"/>
    <w:rsid w:val="00727629"/>
    <w:rsid w:val="007303F4"/>
    <w:rsid w:val="00730D87"/>
    <w:rsid w:val="00733500"/>
    <w:rsid w:val="00733960"/>
    <w:rsid w:val="00733DAD"/>
    <w:rsid w:val="00734303"/>
    <w:rsid w:val="0073536F"/>
    <w:rsid w:val="00735D19"/>
    <w:rsid w:val="00737A75"/>
    <w:rsid w:val="00737E4E"/>
    <w:rsid w:val="00737EA4"/>
    <w:rsid w:val="007430D0"/>
    <w:rsid w:val="00743746"/>
    <w:rsid w:val="00743849"/>
    <w:rsid w:val="0074456F"/>
    <w:rsid w:val="007446E0"/>
    <w:rsid w:val="00744832"/>
    <w:rsid w:val="00745135"/>
    <w:rsid w:val="00747EAA"/>
    <w:rsid w:val="0075285D"/>
    <w:rsid w:val="007531B5"/>
    <w:rsid w:val="00753799"/>
    <w:rsid w:val="007539A2"/>
    <w:rsid w:val="00753CD0"/>
    <w:rsid w:val="007549D7"/>
    <w:rsid w:val="007565EC"/>
    <w:rsid w:val="00756942"/>
    <w:rsid w:val="007575F8"/>
    <w:rsid w:val="00757786"/>
    <w:rsid w:val="00761216"/>
    <w:rsid w:val="007613F9"/>
    <w:rsid w:val="007614D7"/>
    <w:rsid w:val="0076158C"/>
    <w:rsid w:val="00761BA7"/>
    <w:rsid w:val="00762296"/>
    <w:rsid w:val="007626F9"/>
    <w:rsid w:val="00764733"/>
    <w:rsid w:val="0076650E"/>
    <w:rsid w:val="00766638"/>
    <w:rsid w:val="00770E6F"/>
    <w:rsid w:val="00770E9E"/>
    <w:rsid w:val="0077182D"/>
    <w:rsid w:val="00771D83"/>
    <w:rsid w:val="007728DF"/>
    <w:rsid w:val="00772F3F"/>
    <w:rsid w:val="00773133"/>
    <w:rsid w:val="00773794"/>
    <w:rsid w:val="00773879"/>
    <w:rsid w:val="00773F1D"/>
    <w:rsid w:val="00774D77"/>
    <w:rsid w:val="007777A0"/>
    <w:rsid w:val="00777A7F"/>
    <w:rsid w:val="00780149"/>
    <w:rsid w:val="00781C2F"/>
    <w:rsid w:val="00782017"/>
    <w:rsid w:val="007821C8"/>
    <w:rsid w:val="00782893"/>
    <w:rsid w:val="00782FF5"/>
    <w:rsid w:val="007830A7"/>
    <w:rsid w:val="00784352"/>
    <w:rsid w:val="007856D2"/>
    <w:rsid w:val="00785E81"/>
    <w:rsid w:val="00786BE7"/>
    <w:rsid w:val="00790111"/>
    <w:rsid w:val="007906D5"/>
    <w:rsid w:val="00790F5D"/>
    <w:rsid w:val="0079112F"/>
    <w:rsid w:val="00791383"/>
    <w:rsid w:val="00791F11"/>
    <w:rsid w:val="00793E86"/>
    <w:rsid w:val="007949C4"/>
    <w:rsid w:val="00795A2E"/>
    <w:rsid w:val="00796038"/>
    <w:rsid w:val="007A126A"/>
    <w:rsid w:val="007A14F1"/>
    <w:rsid w:val="007A2DDC"/>
    <w:rsid w:val="007A2F68"/>
    <w:rsid w:val="007A31C5"/>
    <w:rsid w:val="007A4AD7"/>
    <w:rsid w:val="007A58BF"/>
    <w:rsid w:val="007A5EC3"/>
    <w:rsid w:val="007A6006"/>
    <w:rsid w:val="007A6568"/>
    <w:rsid w:val="007B069B"/>
    <w:rsid w:val="007B0D5E"/>
    <w:rsid w:val="007B104C"/>
    <w:rsid w:val="007B1367"/>
    <w:rsid w:val="007B1ABD"/>
    <w:rsid w:val="007B3304"/>
    <w:rsid w:val="007B3595"/>
    <w:rsid w:val="007B375B"/>
    <w:rsid w:val="007B3932"/>
    <w:rsid w:val="007B3F24"/>
    <w:rsid w:val="007B4621"/>
    <w:rsid w:val="007B4697"/>
    <w:rsid w:val="007B4897"/>
    <w:rsid w:val="007B4991"/>
    <w:rsid w:val="007B51A6"/>
    <w:rsid w:val="007B6079"/>
    <w:rsid w:val="007B6397"/>
    <w:rsid w:val="007C09CD"/>
    <w:rsid w:val="007C0CE0"/>
    <w:rsid w:val="007C1664"/>
    <w:rsid w:val="007C4315"/>
    <w:rsid w:val="007C4466"/>
    <w:rsid w:val="007C446C"/>
    <w:rsid w:val="007C4524"/>
    <w:rsid w:val="007C503C"/>
    <w:rsid w:val="007C5077"/>
    <w:rsid w:val="007C6247"/>
    <w:rsid w:val="007C6AF8"/>
    <w:rsid w:val="007D027F"/>
    <w:rsid w:val="007D0C1F"/>
    <w:rsid w:val="007D3CCD"/>
    <w:rsid w:val="007D4F83"/>
    <w:rsid w:val="007D50EF"/>
    <w:rsid w:val="007D53A1"/>
    <w:rsid w:val="007D5531"/>
    <w:rsid w:val="007D5BCD"/>
    <w:rsid w:val="007D5CCF"/>
    <w:rsid w:val="007D6C70"/>
    <w:rsid w:val="007E20F8"/>
    <w:rsid w:val="007E217C"/>
    <w:rsid w:val="007E2415"/>
    <w:rsid w:val="007E27B3"/>
    <w:rsid w:val="007E3B46"/>
    <w:rsid w:val="007E3BD2"/>
    <w:rsid w:val="007E3DBC"/>
    <w:rsid w:val="007E49F0"/>
    <w:rsid w:val="007E51B2"/>
    <w:rsid w:val="007E5E30"/>
    <w:rsid w:val="007E7ED6"/>
    <w:rsid w:val="007F051A"/>
    <w:rsid w:val="007F0B91"/>
    <w:rsid w:val="007F0FC6"/>
    <w:rsid w:val="007F22F0"/>
    <w:rsid w:val="007F2D1D"/>
    <w:rsid w:val="007F35ED"/>
    <w:rsid w:val="007F3DD2"/>
    <w:rsid w:val="007F4B2E"/>
    <w:rsid w:val="007F4E6E"/>
    <w:rsid w:val="008000BF"/>
    <w:rsid w:val="0080343B"/>
    <w:rsid w:val="00803D7E"/>
    <w:rsid w:val="0080461C"/>
    <w:rsid w:val="008048D2"/>
    <w:rsid w:val="0080671A"/>
    <w:rsid w:val="008073CD"/>
    <w:rsid w:val="0080780C"/>
    <w:rsid w:val="00807A27"/>
    <w:rsid w:val="00810AFF"/>
    <w:rsid w:val="00812907"/>
    <w:rsid w:val="00813A5E"/>
    <w:rsid w:val="00813E49"/>
    <w:rsid w:val="00814CC7"/>
    <w:rsid w:val="0081574B"/>
    <w:rsid w:val="00815AF4"/>
    <w:rsid w:val="008168FA"/>
    <w:rsid w:val="008171D2"/>
    <w:rsid w:val="00817FC9"/>
    <w:rsid w:val="00820EA7"/>
    <w:rsid w:val="008232E8"/>
    <w:rsid w:val="00824240"/>
    <w:rsid w:val="008245E7"/>
    <w:rsid w:val="0082491B"/>
    <w:rsid w:val="0082564B"/>
    <w:rsid w:val="008256B0"/>
    <w:rsid w:val="00826000"/>
    <w:rsid w:val="008263C5"/>
    <w:rsid w:val="0082666F"/>
    <w:rsid w:val="00826CE5"/>
    <w:rsid w:val="00827D80"/>
    <w:rsid w:val="00830645"/>
    <w:rsid w:val="0083128E"/>
    <w:rsid w:val="00832AF3"/>
    <w:rsid w:val="0083494F"/>
    <w:rsid w:val="0083530D"/>
    <w:rsid w:val="00835894"/>
    <w:rsid w:val="008374CA"/>
    <w:rsid w:val="00837782"/>
    <w:rsid w:val="00840977"/>
    <w:rsid w:val="00843ED7"/>
    <w:rsid w:val="00843FE3"/>
    <w:rsid w:val="00846625"/>
    <w:rsid w:val="008469F4"/>
    <w:rsid w:val="00847650"/>
    <w:rsid w:val="008478DB"/>
    <w:rsid w:val="00847EFF"/>
    <w:rsid w:val="008505FF"/>
    <w:rsid w:val="00851950"/>
    <w:rsid w:val="00852DA8"/>
    <w:rsid w:val="008542DE"/>
    <w:rsid w:val="008548D3"/>
    <w:rsid w:val="00856CEA"/>
    <w:rsid w:val="00857893"/>
    <w:rsid w:val="00860C11"/>
    <w:rsid w:val="00861B06"/>
    <w:rsid w:val="00861D28"/>
    <w:rsid w:val="00861FB0"/>
    <w:rsid w:val="0086201A"/>
    <w:rsid w:val="008624C6"/>
    <w:rsid w:val="00864538"/>
    <w:rsid w:val="008657F0"/>
    <w:rsid w:val="00866B10"/>
    <w:rsid w:val="008674EC"/>
    <w:rsid w:val="00867544"/>
    <w:rsid w:val="008714C9"/>
    <w:rsid w:val="00871EDF"/>
    <w:rsid w:val="00872412"/>
    <w:rsid w:val="00872D95"/>
    <w:rsid w:val="0087372E"/>
    <w:rsid w:val="00873B23"/>
    <w:rsid w:val="00874068"/>
    <w:rsid w:val="00875505"/>
    <w:rsid w:val="008762CB"/>
    <w:rsid w:val="00876B74"/>
    <w:rsid w:val="00876C45"/>
    <w:rsid w:val="0087778B"/>
    <w:rsid w:val="008800E3"/>
    <w:rsid w:val="0088093B"/>
    <w:rsid w:val="00881406"/>
    <w:rsid w:val="00881532"/>
    <w:rsid w:val="00882F2D"/>
    <w:rsid w:val="0088399E"/>
    <w:rsid w:val="00883A51"/>
    <w:rsid w:val="00883F8B"/>
    <w:rsid w:val="0088413A"/>
    <w:rsid w:val="00884BEE"/>
    <w:rsid w:val="008858E8"/>
    <w:rsid w:val="00885EFD"/>
    <w:rsid w:val="008861ED"/>
    <w:rsid w:val="00887B15"/>
    <w:rsid w:val="0089053D"/>
    <w:rsid w:val="00890624"/>
    <w:rsid w:val="00890713"/>
    <w:rsid w:val="0089148F"/>
    <w:rsid w:val="008919B8"/>
    <w:rsid w:val="008923D7"/>
    <w:rsid w:val="00892BBE"/>
    <w:rsid w:val="00893495"/>
    <w:rsid w:val="00893B6C"/>
    <w:rsid w:val="008956E3"/>
    <w:rsid w:val="00895DC2"/>
    <w:rsid w:val="0089629E"/>
    <w:rsid w:val="00896A5C"/>
    <w:rsid w:val="0089764B"/>
    <w:rsid w:val="00897ED4"/>
    <w:rsid w:val="008A0B1D"/>
    <w:rsid w:val="008A0D75"/>
    <w:rsid w:val="008A2701"/>
    <w:rsid w:val="008A2FC7"/>
    <w:rsid w:val="008A3B4B"/>
    <w:rsid w:val="008A3F7C"/>
    <w:rsid w:val="008A437D"/>
    <w:rsid w:val="008A4AAF"/>
    <w:rsid w:val="008A4FD5"/>
    <w:rsid w:val="008A5AF4"/>
    <w:rsid w:val="008A5FE0"/>
    <w:rsid w:val="008A7380"/>
    <w:rsid w:val="008B027B"/>
    <w:rsid w:val="008B0CB8"/>
    <w:rsid w:val="008B0F55"/>
    <w:rsid w:val="008B1F93"/>
    <w:rsid w:val="008B2909"/>
    <w:rsid w:val="008B2F72"/>
    <w:rsid w:val="008B30F5"/>
    <w:rsid w:val="008B381A"/>
    <w:rsid w:val="008B3DBB"/>
    <w:rsid w:val="008B6185"/>
    <w:rsid w:val="008B6E42"/>
    <w:rsid w:val="008C1488"/>
    <w:rsid w:val="008C22DE"/>
    <w:rsid w:val="008C2C22"/>
    <w:rsid w:val="008C2C89"/>
    <w:rsid w:val="008C2D52"/>
    <w:rsid w:val="008C31AF"/>
    <w:rsid w:val="008C31E4"/>
    <w:rsid w:val="008C3640"/>
    <w:rsid w:val="008C42A8"/>
    <w:rsid w:val="008C5019"/>
    <w:rsid w:val="008C57FE"/>
    <w:rsid w:val="008C6A93"/>
    <w:rsid w:val="008C7437"/>
    <w:rsid w:val="008D020D"/>
    <w:rsid w:val="008D021B"/>
    <w:rsid w:val="008D069A"/>
    <w:rsid w:val="008D1193"/>
    <w:rsid w:val="008D14A2"/>
    <w:rsid w:val="008D2363"/>
    <w:rsid w:val="008D2BA6"/>
    <w:rsid w:val="008D2F2E"/>
    <w:rsid w:val="008D3A7C"/>
    <w:rsid w:val="008D42AF"/>
    <w:rsid w:val="008D505E"/>
    <w:rsid w:val="008D50CF"/>
    <w:rsid w:val="008D6278"/>
    <w:rsid w:val="008D793D"/>
    <w:rsid w:val="008E2025"/>
    <w:rsid w:val="008E2542"/>
    <w:rsid w:val="008E2AE1"/>
    <w:rsid w:val="008E32E4"/>
    <w:rsid w:val="008E33A1"/>
    <w:rsid w:val="008E389C"/>
    <w:rsid w:val="008E42C8"/>
    <w:rsid w:val="008E49D1"/>
    <w:rsid w:val="008E5EBE"/>
    <w:rsid w:val="008E6023"/>
    <w:rsid w:val="008F0D8B"/>
    <w:rsid w:val="008F2778"/>
    <w:rsid w:val="008F286A"/>
    <w:rsid w:val="008F2BE1"/>
    <w:rsid w:val="008F3DA3"/>
    <w:rsid w:val="008F472E"/>
    <w:rsid w:val="008F61FC"/>
    <w:rsid w:val="008F6EBD"/>
    <w:rsid w:val="008F7371"/>
    <w:rsid w:val="008F7532"/>
    <w:rsid w:val="008F774D"/>
    <w:rsid w:val="009005E0"/>
    <w:rsid w:val="00900AB9"/>
    <w:rsid w:val="00901985"/>
    <w:rsid w:val="00902379"/>
    <w:rsid w:val="00902984"/>
    <w:rsid w:val="00902A70"/>
    <w:rsid w:val="00902E86"/>
    <w:rsid w:val="009034EB"/>
    <w:rsid w:val="00903B23"/>
    <w:rsid w:val="00905211"/>
    <w:rsid w:val="009055F6"/>
    <w:rsid w:val="00905D81"/>
    <w:rsid w:val="00906201"/>
    <w:rsid w:val="009078CC"/>
    <w:rsid w:val="009119AE"/>
    <w:rsid w:val="00911B36"/>
    <w:rsid w:val="00911D54"/>
    <w:rsid w:val="00912365"/>
    <w:rsid w:val="0091285B"/>
    <w:rsid w:val="00912F8D"/>
    <w:rsid w:val="0091376E"/>
    <w:rsid w:val="009138BB"/>
    <w:rsid w:val="00913C4C"/>
    <w:rsid w:val="0091416E"/>
    <w:rsid w:val="00914214"/>
    <w:rsid w:val="00914328"/>
    <w:rsid w:val="0091593A"/>
    <w:rsid w:val="00915ACD"/>
    <w:rsid w:val="00916C9B"/>
    <w:rsid w:val="00917153"/>
    <w:rsid w:val="009171CA"/>
    <w:rsid w:val="00917669"/>
    <w:rsid w:val="009200EF"/>
    <w:rsid w:val="00920BF0"/>
    <w:rsid w:val="009212E7"/>
    <w:rsid w:val="00921808"/>
    <w:rsid w:val="00921CDA"/>
    <w:rsid w:val="009226BB"/>
    <w:rsid w:val="009250BB"/>
    <w:rsid w:val="00925618"/>
    <w:rsid w:val="0092583F"/>
    <w:rsid w:val="00925E6B"/>
    <w:rsid w:val="009261B3"/>
    <w:rsid w:val="00926DBA"/>
    <w:rsid w:val="00927680"/>
    <w:rsid w:val="00927AB6"/>
    <w:rsid w:val="00931230"/>
    <w:rsid w:val="00931D51"/>
    <w:rsid w:val="00933347"/>
    <w:rsid w:val="0093455F"/>
    <w:rsid w:val="00934808"/>
    <w:rsid w:val="009353DA"/>
    <w:rsid w:val="00935990"/>
    <w:rsid w:val="00936C6C"/>
    <w:rsid w:val="0094345F"/>
    <w:rsid w:val="00943A15"/>
    <w:rsid w:val="00945E41"/>
    <w:rsid w:val="00947C2C"/>
    <w:rsid w:val="00950888"/>
    <w:rsid w:val="00951F37"/>
    <w:rsid w:val="00952498"/>
    <w:rsid w:val="0095343A"/>
    <w:rsid w:val="00954C4B"/>
    <w:rsid w:val="00955133"/>
    <w:rsid w:val="00956FB3"/>
    <w:rsid w:val="00957203"/>
    <w:rsid w:val="00957AD9"/>
    <w:rsid w:val="009617AA"/>
    <w:rsid w:val="00963B5B"/>
    <w:rsid w:val="009667B0"/>
    <w:rsid w:val="0096796F"/>
    <w:rsid w:val="00967A8A"/>
    <w:rsid w:val="009705C6"/>
    <w:rsid w:val="009719D6"/>
    <w:rsid w:val="0097252B"/>
    <w:rsid w:val="009750BF"/>
    <w:rsid w:val="00975785"/>
    <w:rsid w:val="00976315"/>
    <w:rsid w:val="009764C9"/>
    <w:rsid w:val="009769D8"/>
    <w:rsid w:val="00977A61"/>
    <w:rsid w:val="00981A63"/>
    <w:rsid w:val="0098314B"/>
    <w:rsid w:val="0098418A"/>
    <w:rsid w:val="0098518D"/>
    <w:rsid w:val="009858BB"/>
    <w:rsid w:val="00985CEA"/>
    <w:rsid w:val="00986BDB"/>
    <w:rsid w:val="00986D61"/>
    <w:rsid w:val="009878CE"/>
    <w:rsid w:val="00987E37"/>
    <w:rsid w:val="0099005B"/>
    <w:rsid w:val="009909A1"/>
    <w:rsid w:val="00991F4A"/>
    <w:rsid w:val="009931D8"/>
    <w:rsid w:val="00993890"/>
    <w:rsid w:val="00993EE7"/>
    <w:rsid w:val="00993EFF"/>
    <w:rsid w:val="00994648"/>
    <w:rsid w:val="0099525C"/>
    <w:rsid w:val="0099621C"/>
    <w:rsid w:val="00997080"/>
    <w:rsid w:val="00997C0F"/>
    <w:rsid w:val="00997CD8"/>
    <w:rsid w:val="009A0016"/>
    <w:rsid w:val="009A073E"/>
    <w:rsid w:val="009A154E"/>
    <w:rsid w:val="009A25F3"/>
    <w:rsid w:val="009A2625"/>
    <w:rsid w:val="009A287C"/>
    <w:rsid w:val="009A3E70"/>
    <w:rsid w:val="009A4124"/>
    <w:rsid w:val="009A52F7"/>
    <w:rsid w:val="009A5841"/>
    <w:rsid w:val="009A5B5B"/>
    <w:rsid w:val="009A5E10"/>
    <w:rsid w:val="009A6BE1"/>
    <w:rsid w:val="009B0138"/>
    <w:rsid w:val="009B07EF"/>
    <w:rsid w:val="009B10AD"/>
    <w:rsid w:val="009B1BF2"/>
    <w:rsid w:val="009B2A8F"/>
    <w:rsid w:val="009B30F3"/>
    <w:rsid w:val="009B3532"/>
    <w:rsid w:val="009B4CCB"/>
    <w:rsid w:val="009B64BA"/>
    <w:rsid w:val="009B6719"/>
    <w:rsid w:val="009B67DB"/>
    <w:rsid w:val="009B6891"/>
    <w:rsid w:val="009B6D95"/>
    <w:rsid w:val="009B7399"/>
    <w:rsid w:val="009B76CE"/>
    <w:rsid w:val="009C06BF"/>
    <w:rsid w:val="009C28B2"/>
    <w:rsid w:val="009C2CAB"/>
    <w:rsid w:val="009C4FBB"/>
    <w:rsid w:val="009C5A61"/>
    <w:rsid w:val="009C5DCB"/>
    <w:rsid w:val="009C6324"/>
    <w:rsid w:val="009C6559"/>
    <w:rsid w:val="009C69E5"/>
    <w:rsid w:val="009C6B30"/>
    <w:rsid w:val="009C6C9B"/>
    <w:rsid w:val="009D0D57"/>
    <w:rsid w:val="009D0E0D"/>
    <w:rsid w:val="009D169C"/>
    <w:rsid w:val="009D2099"/>
    <w:rsid w:val="009D23EA"/>
    <w:rsid w:val="009D33A1"/>
    <w:rsid w:val="009D40C7"/>
    <w:rsid w:val="009D4792"/>
    <w:rsid w:val="009D53B4"/>
    <w:rsid w:val="009D5BDA"/>
    <w:rsid w:val="009D6473"/>
    <w:rsid w:val="009D7598"/>
    <w:rsid w:val="009E028A"/>
    <w:rsid w:val="009E1EE3"/>
    <w:rsid w:val="009E1F25"/>
    <w:rsid w:val="009E2740"/>
    <w:rsid w:val="009E2857"/>
    <w:rsid w:val="009E2B09"/>
    <w:rsid w:val="009E386E"/>
    <w:rsid w:val="009E4334"/>
    <w:rsid w:val="009E4BF7"/>
    <w:rsid w:val="009E6019"/>
    <w:rsid w:val="009E6516"/>
    <w:rsid w:val="009E6ABA"/>
    <w:rsid w:val="009E70C1"/>
    <w:rsid w:val="009E7AB7"/>
    <w:rsid w:val="009E7AE1"/>
    <w:rsid w:val="009F2C20"/>
    <w:rsid w:val="009F3461"/>
    <w:rsid w:val="009F35E4"/>
    <w:rsid w:val="009F368F"/>
    <w:rsid w:val="009F40FA"/>
    <w:rsid w:val="009F45FB"/>
    <w:rsid w:val="009F5453"/>
    <w:rsid w:val="009F5DB9"/>
    <w:rsid w:val="009F77A7"/>
    <w:rsid w:val="009F7DAE"/>
    <w:rsid w:val="00A007A0"/>
    <w:rsid w:val="00A00E1A"/>
    <w:rsid w:val="00A01209"/>
    <w:rsid w:val="00A012C9"/>
    <w:rsid w:val="00A01F75"/>
    <w:rsid w:val="00A02109"/>
    <w:rsid w:val="00A0247F"/>
    <w:rsid w:val="00A03EC1"/>
    <w:rsid w:val="00A04179"/>
    <w:rsid w:val="00A049EC"/>
    <w:rsid w:val="00A04F6E"/>
    <w:rsid w:val="00A053CC"/>
    <w:rsid w:val="00A05E87"/>
    <w:rsid w:val="00A06663"/>
    <w:rsid w:val="00A103F1"/>
    <w:rsid w:val="00A10F29"/>
    <w:rsid w:val="00A1103F"/>
    <w:rsid w:val="00A11D79"/>
    <w:rsid w:val="00A13306"/>
    <w:rsid w:val="00A140BF"/>
    <w:rsid w:val="00A1419F"/>
    <w:rsid w:val="00A147FE"/>
    <w:rsid w:val="00A159B6"/>
    <w:rsid w:val="00A16608"/>
    <w:rsid w:val="00A16655"/>
    <w:rsid w:val="00A2015B"/>
    <w:rsid w:val="00A20245"/>
    <w:rsid w:val="00A226FA"/>
    <w:rsid w:val="00A23C43"/>
    <w:rsid w:val="00A23EA0"/>
    <w:rsid w:val="00A242CA"/>
    <w:rsid w:val="00A26115"/>
    <w:rsid w:val="00A26F59"/>
    <w:rsid w:val="00A305A9"/>
    <w:rsid w:val="00A305E6"/>
    <w:rsid w:val="00A30623"/>
    <w:rsid w:val="00A32A18"/>
    <w:rsid w:val="00A32C68"/>
    <w:rsid w:val="00A33460"/>
    <w:rsid w:val="00A33AE5"/>
    <w:rsid w:val="00A33B57"/>
    <w:rsid w:val="00A34A40"/>
    <w:rsid w:val="00A34B95"/>
    <w:rsid w:val="00A34BF2"/>
    <w:rsid w:val="00A35302"/>
    <w:rsid w:val="00A35A7C"/>
    <w:rsid w:val="00A35EDD"/>
    <w:rsid w:val="00A36A44"/>
    <w:rsid w:val="00A36E37"/>
    <w:rsid w:val="00A376CD"/>
    <w:rsid w:val="00A37CBF"/>
    <w:rsid w:val="00A403D1"/>
    <w:rsid w:val="00A4103E"/>
    <w:rsid w:val="00A4109B"/>
    <w:rsid w:val="00A4121C"/>
    <w:rsid w:val="00A414D9"/>
    <w:rsid w:val="00A4174B"/>
    <w:rsid w:val="00A42D8D"/>
    <w:rsid w:val="00A4480C"/>
    <w:rsid w:val="00A44DCA"/>
    <w:rsid w:val="00A44E09"/>
    <w:rsid w:val="00A46B35"/>
    <w:rsid w:val="00A4723F"/>
    <w:rsid w:val="00A47690"/>
    <w:rsid w:val="00A47831"/>
    <w:rsid w:val="00A47FEA"/>
    <w:rsid w:val="00A509F9"/>
    <w:rsid w:val="00A50DD6"/>
    <w:rsid w:val="00A513EA"/>
    <w:rsid w:val="00A52810"/>
    <w:rsid w:val="00A534AA"/>
    <w:rsid w:val="00A5456E"/>
    <w:rsid w:val="00A545B2"/>
    <w:rsid w:val="00A5476E"/>
    <w:rsid w:val="00A550B9"/>
    <w:rsid w:val="00A55507"/>
    <w:rsid w:val="00A566F8"/>
    <w:rsid w:val="00A56DCD"/>
    <w:rsid w:val="00A57751"/>
    <w:rsid w:val="00A6147A"/>
    <w:rsid w:val="00A617EB"/>
    <w:rsid w:val="00A61EAF"/>
    <w:rsid w:val="00A62AD2"/>
    <w:rsid w:val="00A62B64"/>
    <w:rsid w:val="00A63346"/>
    <w:rsid w:val="00A635D3"/>
    <w:rsid w:val="00A65593"/>
    <w:rsid w:val="00A6585B"/>
    <w:rsid w:val="00A660AE"/>
    <w:rsid w:val="00A7063C"/>
    <w:rsid w:val="00A706F7"/>
    <w:rsid w:val="00A70C59"/>
    <w:rsid w:val="00A70E35"/>
    <w:rsid w:val="00A71572"/>
    <w:rsid w:val="00A717AC"/>
    <w:rsid w:val="00A724E6"/>
    <w:rsid w:val="00A728E7"/>
    <w:rsid w:val="00A7299B"/>
    <w:rsid w:val="00A72EEB"/>
    <w:rsid w:val="00A739FE"/>
    <w:rsid w:val="00A74295"/>
    <w:rsid w:val="00A750F6"/>
    <w:rsid w:val="00A7602C"/>
    <w:rsid w:val="00A76ED4"/>
    <w:rsid w:val="00A775C4"/>
    <w:rsid w:val="00A80C24"/>
    <w:rsid w:val="00A81154"/>
    <w:rsid w:val="00A81F12"/>
    <w:rsid w:val="00A8288B"/>
    <w:rsid w:val="00A8526A"/>
    <w:rsid w:val="00A86431"/>
    <w:rsid w:val="00A86A3F"/>
    <w:rsid w:val="00A86DEE"/>
    <w:rsid w:val="00A86E28"/>
    <w:rsid w:val="00A870C2"/>
    <w:rsid w:val="00A90076"/>
    <w:rsid w:val="00A90577"/>
    <w:rsid w:val="00A919BB"/>
    <w:rsid w:val="00A91AD8"/>
    <w:rsid w:val="00A92178"/>
    <w:rsid w:val="00A922D2"/>
    <w:rsid w:val="00A92364"/>
    <w:rsid w:val="00A94118"/>
    <w:rsid w:val="00A94438"/>
    <w:rsid w:val="00A95140"/>
    <w:rsid w:val="00A97DED"/>
    <w:rsid w:val="00A97FE7"/>
    <w:rsid w:val="00AA0547"/>
    <w:rsid w:val="00AA0C3C"/>
    <w:rsid w:val="00AA0CD0"/>
    <w:rsid w:val="00AA222C"/>
    <w:rsid w:val="00AA4E58"/>
    <w:rsid w:val="00AA5A1C"/>
    <w:rsid w:val="00AA6443"/>
    <w:rsid w:val="00AA6732"/>
    <w:rsid w:val="00AA7084"/>
    <w:rsid w:val="00AA7369"/>
    <w:rsid w:val="00AB0D18"/>
    <w:rsid w:val="00AB1369"/>
    <w:rsid w:val="00AB1DF3"/>
    <w:rsid w:val="00AB3B26"/>
    <w:rsid w:val="00AB41B2"/>
    <w:rsid w:val="00AB44C7"/>
    <w:rsid w:val="00AB468F"/>
    <w:rsid w:val="00AB51F8"/>
    <w:rsid w:val="00AB5306"/>
    <w:rsid w:val="00AB57E2"/>
    <w:rsid w:val="00AB70FA"/>
    <w:rsid w:val="00AC193C"/>
    <w:rsid w:val="00AC2A1A"/>
    <w:rsid w:val="00AC3C0D"/>
    <w:rsid w:val="00AC4211"/>
    <w:rsid w:val="00AC45BB"/>
    <w:rsid w:val="00AC45D3"/>
    <w:rsid w:val="00AC4D7E"/>
    <w:rsid w:val="00AC51CE"/>
    <w:rsid w:val="00AC56E9"/>
    <w:rsid w:val="00AC59DA"/>
    <w:rsid w:val="00AC5A1E"/>
    <w:rsid w:val="00AC5B29"/>
    <w:rsid w:val="00AC5CC5"/>
    <w:rsid w:val="00AC619B"/>
    <w:rsid w:val="00AD07BF"/>
    <w:rsid w:val="00AD1056"/>
    <w:rsid w:val="00AD278C"/>
    <w:rsid w:val="00AD3993"/>
    <w:rsid w:val="00AD3DD9"/>
    <w:rsid w:val="00AD4225"/>
    <w:rsid w:val="00AD4EBC"/>
    <w:rsid w:val="00AD5080"/>
    <w:rsid w:val="00AD6524"/>
    <w:rsid w:val="00AD6C89"/>
    <w:rsid w:val="00AD75C3"/>
    <w:rsid w:val="00AD773B"/>
    <w:rsid w:val="00AE0642"/>
    <w:rsid w:val="00AE08FD"/>
    <w:rsid w:val="00AE0A02"/>
    <w:rsid w:val="00AE156C"/>
    <w:rsid w:val="00AE1C87"/>
    <w:rsid w:val="00AE1E6E"/>
    <w:rsid w:val="00AE1E7A"/>
    <w:rsid w:val="00AE3F88"/>
    <w:rsid w:val="00AE44E5"/>
    <w:rsid w:val="00AE6D7A"/>
    <w:rsid w:val="00AE7B4D"/>
    <w:rsid w:val="00AF089A"/>
    <w:rsid w:val="00AF0988"/>
    <w:rsid w:val="00AF14CA"/>
    <w:rsid w:val="00AF1DEA"/>
    <w:rsid w:val="00AF2321"/>
    <w:rsid w:val="00AF3009"/>
    <w:rsid w:val="00AF303E"/>
    <w:rsid w:val="00AF30F4"/>
    <w:rsid w:val="00AF37B1"/>
    <w:rsid w:val="00AF3A89"/>
    <w:rsid w:val="00AF3AA8"/>
    <w:rsid w:val="00AF3F2F"/>
    <w:rsid w:val="00AF485D"/>
    <w:rsid w:val="00AF5461"/>
    <w:rsid w:val="00AF5E6E"/>
    <w:rsid w:val="00AF6405"/>
    <w:rsid w:val="00AF6484"/>
    <w:rsid w:val="00AF65A6"/>
    <w:rsid w:val="00AF724C"/>
    <w:rsid w:val="00AF78FA"/>
    <w:rsid w:val="00B02D34"/>
    <w:rsid w:val="00B033A7"/>
    <w:rsid w:val="00B0357C"/>
    <w:rsid w:val="00B038AF"/>
    <w:rsid w:val="00B04613"/>
    <w:rsid w:val="00B049FA"/>
    <w:rsid w:val="00B054F3"/>
    <w:rsid w:val="00B0721E"/>
    <w:rsid w:val="00B072B2"/>
    <w:rsid w:val="00B1062A"/>
    <w:rsid w:val="00B11A05"/>
    <w:rsid w:val="00B125C2"/>
    <w:rsid w:val="00B1302C"/>
    <w:rsid w:val="00B13E44"/>
    <w:rsid w:val="00B14A80"/>
    <w:rsid w:val="00B14C00"/>
    <w:rsid w:val="00B15EEB"/>
    <w:rsid w:val="00B15F95"/>
    <w:rsid w:val="00B16F43"/>
    <w:rsid w:val="00B175FD"/>
    <w:rsid w:val="00B2193A"/>
    <w:rsid w:val="00B21A60"/>
    <w:rsid w:val="00B2273C"/>
    <w:rsid w:val="00B2315C"/>
    <w:rsid w:val="00B237BC"/>
    <w:rsid w:val="00B2388C"/>
    <w:rsid w:val="00B23C29"/>
    <w:rsid w:val="00B24DA4"/>
    <w:rsid w:val="00B24DC3"/>
    <w:rsid w:val="00B2516F"/>
    <w:rsid w:val="00B25D8A"/>
    <w:rsid w:val="00B2608E"/>
    <w:rsid w:val="00B30DF6"/>
    <w:rsid w:val="00B310A0"/>
    <w:rsid w:val="00B312F4"/>
    <w:rsid w:val="00B32387"/>
    <w:rsid w:val="00B32ABB"/>
    <w:rsid w:val="00B33525"/>
    <w:rsid w:val="00B35AAA"/>
    <w:rsid w:val="00B360C6"/>
    <w:rsid w:val="00B374F7"/>
    <w:rsid w:val="00B377E7"/>
    <w:rsid w:val="00B37B36"/>
    <w:rsid w:val="00B41BC8"/>
    <w:rsid w:val="00B43FED"/>
    <w:rsid w:val="00B447B8"/>
    <w:rsid w:val="00B44F69"/>
    <w:rsid w:val="00B45FA7"/>
    <w:rsid w:val="00B465AA"/>
    <w:rsid w:val="00B466AB"/>
    <w:rsid w:val="00B470BE"/>
    <w:rsid w:val="00B472D8"/>
    <w:rsid w:val="00B47A37"/>
    <w:rsid w:val="00B513E7"/>
    <w:rsid w:val="00B51BDA"/>
    <w:rsid w:val="00B51C90"/>
    <w:rsid w:val="00B51E2F"/>
    <w:rsid w:val="00B528D7"/>
    <w:rsid w:val="00B537A3"/>
    <w:rsid w:val="00B54AD1"/>
    <w:rsid w:val="00B54F95"/>
    <w:rsid w:val="00B552F8"/>
    <w:rsid w:val="00B55356"/>
    <w:rsid w:val="00B569DC"/>
    <w:rsid w:val="00B57731"/>
    <w:rsid w:val="00B6142B"/>
    <w:rsid w:val="00B61C87"/>
    <w:rsid w:val="00B626BC"/>
    <w:rsid w:val="00B641CF"/>
    <w:rsid w:val="00B66065"/>
    <w:rsid w:val="00B661E2"/>
    <w:rsid w:val="00B66E1F"/>
    <w:rsid w:val="00B67982"/>
    <w:rsid w:val="00B67FC9"/>
    <w:rsid w:val="00B7120B"/>
    <w:rsid w:val="00B7128A"/>
    <w:rsid w:val="00B7188E"/>
    <w:rsid w:val="00B71BCD"/>
    <w:rsid w:val="00B7217B"/>
    <w:rsid w:val="00B722D7"/>
    <w:rsid w:val="00B72569"/>
    <w:rsid w:val="00B72601"/>
    <w:rsid w:val="00B75045"/>
    <w:rsid w:val="00B750EA"/>
    <w:rsid w:val="00B7566C"/>
    <w:rsid w:val="00B758E5"/>
    <w:rsid w:val="00B7693F"/>
    <w:rsid w:val="00B76C21"/>
    <w:rsid w:val="00B77567"/>
    <w:rsid w:val="00B77FAE"/>
    <w:rsid w:val="00B8025D"/>
    <w:rsid w:val="00B829F0"/>
    <w:rsid w:val="00B82C41"/>
    <w:rsid w:val="00B832E6"/>
    <w:rsid w:val="00B839D4"/>
    <w:rsid w:val="00B84000"/>
    <w:rsid w:val="00B843A2"/>
    <w:rsid w:val="00B845A0"/>
    <w:rsid w:val="00B86256"/>
    <w:rsid w:val="00B86590"/>
    <w:rsid w:val="00B8669D"/>
    <w:rsid w:val="00B87CC6"/>
    <w:rsid w:val="00B909FD"/>
    <w:rsid w:val="00B90E47"/>
    <w:rsid w:val="00B91230"/>
    <w:rsid w:val="00B9279B"/>
    <w:rsid w:val="00B934C1"/>
    <w:rsid w:val="00B93CFB"/>
    <w:rsid w:val="00B93E4E"/>
    <w:rsid w:val="00B94F29"/>
    <w:rsid w:val="00B9501A"/>
    <w:rsid w:val="00B957A3"/>
    <w:rsid w:val="00B95EBF"/>
    <w:rsid w:val="00B97E9F"/>
    <w:rsid w:val="00BA1888"/>
    <w:rsid w:val="00BA18D7"/>
    <w:rsid w:val="00BA3BF3"/>
    <w:rsid w:val="00BA3EF2"/>
    <w:rsid w:val="00BA410D"/>
    <w:rsid w:val="00BA4833"/>
    <w:rsid w:val="00BA49DE"/>
    <w:rsid w:val="00BA5415"/>
    <w:rsid w:val="00BA5FA0"/>
    <w:rsid w:val="00BA66F0"/>
    <w:rsid w:val="00BA69DC"/>
    <w:rsid w:val="00BA6F78"/>
    <w:rsid w:val="00BA776E"/>
    <w:rsid w:val="00BB112F"/>
    <w:rsid w:val="00BB2288"/>
    <w:rsid w:val="00BB33BB"/>
    <w:rsid w:val="00BB59C1"/>
    <w:rsid w:val="00BB672D"/>
    <w:rsid w:val="00BB6893"/>
    <w:rsid w:val="00BB6F2F"/>
    <w:rsid w:val="00BB7BC9"/>
    <w:rsid w:val="00BC11EA"/>
    <w:rsid w:val="00BC2A5F"/>
    <w:rsid w:val="00BC2CB6"/>
    <w:rsid w:val="00BC4283"/>
    <w:rsid w:val="00BC465F"/>
    <w:rsid w:val="00BC489A"/>
    <w:rsid w:val="00BC5CD3"/>
    <w:rsid w:val="00BC71E3"/>
    <w:rsid w:val="00BC7733"/>
    <w:rsid w:val="00BC7836"/>
    <w:rsid w:val="00BC7FE5"/>
    <w:rsid w:val="00BD0077"/>
    <w:rsid w:val="00BD0331"/>
    <w:rsid w:val="00BD16C8"/>
    <w:rsid w:val="00BD1737"/>
    <w:rsid w:val="00BD2A37"/>
    <w:rsid w:val="00BD2C95"/>
    <w:rsid w:val="00BD377F"/>
    <w:rsid w:val="00BD3BED"/>
    <w:rsid w:val="00BD3ED3"/>
    <w:rsid w:val="00BD6311"/>
    <w:rsid w:val="00BD7A1F"/>
    <w:rsid w:val="00BE04E3"/>
    <w:rsid w:val="00BE0C38"/>
    <w:rsid w:val="00BE18BC"/>
    <w:rsid w:val="00BE2061"/>
    <w:rsid w:val="00BE214C"/>
    <w:rsid w:val="00BE233A"/>
    <w:rsid w:val="00BE37B1"/>
    <w:rsid w:val="00BE3F36"/>
    <w:rsid w:val="00BE4381"/>
    <w:rsid w:val="00BE501B"/>
    <w:rsid w:val="00BE71B2"/>
    <w:rsid w:val="00BE7426"/>
    <w:rsid w:val="00BF1AC3"/>
    <w:rsid w:val="00BF248A"/>
    <w:rsid w:val="00BF33E9"/>
    <w:rsid w:val="00BF34EC"/>
    <w:rsid w:val="00BF3E1D"/>
    <w:rsid w:val="00BF3F61"/>
    <w:rsid w:val="00BF4F49"/>
    <w:rsid w:val="00BF5D76"/>
    <w:rsid w:val="00BF7822"/>
    <w:rsid w:val="00BF78C2"/>
    <w:rsid w:val="00BF79CE"/>
    <w:rsid w:val="00C00429"/>
    <w:rsid w:val="00C012B7"/>
    <w:rsid w:val="00C01411"/>
    <w:rsid w:val="00C01C8C"/>
    <w:rsid w:val="00C024C6"/>
    <w:rsid w:val="00C0278D"/>
    <w:rsid w:val="00C03774"/>
    <w:rsid w:val="00C041DE"/>
    <w:rsid w:val="00C04B49"/>
    <w:rsid w:val="00C04F30"/>
    <w:rsid w:val="00C05756"/>
    <w:rsid w:val="00C0620E"/>
    <w:rsid w:val="00C065DB"/>
    <w:rsid w:val="00C06698"/>
    <w:rsid w:val="00C07D53"/>
    <w:rsid w:val="00C146C1"/>
    <w:rsid w:val="00C15D1E"/>
    <w:rsid w:val="00C173F6"/>
    <w:rsid w:val="00C21474"/>
    <w:rsid w:val="00C21ACD"/>
    <w:rsid w:val="00C2215F"/>
    <w:rsid w:val="00C22693"/>
    <w:rsid w:val="00C22A93"/>
    <w:rsid w:val="00C22BE1"/>
    <w:rsid w:val="00C23A61"/>
    <w:rsid w:val="00C2434C"/>
    <w:rsid w:val="00C249DE"/>
    <w:rsid w:val="00C25B7F"/>
    <w:rsid w:val="00C25CB2"/>
    <w:rsid w:val="00C25F32"/>
    <w:rsid w:val="00C265E5"/>
    <w:rsid w:val="00C26DFA"/>
    <w:rsid w:val="00C26E79"/>
    <w:rsid w:val="00C31491"/>
    <w:rsid w:val="00C316D0"/>
    <w:rsid w:val="00C329A0"/>
    <w:rsid w:val="00C32DB5"/>
    <w:rsid w:val="00C33C1E"/>
    <w:rsid w:val="00C33E83"/>
    <w:rsid w:val="00C34C8E"/>
    <w:rsid w:val="00C3542B"/>
    <w:rsid w:val="00C3552A"/>
    <w:rsid w:val="00C3660C"/>
    <w:rsid w:val="00C413B9"/>
    <w:rsid w:val="00C41897"/>
    <w:rsid w:val="00C41A82"/>
    <w:rsid w:val="00C42D2F"/>
    <w:rsid w:val="00C43285"/>
    <w:rsid w:val="00C44D4C"/>
    <w:rsid w:val="00C454DE"/>
    <w:rsid w:val="00C47169"/>
    <w:rsid w:val="00C4744F"/>
    <w:rsid w:val="00C50DD5"/>
    <w:rsid w:val="00C50ED4"/>
    <w:rsid w:val="00C5177E"/>
    <w:rsid w:val="00C51F45"/>
    <w:rsid w:val="00C53398"/>
    <w:rsid w:val="00C5361C"/>
    <w:rsid w:val="00C54148"/>
    <w:rsid w:val="00C55F85"/>
    <w:rsid w:val="00C5622B"/>
    <w:rsid w:val="00C574DB"/>
    <w:rsid w:val="00C60A5E"/>
    <w:rsid w:val="00C62826"/>
    <w:rsid w:val="00C62E0A"/>
    <w:rsid w:val="00C62F70"/>
    <w:rsid w:val="00C63E39"/>
    <w:rsid w:val="00C70A60"/>
    <w:rsid w:val="00C711C9"/>
    <w:rsid w:val="00C712B3"/>
    <w:rsid w:val="00C7335F"/>
    <w:rsid w:val="00C740D9"/>
    <w:rsid w:val="00C75825"/>
    <w:rsid w:val="00C75951"/>
    <w:rsid w:val="00C7614E"/>
    <w:rsid w:val="00C77745"/>
    <w:rsid w:val="00C80942"/>
    <w:rsid w:val="00C839A7"/>
    <w:rsid w:val="00C83B49"/>
    <w:rsid w:val="00C84277"/>
    <w:rsid w:val="00C85C15"/>
    <w:rsid w:val="00C85D0F"/>
    <w:rsid w:val="00C85E6B"/>
    <w:rsid w:val="00C905D2"/>
    <w:rsid w:val="00C9189C"/>
    <w:rsid w:val="00C92868"/>
    <w:rsid w:val="00C9303B"/>
    <w:rsid w:val="00C93CD3"/>
    <w:rsid w:val="00C940A3"/>
    <w:rsid w:val="00C95D3B"/>
    <w:rsid w:val="00C961F0"/>
    <w:rsid w:val="00C96CFE"/>
    <w:rsid w:val="00C96D80"/>
    <w:rsid w:val="00C9749E"/>
    <w:rsid w:val="00C97BA6"/>
    <w:rsid w:val="00CA0137"/>
    <w:rsid w:val="00CA037F"/>
    <w:rsid w:val="00CA0423"/>
    <w:rsid w:val="00CA1169"/>
    <w:rsid w:val="00CA1369"/>
    <w:rsid w:val="00CA1599"/>
    <w:rsid w:val="00CA3152"/>
    <w:rsid w:val="00CA457C"/>
    <w:rsid w:val="00CA45ED"/>
    <w:rsid w:val="00CA4E47"/>
    <w:rsid w:val="00CA51B0"/>
    <w:rsid w:val="00CA6CA2"/>
    <w:rsid w:val="00CA70E3"/>
    <w:rsid w:val="00CA7922"/>
    <w:rsid w:val="00CB00FB"/>
    <w:rsid w:val="00CB0314"/>
    <w:rsid w:val="00CB0ABE"/>
    <w:rsid w:val="00CB13C8"/>
    <w:rsid w:val="00CB17D9"/>
    <w:rsid w:val="00CB34BF"/>
    <w:rsid w:val="00CB38F6"/>
    <w:rsid w:val="00CB49D5"/>
    <w:rsid w:val="00CB4E68"/>
    <w:rsid w:val="00CB50E1"/>
    <w:rsid w:val="00CB5AE5"/>
    <w:rsid w:val="00CB619E"/>
    <w:rsid w:val="00CB676A"/>
    <w:rsid w:val="00CC0480"/>
    <w:rsid w:val="00CC3E5D"/>
    <w:rsid w:val="00CC3FF5"/>
    <w:rsid w:val="00CC4379"/>
    <w:rsid w:val="00CC5320"/>
    <w:rsid w:val="00CC613A"/>
    <w:rsid w:val="00CC698A"/>
    <w:rsid w:val="00CD05A1"/>
    <w:rsid w:val="00CD1284"/>
    <w:rsid w:val="00CD1620"/>
    <w:rsid w:val="00CD1BAC"/>
    <w:rsid w:val="00CD22A0"/>
    <w:rsid w:val="00CD3DD1"/>
    <w:rsid w:val="00CD430C"/>
    <w:rsid w:val="00CD6378"/>
    <w:rsid w:val="00CD6A78"/>
    <w:rsid w:val="00CD6F75"/>
    <w:rsid w:val="00CE01F2"/>
    <w:rsid w:val="00CE08D9"/>
    <w:rsid w:val="00CE0CD6"/>
    <w:rsid w:val="00CE211A"/>
    <w:rsid w:val="00CE2CA8"/>
    <w:rsid w:val="00CE34FF"/>
    <w:rsid w:val="00CE4555"/>
    <w:rsid w:val="00CE493A"/>
    <w:rsid w:val="00CE498B"/>
    <w:rsid w:val="00CE544E"/>
    <w:rsid w:val="00CE666B"/>
    <w:rsid w:val="00CE66DA"/>
    <w:rsid w:val="00CE6958"/>
    <w:rsid w:val="00CE6C49"/>
    <w:rsid w:val="00CE7B39"/>
    <w:rsid w:val="00CF1E66"/>
    <w:rsid w:val="00CF22E7"/>
    <w:rsid w:val="00CF28C0"/>
    <w:rsid w:val="00CF2D41"/>
    <w:rsid w:val="00CF3222"/>
    <w:rsid w:val="00CF3C56"/>
    <w:rsid w:val="00CF4010"/>
    <w:rsid w:val="00CF5392"/>
    <w:rsid w:val="00CF6751"/>
    <w:rsid w:val="00CF680E"/>
    <w:rsid w:val="00CF69DE"/>
    <w:rsid w:val="00CF6DC6"/>
    <w:rsid w:val="00CF7982"/>
    <w:rsid w:val="00D029DA"/>
    <w:rsid w:val="00D04490"/>
    <w:rsid w:val="00D053CB"/>
    <w:rsid w:val="00D06155"/>
    <w:rsid w:val="00D073CC"/>
    <w:rsid w:val="00D10741"/>
    <w:rsid w:val="00D10830"/>
    <w:rsid w:val="00D11C6C"/>
    <w:rsid w:val="00D11FC4"/>
    <w:rsid w:val="00D124B3"/>
    <w:rsid w:val="00D1250B"/>
    <w:rsid w:val="00D12579"/>
    <w:rsid w:val="00D1277A"/>
    <w:rsid w:val="00D13543"/>
    <w:rsid w:val="00D13660"/>
    <w:rsid w:val="00D14DA6"/>
    <w:rsid w:val="00D15CDE"/>
    <w:rsid w:val="00D15D10"/>
    <w:rsid w:val="00D16F79"/>
    <w:rsid w:val="00D20132"/>
    <w:rsid w:val="00D226D1"/>
    <w:rsid w:val="00D23A75"/>
    <w:rsid w:val="00D2425D"/>
    <w:rsid w:val="00D24628"/>
    <w:rsid w:val="00D24973"/>
    <w:rsid w:val="00D24CD9"/>
    <w:rsid w:val="00D25FB2"/>
    <w:rsid w:val="00D26742"/>
    <w:rsid w:val="00D26918"/>
    <w:rsid w:val="00D26BED"/>
    <w:rsid w:val="00D27292"/>
    <w:rsid w:val="00D276E8"/>
    <w:rsid w:val="00D27AB3"/>
    <w:rsid w:val="00D3005D"/>
    <w:rsid w:val="00D31458"/>
    <w:rsid w:val="00D3149B"/>
    <w:rsid w:val="00D31A4F"/>
    <w:rsid w:val="00D31E3E"/>
    <w:rsid w:val="00D3479A"/>
    <w:rsid w:val="00D349C6"/>
    <w:rsid w:val="00D35C1C"/>
    <w:rsid w:val="00D364E7"/>
    <w:rsid w:val="00D36D8F"/>
    <w:rsid w:val="00D3718D"/>
    <w:rsid w:val="00D37B25"/>
    <w:rsid w:val="00D37BB7"/>
    <w:rsid w:val="00D40468"/>
    <w:rsid w:val="00D410BA"/>
    <w:rsid w:val="00D41499"/>
    <w:rsid w:val="00D415F1"/>
    <w:rsid w:val="00D41E91"/>
    <w:rsid w:val="00D4389E"/>
    <w:rsid w:val="00D4401E"/>
    <w:rsid w:val="00D446AB"/>
    <w:rsid w:val="00D464D1"/>
    <w:rsid w:val="00D479CA"/>
    <w:rsid w:val="00D47C89"/>
    <w:rsid w:val="00D500AC"/>
    <w:rsid w:val="00D5061A"/>
    <w:rsid w:val="00D506C0"/>
    <w:rsid w:val="00D51301"/>
    <w:rsid w:val="00D516DE"/>
    <w:rsid w:val="00D52D15"/>
    <w:rsid w:val="00D539D4"/>
    <w:rsid w:val="00D549C8"/>
    <w:rsid w:val="00D54C48"/>
    <w:rsid w:val="00D54E40"/>
    <w:rsid w:val="00D566F2"/>
    <w:rsid w:val="00D56CD1"/>
    <w:rsid w:val="00D57311"/>
    <w:rsid w:val="00D57538"/>
    <w:rsid w:val="00D57876"/>
    <w:rsid w:val="00D600F6"/>
    <w:rsid w:val="00D60533"/>
    <w:rsid w:val="00D6125E"/>
    <w:rsid w:val="00D61941"/>
    <w:rsid w:val="00D62102"/>
    <w:rsid w:val="00D6222E"/>
    <w:rsid w:val="00D62244"/>
    <w:rsid w:val="00D63774"/>
    <w:rsid w:val="00D64948"/>
    <w:rsid w:val="00D655D9"/>
    <w:rsid w:val="00D663F5"/>
    <w:rsid w:val="00D66B43"/>
    <w:rsid w:val="00D675E9"/>
    <w:rsid w:val="00D70290"/>
    <w:rsid w:val="00D72AAC"/>
    <w:rsid w:val="00D7341F"/>
    <w:rsid w:val="00D7480E"/>
    <w:rsid w:val="00D74E55"/>
    <w:rsid w:val="00D75AC2"/>
    <w:rsid w:val="00D75BBD"/>
    <w:rsid w:val="00D76CD5"/>
    <w:rsid w:val="00D805F1"/>
    <w:rsid w:val="00D81429"/>
    <w:rsid w:val="00D8167B"/>
    <w:rsid w:val="00D81BC9"/>
    <w:rsid w:val="00D829DE"/>
    <w:rsid w:val="00D83DDC"/>
    <w:rsid w:val="00D84011"/>
    <w:rsid w:val="00D8405D"/>
    <w:rsid w:val="00D84E19"/>
    <w:rsid w:val="00D90564"/>
    <w:rsid w:val="00D92FD9"/>
    <w:rsid w:val="00D93388"/>
    <w:rsid w:val="00D95E8F"/>
    <w:rsid w:val="00D964CC"/>
    <w:rsid w:val="00D96771"/>
    <w:rsid w:val="00D96A08"/>
    <w:rsid w:val="00D97E8C"/>
    <w:rsid w:val="00D97FEC"/>
    <w:rsid w:val="00DA01CD"/>
    <w:rsid w:val="00DA18B5"/>
    <w:rsid w:val="00DA28E2"/>
    <w:rsid w:val="00DA2F39"/>
    <w:rsid w:val="00DA3260"/>
    <w:rsid w:val="00DA3FF0"/>
    <w:rsid w:val="00DA4503"/>
    <w:rsid w:val="00DA51D0"/>
    <w:rsid w:val="00DA63E7"/>
    <w:rsid w:val="00DA74B9"/>
    <w:rsid w:val="00DA7ECE"/>
    <w:rsid w:val="00DA7F1E"/>
    <w:rsid w:val="00DB0D1A"/>
    <w:rsid w:val="00DB0FC0"/>
    <w:rsid w:val="00DB1317"/>
    <w:rsid w:val="00DB211F"/>
    <w:rsid w:val="00DB241B"/>
    <w:rsid w:val="00DB2BD8"/>
    <w:rsid w:val="00DB3882"/>
    <w:rsid w:val="00DB3BE0"/>
    <w:rsid w:val="00DB4F5B"/>
    <w:rsid w:val="00DB5504"/>
    <w:rsid w:val="00DB56C8"/>
    <w:rsid w:val="00DB5C67"/>
    <w:rsid w:val="00DB5D5D"/>
    <w:rsid w:val="00DB6686"/>
    <w:rsid w:val="00DB7749"/>
    <w:rsid w:val="00DB7F0B"/>
    <w:rsid w:val="00DC0755"/>
    <w:rsid w:val="00DC0EB0"/>
    <w:rsid w:val="00DC2E10"/>
    <w:rsid w:val="00DC3281"/>
    <w:rsid w:val="00DC4285"/>
    <w:rsid w:val="00DC615F"/>
    <w:rsid w:val="00DC74F4"/>
    <w:rsid w:val="00DC7DD9"/>
    <w:rsid w:val="00DD172A"/>
    <w:rsid w:val="00DD1856"/>
    <w:rsid w:val="00DD1C0B"/>
    <w:rsid w:val="00DD1E83"/>
    <w:rsid w:val="00DD244E"/>
    <w:rsid w:val="00DD4D28"/>
    <w:rsid w:val="00DE04A8"/>
    <w:rsid w:val="00DE155E"/>
    <w:rsid w:val="00DE2BA6"/>
    <w:rsid w:val="00DE2F05"/>
    <w:rsid w:val="00DE3472"/>
    <w:rsid w:val="00DE36C7"/>
    <w:rsid w:val="00DE5EF5"/>
    <w:rsid w:val="00DE7704"/>
    <w:rsid w:val="00DF0731"/>
    <w:rsid w:val="00DF07B5"/>
    <w:rsid w:val="00DF0B75"/>
    <w:rsid w:val="00DF2B7D"/>
    <w:rsid w:val="00DF3791"/>
    <w:rsid w:val="00DF471A"/>
    <w:rsid w:val="00DF5416"/>
    <w:rsid w:val="00DF5470"/>
    <w:rsid w:val="00DF54AE"/>
    <w:rsid w:val="00DF6854"/>
    <w:rsid w:val="00DF6B80"/>
    <w:rsid w:val="00DF6B86"/>
    <w:rsid w:val="00DF6D93"/>
    <w:rsid w:val="00DF7A17"/>
    <w:rsid w:val="00E002B8"/>
    <w:rsid w:val="00E00889"/>
    <w:rsid w:val="00E013B4"/>
    <w:rsid w:val="00E01499"/>
    <w:rsid w:val="00E03C5A"/>
    <w:rsid w:val="00E04A73"/>
    <w:rsid w:val="00E05284"/>
    <w:rsid w:val="00E058C5"/>
    <w:rsid w:val="00E05F43"/>
    <w:rsid w:val="00E071C9"/>
    <w:rsid w:val="00E1004D"/>
    <w:rsid w:val="00E123BE"/>
    <w:rsid w:val="00E13D54"/>
    <w:rsid w:val="00E14E85"/>
    <w:rsid w:val="00E15EE7"/>
    <w:rsid w:val="00E160EF"/>
    <w:rsid w:val="00E16A73"/>
    <w:rsid w:val="00E17086"/>
    <w:rsid w:val="00E17CAF"/>
    <w:rsid w:val="00E20077"/>
    <w:rsid w:val="00E20F3D"/>
    <w:rsid w:val="00E21202"/>
    <w:rsid w:val="00E213AB"/>
    <w:rsid w:val="00E21BF4"/>
    <w:rsid w:val="00E227FA"/>
    <w:rsid w:val="00E22898"/>
    <w:rsid w:val="00E2308A"/>
    <w:rsid w:val="00E257AA"/>
    <w:rsid w:val="00E25B1F"/>
    <w:rsid w:val="00E25F9F"/>
    <w:rsid w:val="00E2653B"/>
    <w:rsid w:val="00E266BF"/>
    <w:rsid w:val="00E26F27"/>
    <w:rsid w:val="00E319D4"/>
    <w:rsid w:val="00E31DE9"/>
    <w:rsid w:val="00E32166"/>
    <w:rsid w:val="00E32615"/>
    <w:rsid w:val="00E33669"/>
    <w:rsid w:val="00E362DF"/>
    <w:rsid w:val="00E371E9"/>
    <w:rsid w:val="00E37502"/>
    <w:rsid w:val="00E41E68"/>
    <w:rsid w:val="00E41F07"/>
    <w:rsid w:val="00E42422"/>
    <w:rsid w:val="00E429B6"/>
    <w:rsid w:val="00E42B4F"/>
    <w:rsid w:val="00E4452E"/>
    <w:rsid w:val="00E460F9"/>
    <w:rsid w:val="00E46368"/>
    <w:rsid w:val="00E46800"/>
    <w:rsid w:val="00E500F1"/>
    <w:rsid w:val="00E50249"/>
    <w:rsid w:val="00E518BE"/>
    <w:rsid w:val="00E533AF"/>
    <w:rsid w:val="00E53DC9"/>
    <w:rsid w:val="00E541CD"/>
    <w:rsid w:val="00E54E07"/>
    <w:rsid w:val="00E55E0B"/>
    <w:rsid w:val="00E55E0C"/>
    <w:rsid w:val="00E55F62"/>
    <w:rsid w:val="00E56A44"/>
    <w:rsid w:val="00E602B6"/>
    <w:rsid w:val="00E60B6B"/>
    <w:rsid w:val="00E60D3F"/>
    <w:rsid w:val="00E613D0"/>
    <w:rsid w:val="00E614ED"/>
    <w:rsid w:val="00E62226"/>
    <w:rsid w:val="00E63340"/>
    <w:rsid w:val="00E64139"/>
    <w:rsid w:val="00E64411"/>
    <w:rsid w:val="00E64A8A"/>
    <w:rsid w:val="00E64ECE"/>
    <w:rsid w:val="00E65464"/>
    <w:rsid w:val="00E65E51"/>
    <w:rsid w:val="00E660D4"/>
    <w:rsid w:val="00E70AC0"/>
    <w:rsid w:val="00E71B47"/>
    <w:rsid w:val="00E71F3C"/>
    <w:rsid w:val="00E729A0"/>
    <w:rsid w:val="00E7371D"/>
    <w:rsid w:val="00E73740"/>
    <w:rsid w:val="00E737F0"/>
    <w:rsid w:val="00E747B3"/>
    <w:rsid w:val="00E74DB6"/>
    <w:rsid w:val="00E758F9"/>
    <w:rsid w:val="00E75B95"/>
    <w:rsid w:val="00E769E6"/>
    <w:rsid w:val="00E7746C"/>
    <w:rsid w:val="00E80E47"/>
    <w:rsid w:val="00E82E1A"/>
    <w:rsid w:val="00E83FFA"/>
    <w:rsid w:val="00E844CA"/>
    <w:rsid w:val="00E84C40"/>
    <w:rsid w:val="00E86667"/>
    <w:rsid w:val="00E86DE9"/>
    <w:rsid w:val="00E87B6F"/>
    <w:rsid w:val="00E87D3F"/>
    <w:rsid w:val="00E91815"/>
    <w:rsid w:val="00E91F08"/>
    <w:rsid w:val="00E9250B"/>
    <w:rsid w:val="00E92AA1"/>
    <w:rsid w:val="00E943B5"/>
    <w:rsid w:val="00E94DB1"/>
    <w:rsid w:val="00E95069"/>
    <w:rsid w:val="00E95647"/>
    <w:rsid w:val="00E95783"/>
    <w:rsid w:val="00E96598"/>
    <w:rsid w:val="00E96714"/>
    <w:rsid w:val="00E96887"/>
    <w:rsid w:val="00E97215"/>
    <w:rsid w:val="00E9733D"/>
    <w:rsid w:val="00EA1557"/>
    <w:rsid w:val="00EA2262"/>
    <w:rsid w:val="00EA2CB3"/>
    <w:rsid w:val="00EA2CB9"/>
    <w:rsid w:val="00EA3C25"/>
    <w:rsid w:val="00EA5180"/>
    <w:rsid w:val="00EA5E60"/>
    <w:rsid w:val="00EA5F35"/>
    <w:rsid w:val="00EA668E"/>
    <w:rsid w:val="00EA740D"/>
    <w:rsid w:val="00EA7780"/>
    <w:rsid w:val="00EA78FF"/>
    <w:rsid w:val="00EA7A55"/>
    <w:rsid w:val="00EB1D34"/>
    <w:rsid w:val="00EB271F"/>
    <w:rsid w:val="00EB54A7"/>
    <w:rsid w:val="00EB61A4"/>
    <w:rsid w:val="00EB7813"/>
    <w:rsid w:val="00EC09AC"/>
    <w:rsid w:val="00EC1B78"/>
    <w:rsid w:val="00EC238F"/>
    <w:rsid w:val="00EC4243"/>
    <w:rsid w:val="00EC4585"/>
    <w:rsid w:val="00EC501F"/>
    <w:rsid w:val="00EC657B"/>
    <w:rsid w:val="00ED0626"/>
    <w:rsid w:val="00ED1FC8"/>
    <w:rsid w:val="00ED2947"/>
    <w:rsid w:val="00ED2EA0"/>
    <w:rsid w:val="00ED4668"/>
    <w:rsid w:val="00ED4AB2"/>
    <w:rsid w:val="00ED695B"/>
    <w:rsid w:val="00ED6A53"/>
    <w:rsid w:val="00ED6C3D"/>
    <w:rsid w:val="00ED6EC3"/>
    <w:rsid w:val="00ED7832"/>
    <w:rsid w:val="00ED7871"/>
    <w:rsid w:val="00ED7BDC"/>
    <w:rsid w:val="00ED7FE5"/>
    <w:rsid w:val="00EE0018"/>
    <w:rsid w:val="00EE01DF"/>
    <w:rsid w:val="00EE12CD"/>
    <w:rsid w:val="00EE21A9"/>
    <w:rsid w:val="00EE2555"/>
    <w:rsid w:val="00EE3B39"/>
    <w:rsid w:val="00EE3B9F"/>
    <w:rsid w:val="00EE4778"/>
    <w:rsid w:val="00EE52C7"/>
    <w:rsid w:val="00EE53AE"/>
    <w:rsid w:val="00EE5AB1"/>
    <w:rsid w:val="00EE5C4C"/>
    <w:rsid w:val="00EE643F"/>
    <w:rsid w:val="00EE6978"/>
    <w:rsid w:val="00EE78DB"/>
    <w:rsid w:val="00EE7AEA"/>
    <w:rsid w:val="00EE7BC8"/>
    <w:rsid w:val="00EE7FBB"/>
    <w:rsid w:val="00EF2663"/>
    <w:rsid w:val="00EF2D71"/>
    <w:rsid w:val="00EF393C"/>
    <w:rsid w:val="00EF3AC8"/>
    <w:rsid w:val="00EF4143"/>
    <w:rsid w:val="00EF4C0C"/>
    <w:rsid w:val="00EF5465"/>
    <w:rsid w:val="00EF614C"/>
    <w:rsid w:val="00EF6885"/>
    <w:rsid w:val="00EF695F"/>
    <w:rsid w:val="00EF6DAE"/>
    <w:rsid w:val="00EF75B3"/>
    <w:rsid w:val="00EF783D"/>
    <w:rsid w:val="00EF7EA0"/>
    <w:rsid w:val="00F001C4"/>
    <w:rsid w:val="00F00EC4"/>
    <w:rsid w:val="00F019BC"/>
    <w:rsid w:val="00F02BC2"/>
    <w:rsid w:val="00F0329A"/>
    <w:rsid w:val="00F032F9"/>
    <w:rsid w:val="00F0376E"/>
    <w:rsid w:val="00F03B8A"/>
    <w:rsid w:val="00F04AFB"/>
    <w:rsid w:val="00F05486"/>
    <w:rsid w:val="00F05622"/>
    <w:rsid w:val="00F0577E"/>
    <w:rsid w:val="00F06AC0"/>
    <w:rsid w:val="00F06CED"/>
    <w:rsid w:val="00F10FF5"/>
    <w:rsid w:val="00F118D6"/>
    <w:rsid w:val="00F137CF"/>
    <w:rsid w:val="00F17017"/>
    <w:rsid w:val="00F174D1"/>
    <w:rsid w:val="00F20DC7"/>
    <w:rsid w:val="00F210C5"/>
    <w:rsid w:val="00F217C6"/>
    <w:rsid w:val="00F225D9"/>
    <w:rsid w:val="00F22FFB"/>
    <w:rsid w:val="00F23DA9"/>
    <w:rsid w:val="00F24495"/>
    <w:rsid w:val="00F2470A"/>
    <w:rsid w:val="00F254D8"/>
    <w:rsid w:val="00F256DC"/>
    <w:rsid w:val="00F2575C"/>
    <w:rsid w:val="00F26CFF"/>
    <w:rsid w:val="00F273B2"/>
    <w:rsid w:val="00F27990"/>
    <w:rsid w:val="00F30464"/>
    <w:rsid w:val="00F31A59"/>
    <w:rsid w:val="00F342D6"/>
    <w:rsid w:val="00F36930"/>
    <w:rsid w:val="00F40E52"/>
    <w:rsid w:val="00F40FCE"/>
    <w:rsid w:val="00F4174E"/>
    <w:rsid w:val="00F430CF"/>
    <w:rsid w:val="00F439A3"/>
    <w:rsid w:val="00F444DE"/>
    <w:rsid w:val="00F45CE7"/>
    <w:rsid w:val="00F47E8F"/>
    <w:rsid w:val="00F47FA0"/>
    <w:rsid w:val="00F50F5C"/>
    <w:rsid w:val="00F5175E"/>
    <w:rsid w:val="00F527EC"/>
    <w:rsid w:val="00F52C77"/>
    <w:rsid w:val="00F52DC2"/>
    <w:rsid w:val="00F52F65"/>
    <w:rsid w:val="00F550F5"/>
    <w:rsid w:val="00F5631D"/>
    <w:rsid w:val="00F56E73"/>
    <w:rsid w:val="00F61089"/>
    <w:rsid w:val="00F61CF3"/>
    <w:rsid w:val="00F61E92"/>
    <w:rsid w:val="00F6251F"/>
    <w:rsid w:val="00F631F1"/>
    <w:rsid w:val="00F635AC"/>
    <w:rsid w:val="00F63941"/>
    <w:rsid w:val="00F64202"/>
    <w:rsid w:val="00F65340"/>
    <w:rsid w:val="00F655B1"/>
    <w:rsid w:val="00F66365"/>
    <w:rsid w:val="00F669B2"/>
    <w:rsid w:val="00F678E9"/>
    <w:rsid w:val="00F67996"/>
    <w:rsid w:val="00F709BE"/>
    <w:rsid w:val="00F736C1"/>
    <w:rsid w:val="00F7512D"/>
    <w:rsid w:val="00F7548E"/>
    <w:rsid w:val="00F754BA"/>
    <w:rsid w:val="00F756B2"/>
    <w:rsid w:val="00F758B4"/>
    <w:rsid w:val="00F76156"/>
    <w:rsid w:val="00F77B8F"/>
    <w:rsid w:val="00F77FC8"/>
    <w:rsid w:val="00F80280"/>
    <w:rsid w:val="00F803CB"/>
    <w:rsid w:val="00F80563"/>
    <w:rsid w:val="00F807AF"/>
    <w:rsid w:val="00F8170A"/>
    <w:rsid w:val="00F82381"/>
    <w:rsid w:val="00F82443"/>
    <w:rsid w:val="00F83664"/>
    <w:rsid w:val="00F8429A"/>
    <w:rsid w:val="00F842FB"/>
    <w:rsid w:val="00F84E39"/>
    <w:rsid w:val="00F8537C"/>
    <w:rsid w:val="00F853E9"/>
    <w:rsid w:val="00F85EAD"/>
    <w:rsid w:val="00F85FCF"/>
    <w:rsid w:val="00F86F8C"/>
    <w:rsid w:val="00F8757B"/>
    <w:rsid w:val="00F87B76"/>
    <w:rsid w:val="00F87BC8"/>
    <w:rsid w:val="00F87DDB"/>
    <w:rsid w:val="00F90294"/>
    <w:rsid w:val="00F90C25"/>
    <w:rsid w:val="00F91006"/>
    <w:rsid w:val="00F91FDE"/>
    <w:rsid w:val="00F9214E"/>
    <w:rsid w:val="00F928D4"/>
    <w:rsid w:val="00F93311"/>
    <w:rsid w:val="00F93CDA"/>
    <w:rsid w:val="00F93E00"/>
    <w:rsid w:val="00F9510E"/>
    <w:rsid w:val="00F95A3A"/>
    <w:rsid w:val="00F9661F"/>
    <w:rsid w:val="00F9721E"/>
    <w:rsid w:val="00F972C8"/>
    <w:rsid w:val="00F97B6E"/>
    <w:rsid w:val="00F97D7F"/>
    <w:rsid w:val="00FA0701"/>
    <w:rsid w:val="00FA087A"/>
    <w:rsid w:val="00FA0F14"/>
    <w:rsid w:val="00FA2025"/>
    <w:rsid w:val="00FA285F"/>
    <w:rsid w:val="00FA311A"/>
    <w:rsid w:val="00FA37B5"/>
    <w:rsid w:val="00FA3A0E"/>
    <w:rsid w:val="00FA4CB1"/>
    <w:rsid w:val="00FA4D54"/>
    <w:rsid w:val="00FA63C3"/>
    <w:rsid w:val="00FA7145"/>
    <w:rsid w:val="00FB0FED"/>
    <w:rsid w:val="00FB29D8"/>
    <w:rsid w:val="00FB3D14"/>
    <w:rsid w:val="00FB41FA"/>
    <w:rsid w:val="00FB47BE"/>
    <w:rsid w:val="00FB4BF1"/>
    <w:rsid w:val="00FB5217"/>
    <w:rsid w:val="00FB7BD4"/>
    <w:rsid w:val="00FB7FEC"/>
    <w:rsid w:val="00FC12B9"/>
    <w:rsid w:val="00FC1477"/>
    <w:rsid w:val="00FC363D"/>
    <w:rsid w:val="00FC3AA6"/>
    <w:rsid w:val="00FC540B"/>
    <w:rsid w:val="00FC5549"/>
    <w:rsid w:val="00FC5BF8"/>
    <w:rsid w:val="00FD02B4"/>
    <w:rsid w:val="00FD1CF3"/>
    <w:rsid w:val="00FD2711"/>
    <w:rsid w:val="00FD2CCD"/>
    <w:rsid w:val="00FD465E"/>
    <w:rsid w:val="00FD625F"/>
    <w:rsid w:val="00FD7229"/>
    <w:rsid w:val="00FD7A97"/>
    <w:rsid w:val="00FE1629"/>
    <w:rsid w:val="00FE1D0C"/>
    <w:rsid w:val="00FE1F65"/>
    <w:rsid w:val="00FE21F4"/>
    <w:rsid w:val="00FE2442"/>
    <w:rsid w:val="00FE24D0"/>
    <w:rsid w:val="00FE34EE"/>
    <w:rsid w:val="00FE4A3E"/>
    <w:rsid w:val="00FE5E54"/>
    <w:rsid w:val="00FE6093"/>
    <w:rsid w:val="00FE6298"/>
    <w:rsid w:val="00FE6C89"/>
    <w:rsid w:val="00FE6F12"/>
    <w:rsid w:val="00FE7CA1"/>
    <w:rsid w:val="00FE7EEE"/>
    <w:rsid w:val="00FF059A"/>
    <w:rsid w:val="00FF1447"/>
    <w:rsid w:val="00FF171A"/>
    <w:rsid w:val="00FF17B9"/>
    <w:rsid w:val="00FF1F2C"/>
    <w:rsid w:val="00FF228C"/>
    <w:rsid w:val="00FF2406"/>
    <w:rsid w:val="00FF24CB"/>
    <w:rsid w:val="00FF3043"/>
    <w:rsid w:val="00FF4228"/>
    <w:rsid w:val="00FF4269"/>
    <w:rsid w:val="00FF463C"/>
    <w:rsid w:val="00FF5888"/>
    <w:rsid w:val="00FF5A27"/>
    <w:rsid w:val="00FF6C61"/>
    <w:rsid w:val="00FF7956"/>
    <w:rsid w:val="023D21EA"/>
    <w:rsid w:val="04D966F5"/>
    <w:rsid w:val="062E95B8"/>
    <w:rsid w:val="0666DD2A"/>
    <w:rsid w:val="06B95B06"/>
    <w:rsid w:val="07551A78"/>
    <w:rsid w:val="077D753E"/>
    <w:rsid w:val="0AEB71E3"/>
    <w:rsid w:val="0B2F53B1"/>
    <w:rsid w:val="0DC9974E"/>
    <w:rsid w:val="100A68AC"/>
    <w:rsid w:val="10B0B9CD"/>
    <w:rsid w:val="10BADD14"/>
    <w:rsid w:val="10D96E0A"/>
    <w:rsid w:val="1173A34F"/>
    <w:rsid w:val="1272FBD9"/>
    <w:rsid w:val="12F13EDA"/>
    <w:rsid w:val="139936B3"/>
    <w:rsid w:val="148254A1"/>
    <w:rsid w:val="1527E000"/>
    <w:rsid w:val="15CE1E33"/>
    <w:rsid w:val="1720A985"/>
    <w:rsid w:val="193083C7"/>
    <w:rsid w:val="1BB8794D"/>
    <w:rsid w:val="1C17BF45"/>
    <w:rsid w:val="1C1D15B7"/>
    <w:rsid w:val="1C1EB87C"/>
    <w:rsid w:val="1C63B4FF"/>
    <w:rsid w:val="1E88029D"/>
    <w:rsid w:val="1F05AF83"/>
    <w:rsid w:val="1F232B0E"/>
    <w:rsid w:val="1FABA440"/>
    <w:rsid w:val="20F707E8"/>
    <w:rsid w:val="21D65958"/>
    <w:rsid w:val="23A97AD2"/>
    <w:rsid w:val="24A2D8FB"/>
    <w:rsid w:val="26720A75"/>
    <w:rsid w:val="26A477D0"/>
    <w:rsid w:val="275BCFB5"/>
    <w:rsid w:val="286C639C"/>
    <w:rsid w:val="2A525D03"/>
    <w:rsid w:val="2AB464A5"/>
    <w:rsid w:val="2C36A63A"/>
    <w:rsid w:val="2E31B7CC"/>
    <w:rsid w:val="2EAAEBAB"/>
    <w:rsid w:val="2F2E8660"/>
    <w:rsid w:val="2FE1AC7D"/>
    <w:rsid w:val="30249A0C"/>
    <w:rsid w:val="30AE2F3E"/>
    <w:rsid w:val="30E8CFBD"/>
    <w:rsid w:val="31768202"/>
    <w:rsid w:val="32D5FB42"/>
    <w:rsid w:val="33BA09B3"/>
    <w:rsid w:val="33D7F3D5"/>
    <w:rsid w:val="33F114D6"/>
    <w:rsid w:val="3438A917"/>
    <w:rsid w:val="362AFCC1"/>
    <w:rsid w:val="367E406D"/>
    <w:rsid w:val="3685A093"/>
    <w:rsid w:val="3806D10F"/>
    <w:rsid w:val="390DCBD3"/>
    <w:rsid w:val="39196B2B"/>
    <w:rsid w:val="3A279BDD"/>
    <w:rsid w:val="3A2B8ED1"/>
    <w:rsid w:val="3A8F2690"/>
    <w:rsid w:val="3B436987"/>
    <w:rsid w:val="3C206A09"/>
    <w:rsid w:val="3C89CD18"/>
    <w:rsid w:val="3CC83806"/>
    <w:rsid w:val="3D0E5F3C"/>
    <w:rsid w:val="3D4CA64F"/>
    <w:rsid w:val="3D7BEE85"/>
    <w:rsid w:val="3E67BABD"/>
    <w:rsid w:val="3F44E1F0"/>
    <w:rsid w:val="416673F6"/>
    <w:rsid w:val="42723C3B"/>
    <w:rsid w:val="432D57A3"/>
    <w:rsid w:val="436FAA1F"/>
    <w:rsid w:val="43C447EA"/>
    <w:rsid w:val="43EB1FEB"/>
    <w:rsid w:val="44511D04"/>
    <w:rsid w:val="4599A744"/>
    <w:rsid w:val="45A706BC"/>
    <w:rsid w:val="45FE3835"/>
    <w:rsid w:val="4669F3D5"/>
    <w:rsid w:val="47563905"/>
    <w:rsid w:val="483B6632"/>
    <w:rsid w:val="49413BBB"/>
    <w:rsid w:val="49BCA459"/>
    <w:rsid w:val="4A88E9D2"/>
    <w:rsid w:val="4BA5745F"/>
    <w:rsid w:val="4C4B5B57"/>
    <w:rsid w:val="4C701786"/>
    <w:rsid w:val="4E2A3800"/>
    <w:rsid w:val="512B837F"/>
    <w:rsid w:val="5141107E"/>
    <w:rsid w:val="518840E4"/>
    <w:rsid w:val="527654CC"/>
    <w:rsid w:val="53036563"/>
    <w:rsid w:val="538B544E"/>
    <w:rsid w:val="5485D170"/>
    <w:rsid w:val="552234D6"/>
    <w:rsid w:val="554737BC"/>
    <w:rsid w:val="56BF72ED"/>
    <w:rsid w:val="58BFA416"/>
    <w:rsid w:val="58E05BF8"/>
    <w:rsid w:val="5914BB18"/>
    <w:rsid w:val="59473620"/>
    <w:rsid w:val="59831FEE"/>
    <w:rsid w:val="59A92EEA"/>
    <w:rsid w:val="59DDE14E"/>
    <w:rsid w:val="5A31A9A1"/>
    <w:rsid w:val="5B618DED"/>
    <w:rsid w:val="5C05AE0B"/>
    <w:rsid w:val="5CC496F0"/>
    <w:rsid w:val="5CF11F5D"/>
    <w:rsid w:val="5D98E5CB"/>
    <w:rsid w:val="5DB38C2E"/>
    <w:rsid w:val="609D9F8C"/>
    <w:rsid w:val="6100533E"/>
    <w:rsid w:val="62773DA5"/>
    <w:rsid w:val="64FD3571"/>
    <w:rsid w:val="6666EFDE"/>
    <w:rsid w:val="67045570"/>
    <w:rsid w:val="682565CE"/>
    <w:rsid w:val="684F426E"/>
    <w:rsid w:val="68644429"/>
    <w:rsid w:val="6A0965BD"/>
    <w:rsid w:val="6A5BFB2B"/>
    <w:rsid w:val="6B173270"/>
    <w:rsid w:val="6C5136E8"/>
    <w:rsid w:val="6DC3A18C"/>
    <w:rsid w:val="6E704FDA"/>
    <w:rsid w:val="6F4F0363"/>
    <w:rsid w:val="700424F0"/>
    <w:rsid w:val="70601EB0"/>
    <w:rsid w:val="7106E3D6"/>
    <w:rsid w:val="7137B90B"/>
    <w:rsid w:val="7138D273"/>
    <w:rsid w:val="714218FF"/>
    <w:rsid w:val="7157DCD2"/>
    <w:rsid w:val="736F3BA3"/>
    <w:rsid w:val="7414D65C"/>
    <w:rsid w:val="7471E5FD"/>
    <w:rsid w:val="75B86047"/>
    <w:rsid w:val="766459E6"/>
    <w:rsid w:val="79233B55"/>
    <w:rsid w:val="796A69B1"/>
    <w:rsid w:val="79D28100"/>
    <w:rsid w:val="7ABAF247"/>
    <w:rsid w:val="7C60C0F3"/>
    <w:rsid w:val="7C66F3B7"/>
    <w:rsid w:val="7DB19A19"/>
    <w:rsid w:val="7E360F87"/>
    <w:rsid w:val="7FA92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B102EE"/>
  <w15:chartTrackingRefBased/>
  <w15:docId w15:val="{D81E4817-D130-4277-8A8D-59D0C4D41E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before="120" w:line="238" w:lineRule="auto"/>
        <w:ind w:left="624" w:right="60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uiPriority="21"/>
    <w:lsdException w:name="Subtle Reference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4E30"/>
    <w:rPr>
      <w:szCs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3254F5"/>
    <w:pPr>
      <w:keepNext/>
      <w:keepLines/>
      <w:pageBreakBefore/>
      <w:spacing w:before="0" w:line="240" w:lineRule="auto"/>
      <w:ind w:left="0" w:right="0"/>
      <w:outlineLvl w:val="0"/>
    </w:pPr>
    <w:rPr>
      <w:rFonts w:asciiTheme="majorHAnsi" w:eastAsiaTheme="majorEastAsia" w:hAnsiTheme="majorHAnsi" w:cstheme="majorBidi"/>
      <w:b/>
      <w:color w:val="000000" w:themeColor="text1"/>
      <w:sz w:val="52"/>
      <w:szCs w:val="50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A70E3"/>
    <w:pPr>
      <w:keepNext/>
      <w:keepLines/>
      <w:spacing w:before="600"/>
      <w:ind w:left="0" w:right="0"/>
      <w:outlineLvl w:val="1"/>
    </w:pPr>
    <w:rPr>
      <w:rFonts w:asciiTheme="majorHAnsi" w:eastAsiaTheme="majorEastAsia" w:hAnsiTheme="majorHAnsi" w:cstheme="majorBidi"/>
      <w:b/>
      <w:color w:val="000000" w:themeColor="text1"/>
      <w:sz w:val="36"/>
      <w:szCs w:val="30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713EEA"/>
    <w:pPr>
      <w:keepNext/>
      <w:keepLines/>
      <w:spacing w:before="480" w:after="120"/>
      <w:ind w:left="0" w:right="0"/>
      <w:outlineLvl w:val="2"/>
    </w:pPr>
    <w:rPr>
      <w:rFonts w:asciiTheme="majorHAnsi" w:eastAsiaTheme="majorEastAsia" w:hAnsiTheme="majorHAnsi" w:cstheme="majorBidi"/>
      <w:b/>
      <w:color w:val="000000" w:themeColor="text1"/>
      <w:sz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rsid w:val="00ED466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33F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4D577D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33F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4D577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2A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ED4668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2A" w:themeColor="accent1" w:themeShade="7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3254F5"/>
    <w:rPr>
      <w:rFonts w:asciiTheme="majorHAnsi" w:eastAsiaTheme="majorEastAsia" w:hAnsiTheme="majorHAnsi" w:cstheme="majorBidi"/>
      <w:b/>
      <w:color w:val="000000" w:themeColor="text1"/>
      <w:sz w:val="52"/>
      <w:szCs w:val="50"/>
    </w:rPr>
  </w:style>
  <w:style w:type="character" w:customStyle="1" w:styleId="Overskrift2Tegn">
    <w:name w:val="Overskrift 2 Tegn"/>
    <w:basedOn w:val="Standardskriftforavsnitt"/>
    <w:link w:val="Overskrift2"/>
    <w:rsid w:val="00CA70E3"/>
    <w:rPr>
      <w:rFonts w:asciiTheme="majorHAnsi" w:eastAsiaTheme="majorEastAsia" w:hAnsiTheme="majorHAnsi" w:cstheme="majorBidi"/>
      <w:b/>
      <w:color w:val="000000" w:themeColor="text1"/>
      <w:sz w:val="36"/>
      <w:szCs w:val="30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713EEA"/>
    <w:rPr>
      <w:rFonts w:asciiTheme="majorHAnsi" w:eastAsiaTheme="majorEastAsia" w:hAnsiTheme="majorHAnsi" w:cstheme="majorBidi"/>
      <w:b/>
      <w:color w:val="000000" w:themeColor="text1"/>
      <w:sz w:val="28"/>
      <w:szCs w:val="20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ED4668"/>
    <w:rPr>
      <w:rFonts w:asciiTheme="majorHAnsi" w:eastAsiaTheme="majorEastAsia" w:hAnsiTheme="majorHAnsi" w:cstheme="majorBidi"/>
      <w:i/>
      <w:iCs/>
      <w:color w:val="2E733F" w:themeColor="accent1" w:themeShade="BF"/>
      <w:szCs w:val="20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4D577D"/>
    <w:rPr>
      <w:rFonts w:asciiTheme="majorHAnsi" w:eastAsiaTheme="majorEastAsia" w:hAnsiTheme="majorHAnsi" w:cstheme="majorBidi"/>
      <w:color w:val="2E733F" w:themeColor="accent1" w:themeShade="BF"/>
      <w:szCs w:val="20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4D577D"/>
    <w:rPr>
      <w:rFonts w:asciiTheme="majorHAnsi" w:eastAsiaTheme="majorEastAsia" w:hAnsiTheme="majorHAnsi" w:cstheme="majorBidi"/>
      <w:color w:val="1F4D2A" w:themeColor="accent1" w:themeShade="7F"/>
      <w:szCs w:val="20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ED4668"/>
    <w:rPr>
      <w:rFonts w:asciiTheme="majorHAnsi" w:eastAsiaTheme="majorEastAsia" w:hAnsiTheme="majorHAnsi" w:cstheme="majorBidi"/>
      <w:i/>
      <w:iCs/>
      <w:color w:val="1F4D2A" w:themeColor="accent1" w:themeShade="7F"/>
      <w:szCs w:val="20"/>
    </w:rPr>
  </w:style>
  <w:style w:type="paragraph" w:styleId="Topptekst">
    <w:name w:val="header"/>
    <w:basedOn w:val="Normal"/>
    <w:link w:val="TopptekstTegn"/>
    <w:uiPriority w:val="99"/>
    <w:unhideWhenUsed/>
    <w:rsid w:val="00694C5B"/>
    <w:pPr>
      <w:tabs>
        <w:tab w:val="center" w:pos="4513"/>
        <w:tab w:val="right" w:pos="9026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694C5B"/>
  </w:style>
  <w:style w:type="paragraph" w:styleId="Bunntekst">
    <w:name w:val="footer"/>
    <w:basedOn w:val="Normal"/>
    <w:link w:val="BunntekstTegn"/>
    <w:uiPriority w:val="99"/>
    <w:unhideWhenUsed/>
    <w:rsid w:val="008C7437"/>
    <w:pPr>
      <w:tabs>
        <w:tab w:val="center" w:pos="4513"/>
        <w:tab w:val="right" w:pos="9026"/>
      </w:tabs>
    </w:pPr>
    <w:rPr>
      <w:sz w:val="20"/>
    </w:rPr>
  </w:style>
  <w:style w:type="character" w:customStyle="1" w:styleId="BunntekstTegn">
    <w:name w:val="Bunntekst Tegn"/>
    <w:basedOn w:val="Standardskriftforavsnitt"/>
    <w:link w:val="Bunntekst"/>
    <w:uiPriority w:val="99"/>
    <w:rsid w:val="008C7437"/>
    <w:rPr>
      <w:sz w:val="20"/>
      <w:szCs w:val="20"/>
    </w:rPr>
  </w:style>
  <w:style w:type="table" w:styleId="Tabellrutenett">
    <w:name w:val="Table Grid"/>
    <w:basedOn w:val="Vanligtabell"/>
    <w:uiPriority w:val="39"/>
    <w:rsid w:val="0025469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ssholdertekst">
    <w:name w:val="Placeholder Text"/>
    <w:basedOn w:val="Standardskriftforavsnitt"/>
    <w:uiPriority w:val="99"/>
    <w:semiHidden/>
    <w:rsid w:val="007E5E30"/>
    <w:rPr>
      <w:color w:val="808080"/>
    </w:rPr>
  </w:style>
  <w:style w:type="paragraph" w:styleId="Listeavsnitt">
    <w:name w:val="List Paragraph"/>
    <w:basedOn w:val="Normal"/>
    <w:uiPriority w:val="34"/>
    <w:qFormat/>
    <w:rsid w:val="00A617EB"/>
    <w:pPr>
      <w:numPr>
        <w:numId w:val="31"/>
      </w:numPr>
      <w:spacing w:before="240" w:after="380"/>
      <w:ind w:left="278" w:hanging="278"/>
      <w:contextualSpacing/>
    </w:pPr>
  </w:style>
  <w:style w:type="table" w:customStyle="1" w:styleId="InnlandetFylkeskommune">
    <w:name w:val="Innlandet Fylkeskommune"/>
    <w:basedOn w:val="Vanligtabell"/>
    <w:uiPriority w:val="99"/>
    <w:rsid w:val="005E0B05"/>
    <w:pPr>
      <w:spacing w:line="240" w:lineRule="auto"/>
    </w:pPr>
    <w:tblPr>
      <w:tblBorders>
        <w:left w:val="single" w:sz="4" w:space="0" w:color="D9D1C8"/>
        <w:bottom w:val="single" w:sz="4" w:space="0" w:color="D9D1C8"/>
        <w:right w:val="single" w:sz="4" w:space="0" w:color="D9D1C8"/>
        <w:insideH w:val="single" w:sz="4" w:space="0" w:color="D9D1C8"/>
        <w:insideV w:val="single" w:sz="4" w:space="0" w:color="D9D1C8"/>
      </w:tblBorders>
      <w:tblCellMar>
        <w:top w:w="51" w:type="dxa"/>
        <w:left w:w="85" w:type="dxa"/>
        <w:bottom w:w="11" w:type="dxa"/>
        <w:right w:w="85" w:type="dxa"/>
      </w:tblCellMar>
    </w:tblPr>
    <w:tblStylePr w:type="firstRow">
      <w:rPr>
        <w:b/>
        <w:color w:val="FFFFFF" w:themeColor="background1"/>
      </w:rPr>
      <w:tblPr/>
      <w:tcPr>
        <w:tcBorders>
          <w:left w:val="nil"/>
          <w:right w:val="nil"/>
        </w:tcBorders>
        <w:shd w:val="clear" w:color="auto" w:fill="2F5743" w:themeFill="accent2"/>
      </w:tcPr>
    </w:tblStylePr>
  </w:style>
  <w:style w:type="paragraph" w:styleId="Tittel">
    <w:name w:val="Title"/>
    <w:basedOn w:val="Normal"/>
    <w:next w:val="Normal"/>
    <w:link w:val="TittelTegn"/>
    <w:uiPriority w:val="10"/>
    <w:qFormat/>
    <w:rsid w:val="00E53DC9"/>
    <w:pPr>
      <w:contextualSpacing/>
    </w:pPr>
    <w:rPr>
      <w:rFonts w:ascii="Roboto Medium" w:eastAsiaTheme="majorEastAsia" w:hAnsi="Roboto Medium" w:cstheme="majorBidi"/>
      <w:kern w:val="28"/>
      <w:sz w:val="56"/>
      <w:szCs w:val="80"/>
    </w:rPr>
  </w:style>
  <w:style w:type="character" w:customStyle="1" w:styleId="TittelTegn">
    <w:name w:val="Tittel Tegn"/>
    <w:basedOn w:val="Standardskriftforavsnitt"/>
    <w:link w:val="Tittel"/>
    <w:uiPriority w:val="10"/>
    <w:rsid w:val="00E53DC9"/>
    <w:rPr>
      <w:rFonts w:ascii="Roboto Medium" w:eastAsiaTheme="majorEastAsia" w:hAnsi="Roboto Medium" w:cstheme="majorBidi"/>
      <w:kern w:val="28"/>
      <w:sz w:val="56"/>
      <w:szCs w:val="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230C23"/>
    <w:pPr>
      <w:spacing w:before="50" w:after="160"/>
    </w:pPr>
    <w:rPr>
      <w:rFonts w:eastAsiaTheme="minorEastAsia"/>
      <w:color w:val="000000" w:themeColor="text1"/>
      <w:sz w:val="42"/>
      <w:szCs w:val="40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30C23"/>
    <w:rPr>
      <w:rFonts w:eastAsiaTheme="minorEastAsia"/>
      <w:color w:val="000000" w:themeColor="text1"/>
      <w:sz w:val="42"/>
      <w:szCs w:val="40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C4466"/>
    <w:pPr>
      <w:pageBreakBefore w:val="0"/>
      <w:spacing w:after="240" w:line="259" w:lineRule="auto"/>
      <w:outlineLvl w:val="9"/>
    </w:pPr>
    <w:rPr>
      <w:lang w:eastAsia="nb-NO"/>
    </w:r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B1D34"/>
    <w:pPr>
      <w:tabs>
        <w:tab w:val="left" w:pos="400"/>
        <w:tab w:val="left" w:pos="851"/>
        <w:tab w:val="right" w:leader="dot" w:pos="8469"/>
      </w:tabs>
    </w:pPr>
    <w:rPr>
      <w:b/>
      <w:noProof/>
    </w:rPr>
  </w:style>
  <w:style w:type="character" w:customStyle="1" w:styleId="INNH1Tegn">
    <w:name w:val="INNH 1 Tegn"/>
    <w:basedOn w:val="Standardskriftforavsnitt"/>
    <w:link w:val="INNH1"/>
    <w:uiPriority w:val="39"/>
    <w:rsid w:val="00EB1D34"/>
    <w:rPr>
      <w:b/>
      <w:noProof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3821C8"/>
    <w:pPr>
      <w:tabs>
        <w:tab w:val="left" w:pos="1232"/>
        <w:tab w:val="right" w:leader="dot" w:pos="8455"/>
      </w:tabs>
      <w:ind w:left="879"/>
    </w:pPr>
    <w:rPr>
      <w:noProof/>
    </w:rPr>
  </w:style>
  <w:style w:type="paragraph" w:styleId="INNH3">
    <w:name w:val="toc 3"/>
    <w:basedOn w:val="Normal"/>
    <w:next w:val="Normal"/>
    <w:autoRedefine/>
    <w:uiPriority w:val="39"/>
    <w:unhideWhenUsed/>
    <w:rsid w:val="00334139"/>
    <w:pPr>
      <w:tabs>
        <w:tab w:val="left" w:pos="1778"/>
        <w:tab w:val="left" w:pos="2124"/>
        <w:tab w:val="right" w:leader="dot" w:pos="8455"/>
      </w:tabs>
      <w:spacing w:after="100"/>
      <w:ind w:left="1247"/>
    </w:pPr>
    <w:rPr>
      <w:i/>
      <w:noProof/>
    </w:rPr>
  </w:style>
  <w:style w:type="character" w:styleId="Hyperkobling">
    <w:name w:val="Hyperlink"/>
    <w:basedOn w:val="Standardskriftforavsnitt"/>
    <w:uiPriority w:val="99"/>
    <w:unhideWhenUsed/>
    <w:rsid w:val="00142EE5"/>
    <w:rPr>
      <w:color w:val="0563C1" w:themeColor="hyperlink"/>
      <w:u w:val="single"/>
    </w:rPr>
  </w:style>
  <w:style w:type="paragraph" w:customStyle="1" w:styleId="Ingress">
    <w:name w:val="Ingress"/>
    <w:basedOn w:val="Normal"/>
    <w:qFormat/>
    <w:rsid w:val="00FF228C"/>
    <w:pPr>
      <w:spacing w:before="280" w:after="280"/>
    </w:pPr>
    <w:rPr>
      <w:b/>
      <w:sz w:val="24"/>
      <w:szCs w:val="24"/>
    </w:rPr>
  </w:style>
  <w:style w:type="paragraph" w:customStyle="1" w:styleId="Undertittelmengdtekst">
    <w:name w:val="Undertittel mengdtekst"/>
    <w:basedOn w:val="Normal"/>
    <w:qFormat/>
    <w:rsid w:val="00CA70E3"/>
    <w:pPr>
      <w:spacing w:before="360" w:line="240" w:lineRule="auto"/>
      <w:ind w:left="0" w:right="0"/>
    </w:pPr>
    <w:rPr>
      <w:b/>
      <w:i/>
      <w:sz w:val="24"/>
      <w:szCs w:val="30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336403"/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336403"/>
    <w:rPr>
      <w:rFonts w:ascii="Segoe UI" w:hAnsi="Segoe UI" w:cs="Segoe UI"/>
      <w:sz w:val="18"/>
      <w:szCs w:val="18"/>
    </w:rPr>
  </w:style>
  <w:style w:type="character" w:styleId="Sterkutheving">
    <w:name w:val="Intense Emphasis"/>
    <w:uiPriority w:val="21"/>
    <w:semiHidden/>
    <w:rsid w:val="003465B9"/>
  </w:style>
  <w:style w:type="character" w:styleId="Svakreferanse">
    <w:name w:val="Subtle Reference"/>
    <w:basedOn w:val="Standardskriftforavsnitt"/>
    <w:uiPriority w:val="31"/>
    <w:semiHidden/>
    <w:rsid w:val="003465B9"/>
    <w:rPr>
      <w:smallCaps/>
      <w:color w:val="5A5A5A" w:themeColor="text1" w:themeTint="A5"/>
    </w:rPr>
  </w:style>
  <w:style w:type="paragraph" w:customStyle="1" w:styleId="Overskrift1Grnn">
    <w:name w:val="Overskrift 1 Grønn"/>
    <w:basedOn w:val="Overskrift1"/>
    <w:uiPriority w:val="10"/>
    <w:qFormat/>
    <w:rsid w:val="0059618D"/>
    <w:rPr>
      <w:color w:val="2F5743" w:themeColor="accent2"/>
    </w:rPr>
  </w:style>
  <w:style w:type="paragraph" w:customStyle="1" w:styleId="Overskrift2Grnn">
    <w:name w:val="Overskrift 2 Grønn"/>
    <w:basedOn w:val="Overskrift2"/>
    <w:uiPriority w:val="10"/>
    <w:qFormat/>
    <w:rsid w:val="0059618D"/>
    <w:rPr>
      <w:color w:val="2F5743" w:themeColor="accent2"/>
    </w:rPr>
  </w:style>
  <w:style w:type="paragraph" w:styleId="Ingenmellomrom">
    <w:name w:val="No Spacing"/>
    <w:uiPriority w:val="1"/>
    <w:qFormat/>
    <w:rsid w:val="004D5406"/>
    <w:pPr>
      <w:spacing w:before="0" w:line="240" w:lineRule="auto"/>
      <w:ind w:left="11" w:hanging="11"/>
      <w:jc w:val="both"/>
    </w:pPr>
    <w:rPr>
      <w:rFonts w:ascii="Times New Roman" w:eastAsia="Times New Roman" w:hAnsi="Times New Roman" w:cs="Times New Roman"/>
      <w:color w:val="000000"/>
      <w:sz w:val="24"/>
      <w:lang w:eastAsia="nb-NO"/>
    </w:rPr>
  </w:style>
  <w:style w:type="paragraph" w:customStyle="1" w:styleId="footnotedescription">
    <w:name w:val="footnote description"/>
    <w:next w:val="Normal"/>
    <w:link w:val="footnotedescriptionChar"/>
    <w:hidden/>
    <w:rsid w:val="00E87B6F"/>
    <w:pPr>
      <w:spacing w:line="240" w:lineRule="auto"/>
    </w:pPr>
    <w:rPr>
      <w:rFonts w:ascii="Calibri" w:eastAsia="Calibri" w:hAnsi="Calibri" w:cs="Calibri"/>
      <w:color w:val="000000"/>
      <w:sz w:val="16"/>
      <w:lang w:eastAsia="nb-NO"/>
    </w:rPr>
  </w:style>
  <w:style w:type="character" w:customStyle="1" w:styleId="footnotedescriptionChar">
    <w:name w:val="footnote description Char"/>
    <w:link w:val="footnotedescription"/>
    <w:rsid w:val="00E87B6F"/>
    <w:rPr>
      <w:rFonts w:ascii="Calibri" w:eastAsia="Calibri" w:hAnsi="Calibri" w:cs="Calibri"/>
      <w:color w:val="000000"/>
      <w:sz w:val="16"/>
      <w:lang w:eastAsia="nb-NO"/>
    </w:rPr>
  </w:style>
  <w:style w:type="character" w:customStyle="1" w:styleId="footnotemark">
    <w:name w:val="footnote mark"/>
    <w:hidden/>
    <w:rsid w:val="00E87B6F"/>
    <w:rPr>
      <w:rFonts w:ascii="Calibri" w:eastAsia="Calibri" w:hAnsi="Calibri" w:cs="Calibri"/>
      <w:color w:val="000000"/>
      <w:sz w:val="14"/>
      <w:vertAlign w:val="superscript"/>
    </w:rPr>
  </w:style>
  <w:style w:type="table" w:customStyle="1" w:styleId="TableGrid">
    <w:name w:val="TableGrid"/>
    <w:rsid w:val="00E87B6F"/>
    <w:pPr>
      <w:spacing w:line="240" w:lineRule="auto"/>
    </w:pPr>
    <w:rPr>
      <w:rFonts w:eastAsiaTheme="minorEastAsia"/>
      <w:lang w:eastAsia="nb-NO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7C446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7C4466"/>
    <w:pPr>
      <w:spacing w:line="240" w:lineRule="auto"/>
    </w:pPr>
    <w:rPr>
      <w:sz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7C446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7C446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7C4466"/>
    <w:rPr>
      <w:b/>
      <w:bCs/>
      <w:sz w:val="20"/>
      <w:szCs w:val="20"/>
    </w:rPr>
  </w:style>
  <w:style w:type="paragraph" w:customStyle="1" w:styleId="Overskrift2mednummer">
    <w:name w:val="Overskrift 2 med nummer"/>
    <w:basedOn w:val="INNH1"/>
    <w:link w:val="Overskrift2mednummerTegn"/>
    <w:rsid w:val="00C21474"/>
    <w:rPr>
      <w:bCs/>
    </w:rPr>
  </w:style>
  <w:style w:type="character" w:customStyle="1" w:styleId="Overskrift2mednummerTegn">
    <w:name w:val="Overskrift 2 med nummer Tegn"/>
    <w:basedOn w:val="INNH1Tegn"/>
    <w:link w:val="Overskrift2mednummer"/>
    <w:rsid w:val="00C21474"/>
    <w:rPr>
      <w:b/>
      <w:bCs/>
      <w:noProof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660" w:right="0"/>
    </w:pPr>
    <w:rPr>
      <w:rFonts w:eastAsiaTheme="minorEastAsia"/>
      <w:szCs w:val="22"/>
      <w:lang w:eastAsia="nb-NO"/>
    </w:rPr>
  </w:style>
  <w:style w:type="paragraph" w:styleId="INNH5">
    <w:name w:val="toc 5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880" w:right="0"/>
    </w:pPr>
    <w:rPr>
      <w:rFonts w:eastAsiaTheme="minorEastAsia"/>
      <w:szCs w:val="22"/>
      <w:lang w:eastAsia="nb-NO"/>
    </w:rPr>
  </w:style>
  <w:style w:type="paragraph" w:styleId="INNH6">
    <w:name w:val="toc 6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100" w:right="0"/>
    </w:pPr>
    <w:rPr>
      <w:rFonts w:eastAsiaTheme="minorEastAsia"/>
      <w:szCs w:val="22"/>
      <w:lang w:eastAsia="nb-NO"/>
    </w:rPr>
  </w:style>
  <w:style w:type="paragraph" w:styleId="INNH7">
    <w:name w:val="toc 7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320" w:right="0"/>
    </w:pPr>
    <w:rPr>
      <w:rFonts w:eastAsiaTheme="minorEastAsia"/>
      <w:szCs w:val="22"/>
      <w:lang w:eastAsia="nb-NO"/>
    </w:rPr>
  </w:style>
  <w:style w:type="paragraph" w:styleId="INNH8">
    <w:name w:val="toc 8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540" w:right="0"/>
    </w:pPr>
    <w:rPr>
      <w:rFonts w:eastAsiaTheme="minorEastAsia"/>
      <w:szCs w:val="22"/>
      <w:lang w:eastAsia="nb-NO"/>
    </w:rPr>
  </w:style>
  <w:style w:type="paragraph" w:styleId="INNH9">
    <w:name w:val="toc 9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760" w:right="0"/>
    </w:pPr>
    <w:rPr>
      <w:rFonts w:eastAsiaTheme="minorEastAsia"/>
      <w:szCs w:val="22"/>
      <w:lang w:eastAsia="nb-NO"/>
    </w:rPr>
  </w:style>
  <w:style w:type="numbering" w:customStyle="1" w:styleId="Ingenliste1">
    <w:name w:val="Ingen liste1"/>
    <w:next w:val="Ingenliste"/>
    <w:uiPriority w:val="99"/>
    <w:semiHidden/>
    <w:unhideWhenUsed/>
    <w:rsid w:val="00323413"/>
  </w:style>
  <w:style w:type="table" w:customStyle="1" w:styleId="Tabellrutenett1">
    <w:name w:val="Tabellrutenett1"/>
    <w:basedOn w:val="Vanligtabell"/>
    <w:next w:val="Tabellrutenett"/>
    <w:uiPriority w:val="39"/>
    <w:rsid w:val="0032341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InnlandetFylkeskommune1">
    <w:name w:val="Innlandet Fylkeskommune1"/>
    <w:basedOn w:val="Vanligtabell"/>
    <w:uiPriority w:val="99"/>
    <w:rsid w:val="00323413"/>
    <w:pPr>
      <w:spacing w:line="240" w:lineRule="auto"/>
    </w:pPr>
    <w:tblPr>
      <w:tblBorders>
        <w:left w:val="single" w:sz="4" w:space="0" w:color="D9D1C8"/>
        <w:bottom w:val="single" w:sz="4" w:space="0" w:color="D9D1C8"/>
        <w:right w:val="single" w:sz="4" w:space="0" w:color="D9D1C8"/>
        <w:insideH w:val="single" w:sz="4" w:space="0" w:color="D9D1C8"/>
        <w:insideV w:val="single" w:sz="4" w:space="0" w:color="D9D1C8"/>
      </w:tblBorders>
      <w:tblCellMar>
        <w:top w:w="51" w:type="dxa"/>
        <w:left w:w="85" w:type="dxa"/>
        <w:bottom w:w="11" w:type="dxa"/>
        <w:right w:w="85" w:type="dxa"/>
      </w:tblCellMar>
    </w:tblPr>
    <w:tblStylePr w:type="firstRow">
      <w:rPr>
        <w:b/>
        <w:color w:val="FFFFFF" w:themeColor="background1"/>
      </w:rPr>
      <w:tblPr/>
      <w:tcPr>
        <w:tcBorders>
          <w:left w:val="nil"/>
          <w:right w:val="nil"/>
        </w:tcBorders>
        <w:shd w:val="clear" w:color="auto" w:fill="2F5743" w:themeFill="accent2"/>
      </w:tcPr>
    </w:tblStylePr>
  </w:style>
  <w:style w:type="table" w:customStyle="1" w:styleId="TableGrid1">
    <w:name w:val="TableGrid1"/>
    <w:rsid w:val="00323413"/>
    <w:pPr>
      <w:spacing w:line="240" w:lineRule="auto"/>
    </w:pPr>
    <w:rPr>
      <w:rFonts w:eastAsiaTheme="minorEastAsia"/>
      <w:lang w:eastAsia="nb-NO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rdtekst">
    <w:name w:val="Body Text"/>
    <w:basedOn w:val="Normal"/>
    <w:link w:val="BrdtekstTegn"/>
    <w:uiPriority w:val="1"/>
    <w:qFormat/>
    <w:rsid w:val="00600CD3"/>
    <w:pPr>
      <w:widowControl w:val="0"/>
      <w:autoSpaceDE w:val="0"/>
      <w:autoSpaceDN w:val="0"/>
      <w:spacing w:before="0" w:line="240" w:lineRule="auto"/>
      <w:ind w:left="0" w:right="0"/>
    </w:pPr>
    <w:rPr>
      <w:rFonts w:eastAsia="Times New Roman" w:cs="Times New Roman"/>
      <w:sz w:val="24"/>
      <w:szCs w:val="24"/>
      <w:u w:val="single"/>
      <w:lang w:val="en-US"/>
    </w:rPr>
  </w:style>
  <w:style w:type="character" w:customStyle="1" w:styleId="BrdtekstTegn">
    <w:name w:val="Brødtekst Tegn"/>
    <w:basedOn w:val="Standardskriftforavsnitt"/>
    <w:link w:val="Brdtekst"/>
    <w:uiPriority w:val="1"/>
    <w:rsid w:val="00600CD3"/>
    <w:rPr>
      <w:rFonts w:eastAsia="Times New Roman" w:cs="Times New Roman"/>
      <w:sz w:val="24"/>
      <w:szCs w:val="24"/>
      <w:u w:val="single"/>
      <w:lang w:val="en-US"/>
    </w:rPr>
  </w:style>
  <w:style w:type="character" w:styleId="Ulstomtale">
    <w:name w:val="Unresolved Mention"/>
    <w:basedOn w:val="Standardskriftforavsnitt"/>
    <w:uiPriority w:val="99"/>
    <w:semiHidden/>
    <w:unhideWhenUsed/>
    <w:rsid w:val="00323413"/>
    <w:rPr>
      <w:color w:val="605E5C"/>
      <w:shd w:val="clear" w:color="auto" w:fill="E1DFDD"/>
    </w:rPr>
  </w:style>
  <w:style w:type="paragraph" w:customStyle="1" w:styleId="Default">
    <w:name w:val="Default"/>
    <w:rsid w:val="0091376E"/>
    <w:pPr>
      <w:autoSpaceDE w:val="0"/>
      <w:autoSpaceDN w:val="0"/>
      <w:adjustRightInd w:val="0"/>
      <w:spacing w:before="0" w:line="240" w:lineRule="auto"/>
      <w:ind w:left="0" w:right="0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dokumenttekst">
    <w:name w:val="dokumenttekst"/>
    <w:basedOn w:val="Normal"/>
    <w:rsid w:val="00A5476E"/>
    <w:pPr>
      <w:spacing w:before="100" w:beforeAutospacing="1" w:after="100" w:afterAutospacing="1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Brdtekst3">
    <w:name w:val="Body Text 3"/>
    <w:basedOn w:val="Normal"/>
    <w:link w:val="Brdtekst3Tegn"/>
    <w:semiHidden/>
    <w:unhideWhenUsed/>
    <w:rsid w:val="00D10830"/>
    <w:pPr>
      <w:spacing w:before="0" w:after="120" w:line="240" w:lineRule="auto"/>
      <w:ind w:left="0" w:right="0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semiHidden/>
    <w:rsid w:val="00D10830"/>
    <w:rPr>
      <w:rFonts w:ascii="Times New Roman" w:eastAsia="Times New Roman" w:hAnsi="Times New Roman" w:cs="Times New Roman"/>
      <w:sz w:val="16"/>
      <w:szCs w:val="16"/>
    </w:rPr>
  </w:style>
  <w:style w:type="table" w:customStyle="1" w:styleId="TableGrid2">
    <w:name w:val="TableGrid2"/>
    <w:rsid w:val="001911A6"/>
    <w:pPr>
      <w:spacing w:before="0" w:line="240" w:lineRule="auto"/>
      <w:ind w:left="0" w:right="0"/>
    </w:pPr>
    <w:rPr>
      <w:rFonts w:eastAsiaTheme="minorEastAsia"/>
      <w:lang w:eastAsia="nb-NO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Fotnotetekst">
    <w:name w:val="footnote text"/>
    <w:basedOn w:val="Normal"/>
    <w:link w:val="FotnotetekstTegn"/>
    <w:semiHidden/>
    <w:rsid w:val="00A513EA"/>
    <w:pPr>
      <w:spacing w:before="0" w:line="240" w:lineRule="auto"/>
      <w:ind w:left="0" w:right="0"/>
    </w:pPr>
    <w:rPr>
      <w:rFonts w:ascii="Times New Roman" w:eastAsia="Times New Roman" w:hAnsi="Times New Roman" w:cs="Times New Roman"/>
      <w:sz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A513EA"/>
    <w:rPr>
      <w:rFonts w:ascii="Times New Roman" w:eastAsia="Times New Roman" w:hAnsi="Times New Roman" w:cs="Times New Roman"/>
      <w:sz w:val="20"/>
      <w:szCs w:val="20"/>
    </w:rPr>
  </w:style>
  <w:style w:type="character" w:styleId="Fotnotereferanse">
    <w:name w:val="footnote reference"/>
    <w:semiHidden/>
    <w:rsid w:val="00A513EA"/>
    <w:rPr>
      <w:vertAlign w:val="superscript"/>
    </w:rPr>
  </w:style>
  <w:style w:type="character" w:styleId="Fulgthyperkobling">
    <w:name w:val="FollowedHyperlink"/>
    <w:basedOn w:val="Standardskriftforavsnitt"/>
    <w:uiPriority w:val="99"/>
    <w:semiHidden/>
    <w:unhideWhenUsed/>
    <w:rsid w:val="00914328"/>
    <w:rPr>
      <w:color w:val="954F72" w:themeColor="followedHyperlink"/>
      <w:u w:val="single"/>
    </w:rPr>
  </w:style>
  <w:style w:type="table" w:styleId="Rutenettabelllys">
    <w:name w:val="Grid Table Light"/>
    <w:basedOn w:val="Vanligtabell"/>
    <w:uiPriority w:val="40"/>
    <w:rsid w:val="00F82443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Rutenettabell3uthevingsfarge1">
    <w:name w:val="Grid Table 3 Accent 1"/>
    <w:basedOn w:val="Vanligtabell"/>
    <w:uiPriority w:val="48"/>
    <w:rsid w:val="00F82443"/>
    <w:pPr>
      <w:spacing w:line="240" w:lineRule="auto"/>
    </w:pPr>
    <w:tblPr>
      <w:tblStyleRowBandSize w:val="1"/>
      <w:tblStyleColBandSize w:val="1"/>
      <w:tblBorders>
        <w:top w:val="single" w:sz="4" w:space="0" w:color="81CC93" w:themeColor="accent1" w:themeTint="99"/>
        <w:left w:val="single" w:sz="4" w:space="0" w:color="81CC93" w:themeColor="accent1" w:themeTint="99"/>
        <w:bottom w:val="single" w:sz="4" w:space="0" w:color="81CC93" w:themeColor="accent1" w:themeTint="99"/>
        <w:right w:val="single" w:sz="4" w:space="0" w:color="81CC93" w:themeColor="accent1" w:themeTint="99"/>
        <w:insideH w:val="single" w:sz="4" w:space="0" w:color="81CC93" w:themeColor="accent1" w:themeTint="99"/>
        <w:insideV w:val="single" w:sz="4" w:space="0" w:color="81CC93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EDB" w:themeFill="accent1" w:themeFillTint="33"/>
      </w:tcPr>
    </w:tblStylePr>
    <w:tblStylePr w:type="band1Horz">
      <w:tblPr/>
      <w:tcPr>
        <w:shd w:val="clear" w:color="auto" w:fill="D5EEDB" w:themeFill="accent1" w:themeFillTint="33"/>
      </w:tcPr>
    </w:tblStylePr>
    <w:tblStylePr w:type="neCell">
      <w:tblPr/>
      <w:tcPr>
        <w:tcBorders>
          <w:bottom w:val="single" w:sz="4" w:space="0" w:color="81CC93" w:themeColor="accent1" w:themeTint="99"/>
        </w:tcBorders>
      </w:tcPr>
    </w:tblStylePr>
    <w:tblStylePr w:type="nwCell">
      <w:tblPr/>
      <w:tcPr>
        <w:tcBorders>
          <w:bottom w:val="single" w:sz="4" w:space="0" w:color="81CC93" w:themeColor="accent1" w:themeTint="99"/>
        </w:tcBorders>
      </w:tcPr>
    </w:tblStylePr>
    <w:tblStylePr w:type="seCell">
      <w:tblPr/>
      <w:tcPr>
        <w:tcBorders>
          <w:top w:val="single" w:sz="4" w:space="0" w:color="81CC93" w:themeColor="accent1" w:themeTint="99"/>
        </w:tcBorders>
      </w:tcPr>
    </w:tblStylePr>
    <w:tblStylePr w:type="swCell">
      <w:tblPr/>
      <w:tcPr>
        <w:tcBorders>
          <w:top w:val="single" w:sz="4" w:space="0" w:color="81CC93" w:themeColor="accent1" w:themeTint="99"/>
        </w:tcBorders>
      </w:tcPr>
    </w:tblStylePr>
  </w:style>
  <w:style w:type="table" w:styleId="Rutenettabell3uthevingsfarge2">
    <w:name w:val="Grid Table 3 Accent 2"/>
    <w:basedOn w:val="Vanligtabell"/>
    <w:uiPriority w:val="48"/>
    <w:rsid w:val="00F82443"/>
    <w:pPr>
      <w:spacing w:line="240" w:lineRule="auto"/>
    </w:pPr>
    <w:tblPr>
      <w:tblStyleRowBandSize w:val="1"/>
      <w:tblStyleColBandSize w:val="1"/>
      <w:tblBorders>
        <w:top w:val="single" w:sz="4" w:space="0" w:color="6CAF8E" w:themeColor="accent2" w:themeTint="99"/>
        <w:left w:val="single" w:sz="4" w:space="0" w:color="6CAF8E" w:themeColor="accent2" w:themeTint="99"/>
        <w:bottom w:val="single" w:sz="4" w:space="0" w:color="6CAF8E" w:themeColor="accent2" w:themeTint="99"/>
        <w:right w:val="single" w:sz="4" w:space="0" w:color="6CAF8E" w:themeColor="accent2" w:themeTint="99"/>
        <w:insideH w:val="single" w:sz="4" w:space="0" w:color="6CAF8E" w:themeColor="accent2" w:themeTint="99"/>
        <w:insideV w:val="single" w:sz="4" w:space="0" w:color="6CAF8E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E4D9" w:themeFill="accent2" w:themeFillTint="33"/>
      </w:tcPr>
    </w:tblStylePr>
    <w:tblStylePr w:type="band1Horz">
      <w:tblPr/>
      <w:tcPr>
        <w:shd w:val="clear" w:color="auto" w:fill="CEE4D9" w:themeFill="accent2" w:themeFillTint="33"/>
      </w:tcPr>
    </w:tblStylePr>
    <w:tblStylePr w:type="neCell">
      <w:tblPr/>
      <w:tcPr>
        <w:tcBorders>
          <w:bottom w:val="single" w:sz="4" w:space="0" w:color="6CAF8E" w:themeColor="accent2" w:themeTint="99"/>
        </w:tcBorders>
      </w:tcPr>
    </w:tblStylePr>
    <w:tblStylePr w:type="nwCell">
      <w:tblPr/>
      <w:tcPr>
        <w:tcBorders>
          <w:bottom w:val="single" w:sz="4" w:space="0" w:color="6CAF8E" w:themeColor="accent2" w:themeTint="99"/>
        </w:tcBorders>
      </w:tcPr>
    </w:tblStylePr>
    <w:tblStylePr w:type="seCell">
      <w:tblPr/>
      <w:tcPr>
        <w:tcBorders>
          <w:top w:val="single" w:sz="4" w:space="0" w:color="6CAF8E" w:themeColor="accent2" w:themeTint="99"/>
        </w:tcBorders>
      </w:tcPr>
    </w:tblStylePr>
    <w:tblStylePr w:type="swCell">
      <w:tblPr/>
      <w:tcPr>
        <w:tcBorders>
          <w:top w:val="single" w:sz="4" w:space="0" w:color="6CAF8E" w:themeColor="accent2" w:themeTint="99"/>
        </w:tcBorders>
      </w:tcPr>
    </w:tblStylePr>
  </w:style>
  <w:style w:type="table" w:styleId="Rutenettabell4uthevingsfarge6">
    <w:name w:val="Grid Table 4 Accent 6"/>
    <w:basedOn w:val="Vanligtabell"/>
    <w:uiPriority w:val="49"/>
    <w:rsid w:val="00374F6B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Revisjon">
    <w:name w:val="Revision"/>
    <w:hidden/>
    <w:uiPriority w:val="99"/>
    <w:semiHidden/>
    <w:rsid w:val="00437A97"/>
    <w:pPr>
      <w:spacing w:before="0" w:line="240" w:lineRule="auto"/>
      <w:ind w:left="0" w:right="0"/>
    </w:pPr>
    <w:rPr>
      <w:szCs w:val="20"/>
    </w:rPr>
  </w:style>
  <w:style w:type="paragraph" w:customStyle="1" w:styleId="pf0">
    <w:name w:val="pf0"/>
    <w:basedOn w:val="Normal"/>
    <w:rsid w:val="00436A4B"/>
    <w:pPr>
      <w:spacing w:before="100" w:beforeAutospacing="1" w:after="100" w:afterAutospacing="1" w:line="240" w:lineRule="auto"/>
      <w:ind w:left="720" w:right="0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f01">
    <w:name w:val="cf01"/>
    <w:basedOn w:val="Standardskriftforavsnitt"/>
    <w:rsid w:val="00436A4B"/>
    <w:rPr>
      <w:rFonts w:ascii="Segoe UI" w:hAnsi="Segoe UI" w:cs="Segoe UI" w:hint="default"/>
      <w:sz w:val="18"/>
      <w:szCs w:val="18"/>
    </w:rPr>
  </w:style>
  <w:style w:type="character" w:customStyle="1" w:styleId="normaltextrun">
    <w:name w:val="normaltextrun"/>
    <w:basedOn w:val="Standardskriftforavsnitt"/>
    <w:rsid w:val="00E92AA1"/>
  </w:style>
  <w:style w:type="character" w:customStyle="1" w:styleId="eop">
    <w:name w:val="eop"/>
    <w:basedOn w:val="Standardskriftforavsnitt"/>
    <w:rsid w:val="00F91006"/>
  </w:style>
  <w:style w:type="paragraph" w:customStyle="1" w:styleId="paragraph">
    <w:name w:val="paragraph"/>
    <w:basedOn w:val="Normal"/>
    <w:rsid w:val="00F91006"/>
    <w:pPr>
      <w:suppressAutoHyphens/>
      <w:autoSpaceDN w:val="0"/>
      <w:spacing w:before="100" w:after="100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NormalWeb">
    <w:name w:val="Normal (Web)"/>
    <w:basedOn w:val="Normal"/>
    <w:uiPriority w:val="99"/>
    <w:semiHidden/>
    <w:unhideWhenUsed/>
    <w:rsid w:val="005873C0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22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8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hyperlink" Target="http://www.vegkart.no" TargetMode="External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hyperlink" Target="https://vegkart.atlas.vegvesen.no/" TargetMode="External"/><Relationship Id="rId47" Type="http://schemas.openxmlformats.org/officeDocument/2006/relationships/footer" Target="footer3.xml"/><Relationship Id="rId50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4.png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header" Target="header4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footer" Target="footer4.xml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header" Target="header3.xml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7.emf"/><Relationship Id="rId48" Type="http://schemas.openxmlformats.org/officeDocument/2006/relationships/header" Target="header5.xml"/><Relationship Id="rId8" Type="http://schemas.openxmlformats.org/officeDocument/2006/relationships/settings" Target="settings.xml"/><Relationship Id="rId51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hyperlink" Target="https://vegkart.atlas.vegvesen.no/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footer" Target="footer2.xml"/><Relationship Id="rId20" Type="http://schemas.openxmlformats.org/officeDocument/2006/relationships/image" Target="media/image5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reh\AppData\Local\Packages\Microsoft.MicrosoftEdge_8wekyb3d8bbwe\TempState\Downloads\Innlandet_fylkeskommune_dokumentmal.dot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B57A7310A9940DDAF1AB2A70CC3F5B0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147BFA5-65CF-4651-A66D-AA284C768C4B}"/>
      </w:docPartPr>
      <w:docPartBody>
        <w:p w:rsidR="00430944" w:rsidRDefault="00EF2AA2">
          <w:pPr>
            <w:pStyle w:val="4B57A7310A9940DDAF1AB2A70CC3F5B0"/>
          </w:pPr>
          <w:r w:rsidRPr="00343AA3">
            <w:rPr>
              <w:rStyle w:val="Plassholdertekst"/>
            </w:rPr>
            <w:t>Klikk eller trykk her for å skrive inn tekst.</w:t>
          </w:r>
        </w:p>
      </w:docPartBody>
    </w:docPart>
    <w:docPart>
      <w:docPartPr>
        <w:name w:val="E7F022376F6A4938924849B96924E452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AB3080E-D0E6-4E22-91F8-71C2E65FD75F}"/>
      </w:docPartPr>
      <w:docPartBody>
        <w:p w:rsidR="00EE55C1" w:rsidRDefault="00EE55C1" w:rsidP="00EE55C1">
          <w:pPr>
            <w:pStyle w:val="E7F022376F6A4938924849B96924E452"/>
          </w:pPr>
          <w:r w:rsidRPr="00225B5C">
            <w:rPr>
              <w:rStyle w:val="Plassholdertekst"/>
            </w:rPr>
            <w:t>[Tittel]</w:t>
          </w:r>
        </w:p>
      </w:docPartBody>
    </w:docPart>
    <w:docPart>
      <w:docPartPr>
        <w:name w:val="D4D85E9FC9F44B7BA2DA5C1D70089254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9D58D05-295C-4635-990E-9E8E9032707F}"/>
      </w:docPartPr>
      <w:docPartBody>
        <w:p w:rsidR="005D4219" w:rsidRDefault="006920B0" w:rsidP="006920B0">
          <w:pPr>
            <w:pStyle w:val="D4D85E9FC9F44B7BA2DA5C1D70089254"/>
          </w:pPr>
          <w:r w:rsidRPr="00225B5C">
            <w:rPr>
              <w:rStyle w:val="Plassholdertekst"/>
            </w:rPr>
            <w:t>[Dokumenttype]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3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AA2"/>
    <w:rsid w:val="00056E82"/>
    <w:rsid w:val="000700B3"/>
    <w:rsid w:val="00082095"/>
    <w:rsid w:val="000A3D17"/>
    <w:rsid w:val="000B48B7"/>
    <w:rsid w:val="000B540F"/>
    <w:rsid w:val="000E6CE9"/>
    <w:rsid w:val="000F6067"/>
    <w:rsid w:val="001159C7"/>
    <w:rsid w:val="00126788"/>
    <w:rsid w:val="00166774"/>
    <w:rsid w:val="00172978"/>
    <w:rsid w:val="00174A57"/>
    <w:rsid w:val="0018309E"/>
    <w:rsid w:val="00192930"/>
    <w:rsid w:val="001B5B69"/>
    <w:rsid w:val="001D4CCC"/>
    <w:rsid w:val="001E069E"/>
    <w:rsid w:val="00225FC9"/>
    <w:rsid w:val="00235E70"/>
    <w:rsid w:val="003229C5"/>
    <w:rsid w:val="003F6ACE"/>
    <w:rsid w:val="00430944"/>
    <w:rsid w:val="00465223"/>
    <w:rsid w:val="004734A4"/>
    <w:rsid w:val="00482968"/>
    <w:rsid w:val="004C0895"/>
    <w:rsid w:val="004D3D95"/>
    <w:rsid w:val="004E53A7"/>
    <w:rsid w:val="0051057D"/>
    <w:rsid w:val="00520755"/>
    <w:rsid w:val="00524881"/>
    <w:rsid w:val="00566097"/>
    <w:rsid w:val="005A6070"/>
    <w:rsid w:val="005D4219"/>
    <w:rsid w:val="005E44E4"/>
    <w:rsid w:val="005F6B13"/>
    <w:rsid w:val="00602C01"/>
    <w:rsid w:val="00622E73"/>
    <w:rsid w:val="0066013F"/>
    <w:rsid w:val="00662360"/>
    <w:rsid w:val="0068128F"/>
    <w:rsid w:val="00682367"/>
    <w:rsid w:val="006920B0"/>
    <w:rsid w:val="006E3B1A"/>
    <w:rsid w:val="006F1352"/>
    <w:rsid w:val="007252D5"/>
    <w:rsid w:val="00781C2F"/>
    <w:rsid w:val="007B1367"/>
    <w:rsid w:val="007C1664"/>
    <w:rsid w:val="007D4C0D"/>
    <w:rsid w:val="007D4F83"/>
    <w:rsid w:val="00820EA7"/>
    <w:rsid w:val="00833B95"/>
    <w:rsid w:val="008624C6"/>
    <w:rsid w:val="008733C8"/>
    <w:rsid w:val="008A358B"/>
    <w:rsid w:val="008A4FD5"/>
    <w:rsid w:val="008D1193"/>
    <w:rsid w:val="008E69B2"/>
    <w:rsid w:val="008F6EBD"/>
    <w:rsid w:val="00902A70"/>
    <w:rsid w:val="009212E7"/>
    <w:rsid w:val="00954827"/>
    <w:rsid w:val="00955634"/>
    <w:rsid w:val="00977A61"/>
    <w:rsid w:val="0099005B"/>
    <w:rsid w:val="00992A5A"/>
    <w:rsid w:val="009B2E5D"/>
    <w:rsid w:val="009C16BC"/>
    <w:rsid w:val="009D4792"/>
    <w:rsid w:val="009F5490"/>
    <w:rsid w:val="009F7DAE"/>
    <w:rsid w:val="00A16810"/>
    <w:rsid w:val="00A34BF2"/>
    <w:rsid w:val="00A50DD6"/>
    <w:rsid w:val="00AA4E58"/>
    <w:rsid w:val="00AE05D8"/>
    <w:rsid w:val="00AF19B0"/>
    <w:rsid w:val="00B668EB"/>
    <w:rsid w:val="00B91C35"/>
    <w:rsid w:val="00BD4AD6"/>
    <w:rsid w:val="00BE214C"/>
    <w:rsid w:val="00BF6C1A"/>
    <w:rsid w:val="00CE01F2"/>
    <w:rsid w:val="00CE493A"/>
    <w:rsid w:val="00D600F6"/>
    <w:rsid w:val="00D92E11"/>
    <w:rsid w:val="00DA3260"/>
    <w:rsid w:val="00DB3882"/>
    <w:rsid w:val="00DE1AF7"/>
    <w:rsid w:val="00DF48ED"/>
    <w:rsid w:val="00DF50DF"/>
    <w:rsid w:val="00E37390"/>
    <w:rsid w:val="00E41B07"/>
    <w:rsid w:val="00E41E68"/>
    <w:rsid w:val="00E5130F"/>
    <w:rsid w:val="00E56A44"/>
    <w:rsid w:val="00E91D88"/>
    <w:rsid w:val="00EE55C1"/>
    <w:rsid w:val="00EE7318"/>
    <w:rsid w:val="00EF2AA2"/>
    <w:rsid w:val="00F02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920B0"/>
    <w:rPr>
      <w:color w:val="808080"/>
    </w:rPr>
  </w:style>
  <w:style w:type="paragraph" w:customStyle="1" w:styleId="4B57A7310A9940DDAF1AB2A70CC3F5B0">
    <w:name w:val="4B57A7310A9940DDAF1AB2A70CC3F5B0"/>
  </w:style>
  <w:style w:type="paragraph" w:customStyle="1" w:styleId="E7F022376F6A4938924849B96924E452">
    <w:name w:val="E7F022376F6A4938924849B96924E452"/>
    <w:rsid w:val="00EE55C1"/>
  </w:style>
  <w:style w:type="paragraph" w:customStyle="1" w:styleId="D4D85E9FC9F44B7BA2DA5C1D70089254">
    <w:name w:val="D4D85E9FC9F44B7BA2DA5C1D70089254"/>
    <w:rsid w:val="006920B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nlandet fylkeskommun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3E9B55"/>
      </a:accent1>
      <a:accent2>
        <a:srgbClr val="2F5743"/>
      </a:accent2>
      <a:accent3>
        <a:srgbClr val="D3CFC9"/>
      </a:accent3>
      <a:accent4>
        <a:srgbClr val="F3F0ED"/>
      </a:accent4>
      <a:accent5>
        <a:srgbClr val="5F0001"/>
      </a:accent5>
      <a:accent6>
        <a:srgbClr val="70AD47"/>
      </a:accent6>
      <a:hlink>
        <a:srgbClr val="0563C1"/>
      </a:hlink>
      <a:folHlink>
        <a:srgbClr val="954F72"/>
      </a:folHlink>
    </a:clrScheme>
    <a:fontScheme name="Innlandet fylkeskommune">
      <a:majorFont>
        <a:latin typeface="Roboto"/>
        <a:ea typeface=""/>
        <a:cs typeface=""/>
      </a:majorFont>
      <a:minorFont>
        <a:latin typeface="Robot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05476afe-8bef-49c8-a283-a493477f5dcc" xsi:nil="true"/>
    <Dato xmlns="05476afe-8bef-49c8-a283-a493477f5dcc" xsi:nil="true"/>
    <TaxCatchAll xmlns="8a1586c3-c249-417c-9e47-c5913d3141cb" xsi:nil="true"/>
    <lcf76f155ced4ddcb4097134ff3c332f xmlns="05476afe-8bef-49c8-a283-a493477f5dcc">
      <Terms xmlns="http://schemas.microsoft.com/office/infopath/2007/PartnerControls"/>
    </lcf76f155ced4ddcb4097134ff3c332f>
    <https_x003a__x002f__x002f_innlandetfylke_x002e_no_x002f_tjenester_x002f_veg_x002d_og_x002d_trafikk_x002f_fylkesveger_x002f_for_x002d_entreprenorer_x002f_ xmlns="05476afe-8bef-49c8-a283-a493477f5dcc" xsi:nil="true"/>
    <Prognoseendring xmlns="05476afe-8bef-49c8-a283-a493477f5dcc">true</Prognoseendring>
    <Status xmlns="05476afe-8bef-49c8-a283-a493477f5dcc" xsi:nil="true"/>
    <Sortering xmlns="05476afe-8bef-49c8-a283-a493477f5dcc" xsi:nil="true"/>
    <m_x00f8_tereferat xmlns="05476afe-8bef-49c8-a283-a493477f5dcc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D73AD5766E1849A018467F155D94B6" ma:contentTypeVersion="28" ma:contentTypeDescription="Opprett et nytt dokument." ma:contentTypeScope="" ma:versionID="feb6131fc2fc6db1b76cf4019367a3e9">
  <xsd:schema xmlns:xsd="http://www.w3.org/2001/XMLSchema" xmlns:xs="http://www.w3.org/2001/XMLSchema" xmlns:p="http://schemas.microsoft.com/office/2006/metadata/properties" xmlns:ns2="05476afe-8bef-49c8-a283-a493477f5dcc" xmlns:ns3="8a1586c3-c249-417c-9e47-c5913d3141cb" targetNamespace="http://schemas.microsoft.com/office/2006/metadata/properties" ma:root="true" ma:fieldsID="a24ba115296d6980db5247c88e1e1474" ns2:_="" ns3:_="">
    <xsd:import namespace="05476afe-8bef-49c8-a283-a493477f5dcc"/>
    <xsd:import namespace="8a1586c3-c249-417c-9e47-c5913d3141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2:Dato" minOccurs="0"/>
                <xsd:element ref="ns2:lcf76f155ced4ddcb4097134ff3c332f" minOccurs="0"/>
                <xsd:element ref="ns3:TaxCatchAll" minOccurs="0"/>
                <xsd:element ref="ns2:https_x003a__x002f__x002f_innlandetfylke_x002e_no_x002f_tjenester_x002f_veg_x002d_og_x002d_trafikk_x002f_fylkesveger_x002f_for_x002d_entreprenorer_x002f_" minOccurs="0"/>
                <xsd:element ref="ns2:Prognoseendring" minOccurs="0"/>
                <xsd:element ref="ns2:MediaServiceObjectDetectorVersions" minOccurs="0"/>
                <xsd:element ref="ns2:MediaServiceSearchProperties" minOccurs="0"/>
                <xsd:element ref="ns2:Status" minOccurs="0"/>
                <xsd:element ref="ns2:Sortering" minOccurs="0"/>
                <xsd:element ref="ns2:MediaServiceBillingMetadata" minOccurs="0"/>
                <xsd:element ref="ns2:m_x00f8_terefera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476afe-8bef-49c8-a283-a493477f5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Godkjenningsstatus" ma:internalName="Godkjenningsstatus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Dato" ma:index="22" nillable="true" ma:displayName="Dato" ma:description="Dato" ma:format="DateOnly" ma:internalName="Dato">
      <xsd:simpleType>
        <xsd:restriction base="dms:DateTime"/>
      </xsd:simpleType>
    </xsd:element>
    <xsd:element name="lcf76f155ced4ddcb4097134ff3c332f" ma:index="24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https_x003a__x002f__x002f_innlandetfylke_x002e_no_x002f_tjenester_x002f_veg_x002d_og_x002d_trafikk_x002f_fylkesveger_x002f_for_x002d_entreprenorer_x002f_" ma:index="26" nillable="true" ma:displayName="https://innlandetfylke.no/tjenester/veg-og-trafikk/fylkesveger/for-entreprenorer/" ma:description="https://innlandetfylke.no/tjenester/veg-og-trafikk/fylkesveger/for-entreprenorer/" ma:format="Dropdown" ma:internalName="https_x003a__x002f__x002f_innlandetfylke_x002e_no_x002f_tjenester_x002f_veg_x002d_og_x002d_trafikk_x002f_fylkesveger_x002f_for_x002d_entreprenorer_x002f_">
      <xsd:simpleType>
        <xsd:restriction base="dms:Text">
          <xsd:maxLength value="255"/>
        </xsd:restriction>
      </xsd:simpleType>
    </xsd:element>
    <xsd:element name="Prognoseendring" ma:index="27" nillable="true" ma:displayName="Prognoseendring" ma:default="1" ma:format="Dropdown" ma:internalName="Prognoseendring">
      <xsd:simpleType>
        <xsd:restriction base="dms:Boolean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tatus" ma:index="30" nillable="true" ma:displayName="Status" ma:format="Dropdown" ma:internalName="Status">
      <xsd:simpleType>
        <xsd:restriction base="dms:Choice">
          <xsd:enumeration value="Under arbeid"/>
          <xsd:enumeration value="Sendt ut"/>
          <xsd:enumeration value="Avvist"/>
          <xsd:enumeration value="Godkjent"/>
          <xsd:enumeration value="Klar"/>
        </xsd:restriction>
      </xsd:simpleType>
    </xsd:element>
    <xsd:element name="Sortering" ma:index="31" nillable="true" ma:displayName="Sortering" ma:format="Dropdown" ma:internalName="Sortering">
      <xsd:simpleType>
        <xsd:restriction base="dms:Text">
          <xsd:maxLength value="255"/>
        </xsd:restriction>
      </xsd:simpleType>
    </xsd:element>
    <xsd:element name="MediaServiceBillingMetadata" ma:index="3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_x00f8_tereferat" ma:index="33" nillable="true" ma:displayName="møtereferat" ma:format="Dropdown" ma:internalName="m_x00f8_tereferat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1586c3-c249-417c-9e47-c5913d3141cb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d2a9b07-20c5-40b9-a0a4-42945db5b955}" ma:internalName="TaxCatchAll" ma:showField="CatchAllData" ma:web="8a1586c3-c249-417c-9e47-c5913d3141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root>
  <tittel> Vinterplan</tittel>
  <doktyp>Planer</doktyp>
</root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E5EE2E3-40F0-44CD-A706-911CBEA1E75E}">
  <ds:schemaRefs>
    <ds:schemaRef ds:uri="http://schemas.microsoft.com/office/2006/metadata/properties"/>
    <ds:schemaRef ds:uri="http://schemas.microsoft.com/office/infopath/2007/PartnerControls"/>
    <ds:schemaRef ds:uri="05476afe-8bef-49c8-a283-a493477f5dcc"/>
    <ds:schemaRef ds:uri="8a1586c3-c249-417c-9e47-c5913d3141cb"/>
  </ds:schemaRefs>
</ds:datastoreItem>
</file>

<file path=customXml/itemProps2.xml><?xml version="1.0" encoding="utf-8"?>
<ds:datastoreItem xmlns:ds="http://schemas.openxmlformats.org/officeDocument/2006/customXml" ds:itemID="{D6B7EF06-36D0-4CEC-9746-55DB569AF9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5476afe-8bef-49c8-a283-a493477f5dcc"/>
    <ds:schemaRef ds:uri="8a1586c3-c249-417c-9e47-c5913d3141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F9B369B-CCEA-4D8F-9E4F-1534FE2AD680}">
  <ds:schemaRefs/>
</ds:datastoreItem>
</file>

<file path=customXml/itemProps4.xml><?xml version="1.0" encoding="utf-8"?>
<ds:datastoreItem xmlns:ds="http://schemas.openxmlformats.org/officeDocument/2006/customXml" ds:itemID="{DB972797-9D0E-4987-AE07-DBAEDE90643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8AD2658-07A4-4F42-91CB-A45FD656005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Innlandet_fylkeskommune_dokumentmal</Template>
  <TotalTime>3323</TotalTime>
  <Pages>89</Pages>
  <Words>9710</Words>
  <Characters>51466</Characters>
  <Application>Microsoft Office Word</Application>
  <DocSecurity>0</DocSecurity>
  <Lines>428</Lines>
  <Paragraphs>122</Paragraphs>
  <ScaleCrop>false</ScaleCrop>
  <Company/>
  <LinksUpToDate>false</LinksUpToDate>
  <CharactersWithSpaces>61054</CharactersWithSpaces>
  <SharedDoc>false</SharedDoc>
  <HLinks>
    <vt:vector size="204" baseType="variant">
      <vt:variant>
        <vt:i4>6553617</vt:i4>
      </vt:variant>
      <vt:variant>
        <vt:i4>195</vt:i4>
      </vt:variant>
      <vt:variant>
        <vt:i4>0</vt:i4>
      </vt:variant>
      <vt:variant>
        <vt:i4>5</vt:i4>
      </vt:variant>
      <vt:variant>
        <vt:lpwstr>https://vegkart.atlas.vegvesen.no/</vt:lpwstr>
      </vt:variant>
      <vt:variant>
        <vt:lpwstr>/@179563,6777938,7/hva:hva%5B0%5D%5Bcategory%5D%5Btype%5D=enum&amp;hva%5B0%5D%5Bcategory%5D%5Bid%5D=11216&amp;hva%5B0%5D%5BabsoluteIntervals%5D=false&amp;hva%5B0%5D%5Bid%5D=912/hvor:kontraktsomrade%5B0%5D=3409%20VALDRES%202027-2031</vt:lpwstr>
      </vt:variant>
      <vt:variant>
        <vt:i4>7209069</vt:i4>
      </vt:variant>
      <vt:variant>
        <vt:i4>192</vt:i4>
      </vt:variant>
      <vt:variant>
        <vt:i4>0</vt:i4>
      </vt:variant>
      <vt:variant>
        <vt:i4>5</vt:i4>
      </vt:variant>
      <vt:variant>
        <vt:lpwstr>http://www.vegkart.no/</vt:lpwstr>
      </vt:variant>
      <vt:variant>
        <vt:lpwstr/>
      </vt:variant>
      <vt:variant>
        <vt:i4>2490453</vt:i4>
      </vt:variant>
      <vt:variant>
        <vt:i4>189</vt:i4>
      </vt:variant>
      <vt:variant>
        <vt:i4>0</vt:i4>
      </vt:variant>
      <vt:variant>
        <vt:i4>5</vt:i4>
      </vt:variant>
      <vt:variant>
        <vt:lpwstr>https://vegkart.atlas.vegvesen.no/</vt:lpwstr>
      </vt:variant>
      <vt:variant>
        <vt:lpwstr>/@179563,6777938,7/hva:hva%5B0%5D%5Bcategory%5D%5Btype%5D=interval&amp;hva%5B0%5D%5Bcategory%5D%5Bid%5D=9806&amp;hva%5B0%5D%5Bintervals%5D%5B0%5D=0&amp;hva%5B0%5D%5Bintervals%5D%5B1%5D=1&amp;hva%5B0%5D%5Bintervals%5D%5B2%5D=2&amp;hva%5B0%5D%5Bintervals%5D%5B3%5D=3&amp;hva%5B0%5D%5Bintervals%5D%5B4%5D=4&amp;hva%5B0%5D%5Bintervals%5D%5B5%5D=5&amp;hva%5B0%5D%5Bintervals%5D%5B6%5D=6&amp;hva%5B0%5D%5Bintervals%5D%5B7%5D=7&amp;hva%5B0%5D%5Bintervals%5D%5B8%5D=8&amp;hva%5B0%5D%5Bintervals%5D%5B9%5D=9&amp;hva%5B0%5D%5Bintervals%5D%5B10%5D=10&amp;hva%5B0%5D%5Bintervals%5D%5B11%5D=11&amp;hva%5B0%5D%5Bintervals%5D%5B12%5D=12&amp;hva%5B0%5D%5Bintervals%5D%5B13%5D=13&amp;hva%5B0%5D%5Bintervals%5D%5B14%5D=14&amp;hva%5B0%5D%5Bintervals%5D%5B15%5D=15&amp;hva%5B0%5D%5Bintervals%5D%5B16%5D=16&amp;hva%5B0%5D%5Bintervals%5D%5B17%5D=17&amp;hva%5B0%5D%5Bintervals%5D%5B18%5D=18&amp;hva%5B0%5D%5Bintervals%5D%5B19%5D=19&amp;hva%5B0%5D%5Bintervals%5D%5B20%5D=99&amp;hva%5B0%5D%5BabsoluteIntervals%5D=false&amp;hva%5B0%5D%5Bid%5D=857/hvor:kontraktsomrade%5B0%5D=3409%20VALDRES%202027-2031</vt:lpwstr>
      </vt:variant>
      <vt:variant>
        <vt:i4>1310779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_Toc238736214</vt:lpwstr>
      </vt:variant>
      <vt:variant>
        <vt:i4>1310779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_Toc238736213</vt:lpwstr>
      </vt:variant>
      <vt:variant>
        <vt:i4>1310779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_Toc238736212</vt:lpwstr>
      </vt:variant>
      <vt:variant>
        <vt:i4>1310779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_Toc238736211</vt:lpwstr>
      </vt:variant>
      <vt:variant>
        <vt:i4>1310779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_Toc238736210</vt:lpwstr>
      </vt:variant>
      <vt:variant>
        <vt:i4>1376315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_Toc238736209</vt:lpwstr>
      </vt:variant>
      <vt:variant>
        <vt:i4>1376315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_Toc238736208</vt:lpwstr>
      </vt:variant>
      <vt:variant>
        <vt:i4>1376315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_Toc238736207</vt:lpwstr>
      </vt:variant>
      <vt:variant>
        <vt:i4>1376315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_Toc238736206</vt:lpwstr>
      </vt:variant>
      <vt:variant>
        <vt:i4>1376315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_Toc238736205</vt:lpwstr>
      </vt:variant>
      <vt:variant>
        <vt:i4>1376315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_Toc238736204</vt:lpwstr>
      </vt:variant>
      <vt:variant>
        <vt:i4>1376315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_Toc238736203</vt:lpwstr>
      </vt:variant>
      <vt:variant>
        <vt:i4>1376315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_Toc238736202</vt:lpwstr>
      </vt:variant>
      <vt:variant>
        <vt:i4>1376315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_Toc238736201</vt:lpwstr>
      </vt:variant>
      <vt:variant>
        <vt:i4>1376315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_Toc238736200</vt:lpwstr>
      </vt:variant>
      <vt:variant>
        <vt:i4>1835064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_Toc238736199</vt:lpwstr>
      </vt:variant>
      <vt:variant>
        <vt:i4>1835064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_Toc238736198</vt:lpwstr>
      </vt:variant>
      <vt:variant>
        <vt:i4>1835064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_Toc238736197</vt:lpwstr>
      </vt:variant>
      <vt:variant>
        <vt:i4>1835064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_Toc238736196</vt:lpwstr>
      </vt:variant>
      <vt:variant>
        <vt:i4>1835064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_Toc238736195</vt:lpwstr>
      </vt:variant>
      <vt:variant>
        <vt:i4>1835064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_Toc238736194</vt:lpwstr>
      </vt:variant>
      <vt:variant>
        <vt:i4>1835064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_Toc238736193</vt:lpwstr>
      </vt:variant>
      <vt:variant>
        <vt:i4>1835064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_Toc238736192</vt:lpwstr>
      </vt:variant>
      <vt:variant>
        <vt:i4>1835064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_Toc238736191</vt:lpwstr>
      </vt:variant>
      <vt:variant>
        <vt:i4>1835064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_Toc238736190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_Toc238736189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_Toc238736188</vt:lpwstr>
      </vt:variant>
      <vt:variant>
        <vt:i4>1900600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_Toc238736187</vt:lpwstr>
      </vt:variant>
      <vt:variant>
        <vt:i4>1900600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_Toc238736186</vt:lpwstr>
      </vt:variant>
      <vt:variant>
        <vt:i4>1900600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_Toc238736185</vt:lpwstr>
      </vt:variant>
      <vt:variant>
        <vt:i4>1900600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_Toc238736184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Rehder Ann-Kristin</dc:creator>
  <cp:keywords/>
  <dc:description/>
  <cp:lastModifiedBy>Sandbakken, Sondre Mørdre</cp:lastModifiedBy>
  <cp:revision>1775</cp:revision>
  <cp:lastPrinted>2020-03-24T14:02:00Z</cp:lastPrinted>
  <dcterms:created xsi:type="dcterms:W3CDTF">2020-03-24T14:00:00Z</dcterms:created>
  <dcterms:modified xsi:type="dcterms:W3CDTF">2026-09-03T10:18:00Z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5fbf486-f09d-4a86-8810-b4add863c98a_Enabled">
    <vt:lpwstr>True</vt:lpwstr>
  </property>
  <property fmtid="{D5CDD505-2E9C-101B-9397-08002B2CF9AE}" pid="3" name="MSIP_Label_e5fbf486-f09d-4a86-8810-b4add863c98a_SiteId">
    <vt:lpwstr>38856954-ed55-49f7-8bdd-738ffbbfd390</vt:lpwstr>
  </property>
  <property fmtid="{D5CDD505-2E9C-101B-9397-08002B2CF9AE}" pid="4" name="MSIP_Label_e5fbf486-f09d-4a86-8810-b4add863c98a_Owner">
    <vt:lpwstr>ANNREH@vegvesen.no</vt:lpwstr>
  </property>
  <property fmtid="{D5CDD505-2E9C-101B-9397-08002B2CF9AE}" pid="5" name="MSIP_Label_e5fbf486-f09d-4a86-8810-b4add863c98a_SetDate">
    <vt:lpwstr>2019-07-31T11:03:52.7815703Z</vt:lpwstr>
  </property>
  <property fmtid="{D5CDD505-2E9C-101B-9397-08002B2CF9AE}" pid="6" name="MSIP_Label_e5fbf486-f09d-4a86-8810-b4add863c98a_Name">
    <vt:lpwstr>Public</vt:lpwstr>
  </property>
  <property fmtid="{D5CDD505-2E9C-101B-9397-08002B2CF9AE}" pid="7" name="MSIP_Label_e5fbf486-f09d-4a86-8810-b4add863c98a_Application">
    <vt:lpwstr>Microsoft Azure Information Protection</vt:lpwstr>
  </property>
  <property fmtid="{D5CDD505-2E9C-101B-9397-08002B2CF9AE}" pid="8" name="MSIP_Label_e5fbf486-f09d-4a86-8810-b4add863c98a_ActionId">
    <vt:lpwstr>d632dbe2-7db9-4d0e-b7ae-9fa8b25b211d</vt:lpwstr>
  </property>
  <property fmtid="{D5CDD505-2E9C-101B-9397-08002B2CF9AE}" pid="9" name="MSIP_Label_e5fbf486-f09d-4a86-8810-b4add863c98a_Extended_MSFT_Method">
    <vt:lpwstr>Manual</vt:lpwstr>
  </property>
  <property fmtid="{D5CDD505-2E9C-101B-9397-08002B2CF9AE}" pid="10" name="Sensitivity">
    <vt:lpwstr>Public</vt:lpwstr>
  </property>
  <property fmtid="{D5CDD505-2E9C-101B-9397-08002B2CF9AE}" pid="11" name="ContentTypeId">
    <vt:lpwstr>0x01010063D73AD5766E1849A018467F155D94B6</vt:lpwstr>
  </property>
  <property fmtid="{D5CDD505-2E9C-101B-9397-08002B2CF9AE}" pid="12" name="MediaServiceImageTags">
    <vt:lpwstr/>
  </property>
</Properties>
</file>