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A0B759" w14:textId="77777777" w:rsidR="004B1208" w:rsidRDefault="004B1208" w:rsidP="00475522">
      <w:pPr>
        <w:ind w:left="0"/>
      </w:pPr>
    </w:p>
    <w:tbl>
      <w:tblPr>
        <w:tblpPr w:leftFromText="142" w:rightFromText="142" w:vertAnchor="page" w:horzAnchor="margin" w:tblpXSpec="center" w:tblpY="1711"/>
        <w:tblW w:w="104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90"/>
      </w:tblGrid>
      <w:tr w:rsidR="007821C8" w14:paraId="14994C4C" w14:textId="77777777" w:rsidTr="007821C8">
        <w:trPr>
          <w:trHeight w:val="2052"/>
        </w:trPr>
        <w:tc>
          <w:tcPr>
            <w:tcW w:w="10490" w:type="dxa"/>
            <w:vAlign w:val="bottom"/>
          </w:tcPr>
          <w:p w14:paraId="72BB4029" w14:textId="56E02F3B" w:rsidR="007821C8" w:rsidRPr="007821C8" w:rsidRDefault="00FA0701" w:rsidP="007821C8">
            <w:pPr>
              <w:pStyle w:val="Tittel"/>
              <w:rPr>
                <w:sz w:val="48"/>
                <w:szCs w:val="48"/>
              </w:rPr>
            </w:pPr>
            <w:r>
              <w:rPr>
                <w:b/>
              </w:rPr>
              <w:t>D2-</w:t>
            </w:r>
            <w:r w:rsidR="00014DBB">
              <w:rPr>
                <w:b/>
              </w:rPr>
              <w:t>P</w:t>
            </w:r>
            <w:r w:rsidR="00EE21A9">
              <w:rPr>
                <w:b/>
              </w:rPr>
              <w:t>4</w:t>
            </w:r>
            <w:r>
              <w:rPr>
                <w:b/>
              </w:rPr>
              <w:t>-</w:t>
            </w:r>
            <w:sdt>
              <w:sdtPr>
                <w:rPr>
                  <w:b/>
                </w:rPr>
                <w:alias w:val="Tittel"/>
                <w:tag w:val="Tittel"/>
                <w:id w:val="-1454546661"/>
                <w:placeholder>
                  <w:docPart w:val="E7F022376F6A4938924849B96924E452"/>
                </w:placeholder>
                <w:dataBinding w:xpath="/root[1]/tittel[1]" w:storeItemID="{0F9B369B-CCEA-4D8F-9E4F-1534FE2AD680}"/>
                <w:text w:multiLine="1"/>
              </w:sdtPr>
              <w:sdtEndPr/>
              <w:sdtContent>
                <w:r w:rsidR="003E72C6" w:rsidRPr="003E72C6">
                  <w:rPr>
                    <w:b/>
                  </w:rPr>
                  <w:t xml:space="preserve"> </w:t>
                </w:r>
                <w:r w:rsidR="00014DBB">
                  <w:rPr>
                    <w:b/>
                  </w:rPr>
                  <w:t>Vinterplan</w:t>
                </w:r>
              </w:sdtContent>
            </w:sdt>
          </w:p>
        </w:tc>
      </w:tr>
    </w:tbl>
    <w:p w14:paraId="174FD374" w14:textId="1E973335" w:rsidR="00476128" w:rsidRPr="003C2C69" w:rsidRDefault="00FE7EEE" w:rsidP="00C20FC0">
      <w:pPr>
        <w:tabs>
          <w:tab w:val="left" w:pos="7300"/>
        </w:tabs>
        <w:ind w:left="0"/>
        <w:rPr>
          <w:rFonts w:eastAsia="Calibri" w:cs="Calibri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6" behindDoc="0" locked="0" layoutInCell="1" allowOverlap="1" wp14:anchorId="27F1ED9F" wp14:editId="1A8D1912">
            <wp:simplePos x="0" y="0"/>
            <wp:positionH relativeFrom="margin">
              <wp:posOffset>-104775</wp:posOffset>
            </wp:positionH>
            <wp:positionV relativeFrom="topMargin">
              <wp:posOffset>521970</wp:posOffset>
            </wp:positionV>
            <wp:extent cx="1625600" cy="506264"/>
            <wp:effectExtent l="0" t="0" r="0" b="0"/>
            <wp:wrapNone/>
            <wp:docPr id="29" name="Bil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ogogo.e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506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2C69" w:rsidRPr="003C2C69">
        <w:rPr>
          <w:b/>
          <w:sz w:val="28"/>
          <w:szCs w:val="30"/>
          <w:lang w:eastAsia="nb-NO"/>
        </w:rPr>
        <w:t xml:space="preserve">Driftskontrakt veg – </w:t>
      </w:r>
      <w:r w:rsidR="00C20FC0">
        <w:rPr>
          <w:b/>
          <w:sz w:val="28"/>
          <w:szCs w:val="30"/>
          <w:lang w:eastAsia="nb-NO"/>
        </w:rPr>
        <w:t>3406 Solør 2027-2033</w:t>
      </w:r>
      <w:r w:rsidR="00C20FC0">
        <w:rPr>
          <w:b/>
          <w:sz w:val="28"/>
          <w:szCs w:val="30"/>
          <w:lang w:eastAsia="nb-NO"/>
        </w:rPr>
        <w:tab/>
      </w:r>
    </w:p>
    <w:p w14:paraId="3000FBDF" w14:textId="4E5B1560" w:rsidR="0092583F" w:rsidRDefault="0092583F" w:rsidP="007821C8">
      <w:pPr>
        <w:ind w:left="0"/>
        <w:rPr>
          <w:b/>
          <w:i/>
          <w:sz w:val="24"/>
          <w:szCs w:val="30"/>
          <w:lang w:eastAsia="nb-NO"/>
        </w:rPr>
      </w:pPr>
    </w:p>
    <w:sdt>
      <w:sdtPr>
        <w:id w:val="948745477"/>
        <w:docPartObj>
          <w:docPartGallery w:val="Cover Pages"/>
          <w:docPartUnique/>
        </w:docPartObj>
      </w:sdtPr>
      <w:sdtEndPr/>
      <w:sdtContent>
        <w:p w14:paraId="178478B2" w14:textId="64085DBD" w:rsidR="004D577D" w:rsidRPr="00744832" w:rsidRDefault="004D577D" w:rsidP="007821C8">
          <w:pPr>
            <w:ind w:left="0"/>
            <w:rPr>
              <w:b/>
              <w:color w:val="FF0000"/>
            </w:rPr>
          </w:pPr>
        </w:p>
        <w:sdt>
          <w:sdtPr>
            <w:id w:val="-1441446914"/>
            <w:lock w:val="contentLocked"/>
            <w:placeholder>
              <w:docPart w:val="4B57A7310A9940DDAF1AB2A70CC3F5B0"/>
            </w:placeholder>
            <w:group/>
          </w:sdtPr>
          <w:sdtEndPr/>
          <w:sdtContent>
            <w:p w14:paraId="501709F9" w14:textId="77777777" w:rsidR="007D3CCD" w:rsidRDefault="007D3CCD">
              <w:r>
                <w:rPr>
                  <w:noProof/>
                </w:rPr>
                <w:drawing>
                  <wp:anchor distT="0" distB="0" distL="114300" distR="114300" simplePos="0" relativeHeight="251658244" behindDoc="1" locked="0" layoutInCell="1" allowOverlap="1" wp14:anchorId="609DE5CF" wp14:editId="24861762">
                    <wp:simplePos x="0" y="0"/>
                    <wp:positionH relativeFrom="page">
                      <wp:posOffset>0</wp:posOffset>
                    </wp:positionH>
                    <wp:positionV relativeFrom="page">
                      <wp:posOffset>3124200</wp:posOffset>
                    </wp:positionV>
                    <wp:extent cx="7563600" cy="7569437"/>
                    <wp:effectExtent l="0" t="0" r="0" b="0"/>
                    <wp:wrapNone/>
                    <wp:docPr id="7" name="Bilde 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forside.emf"/>
                            <pic:cNvPicPr/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563600" cy="756943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w:r>
            </w:p>
          </w:sdtContent>
        </w:sdt>
      </w:sdtContent>
    </w:sdt>
    <w:p w14:paraId="1EE66FF9" w14:textId="77777777" w:rsidR="00B758E5" w:rsidRDefault="00B758E5"/>
    <w:p w14:paraId="0962671F" w14:textId="77777777" w:rsidR="00C75825" w:rsidRDefault="00DB0D1A">
      <w:pPr>
        <w:spacing w:after="160" w:line="259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473BD4A1" wp14:editId="5D591002">
                <wp:simplePos x="0" y="0"/>
                <wp:positionH relativeFrom="column">
                  <wp:posOffset>2108584</wp:posOffset>
                </wp:positionH>
                <wp:positionV relativeFrom="page">
                  <wp:posOffset>808074</wp:posOffset>
                </wp:positionV>
                <wp:extent cx="3836035" cy="313690"/>
                <wp:effectExtent l="0" t="0" r="12065" b="10160"/>
                <wp:wrapNone/>
                <wp:docPr id="4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6035" cy="313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B9BCC" w14:textId="017C51CA" w:rsidR="00F82443" w:rsidRDefault="008D1732" w:rsidP="001358CF">
                            <w:pPr>
                              <w:jc w:val="right"/>
                              <w:rPr>
                                <w:b/>
                                <w:lang w:val="nn-NO"/>
                              </w:rPr>
                            </w:pPr>
                            <w:sdt>
                              <w:sdtPr>
                                <w:rPr>
                                  <w:b/>
                                  <w:lang w:val="nn-NO"/>
                                </w:rPr>
                                <w:alias w:val="Dokumenttype"/>
                                <w:tag w:val="Dokumenttype"/>
                                <w:id w:val="-203637946"/>
                                <w:placeholder>
                                  <w:docPart w:val="D4D85E9FC9F44B7BA2DA5C1D70089254"/>
                                </w:placeholder>
                                <w:dataBinding w:xpath="/root[1]/doktyp[1]" w:storeItemID="{0F9B369B-CCEA-4D8F-9E4F-1534FE2AD680}"/>
                                <w:text w:multiLine="1"/>
                              </w:sdtPr>
                              <w:sdtEndPr/>
                              <w:sdtContent>
                                <w:r w:rsidR="00F82443">
                                  <w:rPr>
                                    <w:b/>
                                    <w:lang w:val="nn-NO"/>
                                  </w:rPr>
                                  <w:t>Planer</w:t>
                                </w:r>
                              </w:sdtContent>
                            </w:sdt>
                          </w:p>
                          <w:p w14:paraId="66547B41" w14:textId="7A97317A" w:rsidR="00F82443" w:rsidRPr="00FA0701" w:rsidRDefault="00F82443" w:rsidP="001358CF">
                            <w:pPr>
                              <w:jc w:val="right"/>
                              <w:rPr>
                                <w:b/>
                                <w:lang w:val="nn-NO"/>
                              </w:rPr>
                            </w:pPr>
                            <w:r>
                              <w:rPr>
                                <w:b/>
                                <w:lang w:val="nn-NO"/>
                              </w:rPr>
                              <w:t xml:space="preserve">Dato: </w:t>
                            </w:r>
                            <w:r w:rsidR="00475522">
                              <w:rPr>
                                <w:b/>
                                <w:lang w:val="nn-NO"/>
                              </w:rPr>
                              <w:t>02.09.2026</w:t>
                            </w:r>
                          </w:p>
                          <w:p w14:paraId="14A69AF9" w14:textId="4F0B0BAC" w:rsidR="00F82443" w:rsidRPr="00FA0701" w:rsidRDefault="00F82443" w:rsidP="00D276E8">
                            <w:pPr>
                              <w:jc w:val="right"/>
                              <w:rPr>
                                <w:b/>
                                <w:lang w:val="nn-NO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3BD4A1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left:0;text-align:left;margin-left:166.05pt;margin-top:63.65pt;width:302.05pt;height:24.7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" filled="f" stroked="f">
                <v:textbox style="mso-fit-shape-to-text:t" inset="0,0,0,0">
                  <w:txbxContent>
                    <w:p w14:paraId="75CB9BCC" w14:textId="017C51CA" w:rsidR="00F82443" w:rsidRDefault="008D1732" w:rsidP="001358CF">
                      <w:pPr>
                        <w:jc w:val="right"/>
                        <w:rPr>
                          <w:b/>
                          <w:lang w:val="nn-NO"/>
                        </w:rPr>
                      </w:pPr>
                      <w:sdt>
                        <w:sdtPr>
                          <w:rPr>
                            <w:b/>
                            <w:lang w:val="nn-NO"/>
                          </w:rPr>
                          <w:alias w:val="Dokumenttype"/>
                          <w:tag w:val="Dokumenttype"/>
                          <w:id w:val="-203637946"/>
                          <w:placeholder>
                            <w:docPart w:val="D4D85E9FC9F44B7BA2DA5C1D70089254"/>
                          </w:placeholder>
                          <w:dataBinding w:xpath="/root[1]/doktyp[1]" w:storeItemID="{0F9B369B-CCEA-4D8F-9E4F-1534FE2AD680}"/>
                          <w:text w:multiLine="1"/>
                        </w:sdtPr>
                        <w:sdtEndPr/>
                        <w:sdtContent>
                          <w:r w:rsidR="00F82443">
                            <w:rPr>
                              <w:b/>
                              <w:lang w:val="nn-NO"/>
                            </w:rPr>
                            <w:t>Planer</w:t>
                          </w:r>
                        </w:sdtContent>
                      </w:sdt>
                    </w:p>
                    <w:p w14:paraId="66547B41" w14:textId="7A97317A" w:rsidR="00F82443" w:rsidRPr="00FA0701" w:rsidRDefault="00F82443" w:rsidP="001358CF">
                      <w:pPr>
                        <w:jc w:val="right"/>
                        <w:rPr>
                          <w:b/>
                          <w:lang w:val="nn-NO"/>
                        </w:rPr>
                      </w:pPr>
                      <w:r>
                        <w:rPr>
                          <w:b/>
                          <w:lang w:val="nn-NO"/>
                        </w:rPr>
                        <w:t xml:space="preserve">Dato: </w:t>
                      </w:r>
                      <w:r w:rsidR="00475522">
                        <w:rPr>
                          <w:b/>
                          <w:lang w:val="nn-NO"/>
                        </w:rPr>
                        <w:t>02.09.2026</w:t>
                      </w:r>
                    </w:p>
                    <w:p w14:paraId="14A69AF9" w14:textId="4F0B0BAC" w:rsidR="00F82443" w:rsidRPr="00FA0701" w:rsidRDefault="00F82443" w:rsidP="00D276E8">
                      <w:pPr>
                        <w:jc w:val="right"/>
                        <w:rPr>
                          <w:b/>
                          <w:lang w:val="nn-NO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F1AC490" w14:textId="77777777" w:rsidR="00FA311A" w:rsidRDefault="00FA311A">
      <w:pPr>
        <w:spacing w:after="160" w:line="259" w:lineRule="auto"/>
        <w:rPr>
          <w:rFonts w:asciiTheme="majorHAnsi" w:eastAsiaTheme="majorEastAsia" w:hAnsiTheme="majorHAnsi" w:cstheme="majorBidi"/>
          <w:b/>
          <w:color w:val="000000" w:themeColor="text1"/>
          <w:sz w:val="24"/>
          <w:szCs w:val="32"/>
        </w:rPr>
      </w:pPr>
      <w:r>
        <w:br w:type="page"/>
      </w:r>
    </w:p>
    <w:sdt>
      <w:sdtP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en-US"/>
        </w:rPr>
        <w:id w:val="-1941982847"/>
        <w:docPartObj>
          <w:docPartGallery w:val="Table of Contents"/>
          <w:docPartUnique/>
        </w:docPartObj>
      </w:sdtPr>
      <w:sdtEndPr/>
      <w:sdtContent>
        <w:p w14:paraId="1CC03142" w14:textId="77777777" w:rsidR="00C21474" w:rsidRDefault="00C21474" w:rsidP="00E63340">
          <w:pPr>
            <w:pStyle w:val="Overskriftforinnholdsfortegnelse"/>
            <w:spacing w:before="120" w:after="120" w:line="240" w:lineRule="auto"/>
          </w:pPr>
          <w:r>
            <w:t>Innhold</w:t>
          </w:r>
        </w:p>
        <w:p w14:paraId="1950D87B" w14:textId="0992AEB5" w:rsidR="00BB7EB9" w:rsidRDefault="00C21474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r>
            <w:rPr>
              <w:bCs/>
            </w:rPr>
            <w:fldChar w:fldCharType="begin"/>
          </w:r>
          <w:r>
            <w:rPr>
              <w:bCs/>
            </w:rPr>
            <w:instrText xml:space="preserve"> TOC \o "1-3" \h \z \u </w:instrText>
          </w:r>
          <w:r>
            <w:rPr>
              <w:bCs/>
            </w:rPr>
            <w:fldChar w:fldCharType="separate"/>
          </w:r>
          <w:hyperlink w:anchor="_Toc233630031" w:history="1">
            <w:r w:rsidR="00BB7EB9" w:rsidRPr="004F6558">
              <w:rPr>
                <w:rStyle w:val="Hyperkobling"/>
              </w:rPr>
              <w:t>P4-1-Referanser</w:t>
            </w:r>
            <w:r w:rsidR="00BB7EB9">
              <w:rPr>
                <w:webHidden/>
              </w:rPr>
              <w:tab/>
            </w:r>
            <w:r w:rsidR="00BB7EB9">
              <w:rPr>
                <w:webHidden/>
              </w:rPr>
              <w:fldChar w:fldCharType="begin"/>
            </w:r>
            <w:r w:rsidR="00BB7EB9">
              <w:rPr>
                <w:webHidden/>
              </w:rPr>
              <w:instrText xml:space="preserve"> PAGEREF _Toc233630031 \h </w:instrText>
            </w:r>
            <w:r w:rsidR="00BB7EB9">
              <w:rPr>
                <w:webHidden/>
              </w:rPr>
            </w:r>
            <w:r w:rsidR="00BB7EB9">
              <w:rPr>
                <w:webHidden/>
              </w:rPr>
              <w:fldChar w:fldCharType="separate"/>
            </w:r>
            <w:r w:rsidR="00BB7EB9">
              <w:rPr>
                <w:webHidden/>
              </w:rPr>
              <w:t>2</w:t>
            </w:r>
            <w:r w:rsidR="00BB7EB9">
              <w:rPr>
                <w:webHidden/>
              </w:rPr>
              <w:fldChar w:fldCharType="end"/>
            </w:r>
          </w:hyperlink>
        </w:p>
        <w:p w14:paraId="4D8DB283" w14:textId="050C70C1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2" w:history="1">
            <w:r w:rsidRPr="004F6558">
              <w:rPr>
                <w:rStyle w:val="Hyperkobling"/>
              </w:rPr>
              <w:t>P4-2-Rodekart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50061E89" w14:textId="5A089FC7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3" w:history="1">
            <w:r w:rsidRPr="004F6558">
              <w:rPr>
                <w:rStyle w:val="Hyperkobling"/>
              </w:rPr>
              <w:t>P4-3-Rodeoppsett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15CE4A89" w14:textId="02D42864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4" w:history="1">
            <w:r w:rsidRPr="004F6558">
              <w:rPr>
                <w:rStyle w:val="Hyperkobling"/>
              </w:rPr>
              <w:t>Rode 1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Fv210 Sæter-Mosogn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260E184D" w14:textId="43D979CB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5" w:history="1">
            <w:r w:rsidRPr="004F6558">
              <w:rPr>
                <w:rStyle w:val="Hyperkobling"/>
              </w:rPr>
              <w:t>Rode 2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Fv210 Mosogn-Skjefstadfossen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05C71419" w14:textId="0070A6B4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6" w:history="1">
            <w:r w:rsidRPr="004F6558">
              <w:rPr>
                <w:rStyle w:val="Hyperkobling"/>
              </w:rPr>
              <w:t>Rode 3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Roverud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415AB98E" w14:textId="3992E326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7" w:history="1">
            <w:r w:rsidRPr="004F6558">
              <w:rPr>
                <w:rStyle w:val="Hyperkobling"/>
              </w:rPr>
              <w:t>Rode 4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Øyermoen-Svullrya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508D5873" w14:textId="3463C622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8" w:history="1">
            <w:r w:rsidRPr="004F6558">
              <w:rPr>
                <w:rStyle w:val="Hyperkobling"/>
              </w:rPr>
              <w:t>Rode 5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Brandval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598701C7" w14:textId="1CB0F004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39" w:history="1">
            <w:r w:rsidRPr="004F6558">
              <w:rPr>
                <w:rStyle w:val="Hyperkobling"/>
              </w:rPr>
              <w:t>Rode 6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Grinder-Namnå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2B5C0C81" w14:textId="20698823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0" w:history="1">
            <w:r w:rsidRPr="004F6558">
              <w:rPr>
                <w:rStyle w:val="Hyperkobling"/>
              </w:rPr>
              <w:t>Rode 7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Fv201 Kirkenær-riksgrensen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05588935" w14:textId="6EB79C3F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1" w:history="1">
            <w:r w:rsidRPr="004F6558">
              <w:rPr>
                <w:rStyle w:val="Hyperkobling"/>
              </w:rPr>
              <w:t>Rode 8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Fall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30946FA6" w14:textId="2536656B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2" w:history="1">
            <w:r w:rsidRPr="004F6558">
              <w:rPr>
                <w:rStyle w:val="Hyperkobling"/>
              </w:rPr>
              <w:t>Rode 9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Hofåsa-Eid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498C1263" w14:textId="75D248D1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3" w:history="1">
            <w:r w:rsidRPr="004F6558">
              <w:rPr>
                <w:rStyle w:val="Hyperkobling"/>
              </w:rPr>
              <w:t>Rode 10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Hof- Hof Finnskog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1DAA4D10" w14:textId="07077C42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4" w:history="1">
            <w:r w:rsidRPr="004F6558">
              <w:rPr>
                <w:rStyle w:val="Hyperkobling"/>
              </w:rPr>
              <w:t>Rode 11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Knappum-Velta-Flisdalen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14:paraId="295B2446" w14:textId="5ED86BE7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5" w:history="1">
            <w:r w:rsidRPr="004F6558">
              <w:rPr>
                <w:rStyle w:val="Hyperkobling"/>
              </w:rPr>
              <w:t>Rode 12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Fv206 Snålroa-Linna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288B5385" w14:textId="1CCBED54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6" w:history="1">
            <w:r w:rsidRPr="004F6558">
              <w:rPr>
                <w:rStyle w:val="Hyperkobling"/>
              </w:rPr>
              <w:t>Rode 13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Gjesåsen-Våler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040FD0BD" w14:textId="354AEE09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7" w:history="1">
            <w:r w:rsidRPr="004F6558">
              <w:rPr>
                <w:rStyle w:val="Hyperkobling"/>
              </w:rPr>
              <w:t>Rode 14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Braskereidfoss og Ranum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6DC797B5" w14:textId="457ED28B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8" w:history="1">
            <w:r w:rsidRPr="004F6558">
              <w:rPr>
                <w:rStyle w:val="Hyperkobling"/>
              </w:rPr>
              <w:t>Rode 15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Gravberget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1D13EBAC" w14:textId="5608E9F0" w:rsidR="00BB7EB9" w:rsidRDefault="00BB7EB9">
          <w:pPr>
            <w:pStyle w:val="INNH3"/>
            <w:tabs>
              <w:tab w:val="left" w:pos="2469"/>
            </w:tabs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49" w:history="1">
            <w:r w:rsidRPr="004F6558">
              <w:rPr>
                <w:rStyle w:val="Hyperkobling"/>
              </w:rPr>
              <w:t>Rode GS 1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Roverud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14:paraId="2044F523" w14:textId="35CD79F2" w:rsidR="00BB7EB9" w:rsidRDefault="00BB7EB9">
          <w:pPr>
            <w:pStyle w:val="INNH3"/>
            <w:tabs>
              <w:tab w:val="left" w:pos="2469"/>
            </w:tabs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0" w:history="1">
            <w:r w:rsidRPr="004F6558">
              <w:rPr>
                <w:rStyle w:val="Hyperkobling"/>
              </w:rPr>
              <w:t>Rode GS 2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Kirkenær, Sandstad, Namnå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>
              <w:rPr>
                <w:webHidden/>
              </w:rPr>
              <w:fldChar w:fldCharType="end"/>
            </w:r>
          </w:hyperlink>
        </w:p>
        <w:p w14:paraId="107CF66A" w14:textId="7B380777" w:rsidR="00BB7EB9" w:rsidRDefault="00BB7EB9">
          <w:pPr>
            <w:pStyle w:val="INNH3"/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1" w:history="1">
            <w:r w:rsidRPr="004F6558">
              <w:rPr>
                <w:rStyle w:val="Hyperkobling"/>
              </w:rPr>
              <w:t>Rode GS 3 fv206 og Fv2088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>
              <w:rPr>
                <w:webHidden/>
              </w:rPr>
              <w:fldChar w:fldCharType="end"/>
            </w:r>
          </w:hyperlink>
        </w:p>
        <w:p w14:paraId="25060AEA" w14:textId="5FDA9FB1" w:rsidR="00BB7EB9" w:rsidRDefault="00BB7EB9">
          <w:pPr>
            <w:pStyle w:val="INNH3"/>
            <w:tabs>
              <w:tab w:val="left" w:pos="2469"/>
            </w:tabs>
            <w:rPr>
              <w:rFonts w:eastAsiaTheme="minorEastAsia"/>
              <w:i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2" w:history="1">
            <w:r w:rsidRPr="004F6558">
              <w:rPr>
                <w:rStyle w:val="Hyperkobling"/>
              </w:rPr>
              <w:t>Rode GS 4</w:t>
            </w:r>
            <w:r>
              <w:rPr>
                <w:rFonts w:eastAsiaTheme="minorEastAsia"/>
                <w:i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F6558">
              <w:rPr>
                <w:rStyle w:val="Hyperkobling"/>
              </w:rPr>
              <w:t>Våler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59</w:t>
            </w:r>
            <w:r>
              <w:rPr>
                <w:webHidden/>
              </w:rPr>
              <w:fldChar w:fldCharType="end"/>
            </w:r>
          </w:hyperlink>
        </w:p>
        <w:p w14:paraId="73DD74A4" w14:textId="1C5F059B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3" w:history="1">
            <w:r w:rsidRPr="004F6558">
              <w:rPr>
                <w:rStyle w:val="Hyperkobling"/>
              </w:rPr>
              <w:t>P4-4-Strømiddellager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11D0BC47" w14:textId="75F6C813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4" w:history="1">
            <w:r w:rsidRPr="004F6558">
              <w:rPr>
                <w:rStyle w:val="Hyperkobling"/>
              </w:rPr>
              <w:t>P4-5-Drift, vedlikehold, kalibrering og innstilling av utstyr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0FD3BDA6" w14:textId="51966496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5" w:history="1">
            <w:r w:rsidRPr="004F6558">
              <w:rPr>
                <w:rStyle w:val="Hyperkobling"/>
              </w:rPr>
              <w:t>P4-6-Vinterberedskap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491F3237" w14:textId="6BE48D4B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6" w:history="1">
            <w:r w:rsidRPr="004F6558">
              <w:rPr>
                <w:rStyle w:val="Hyperkobling"/>
              </w:rPr>
              <w:t>P4-7-Brøytestikk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>
              <w:rPr>
                <w:webHidden/>
              </w:rPr>
              <w:fldChar w:fldCharType="end"/>
            </w:r>
          </w:hyperlink>
        </w:p>
        <w:p w14:paraId="4CD64890" w14:textId="2FEADDF2" w:rsidR="00BB7EB9" w:rsidRDefault="00BB7EB9">
          <w:pPr>
            <w:pStyle w:val="INNH2"/>
            <w:rPr>
              <w:rFonts w:eastAsiaTheme="minorEastAsia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3630057" w:history="1">
            <w:r w:rsidRPr="004F6558">
              <w:rPr>
                <w:rStyle w:val="Hyperkobling"/>
              </w:rPr>
              <w:t>P4-8-Styring av vinterdriften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_Toc233630057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>
              <w:rPr>
                <w:webHidden/>
              </w:rPr>
              <w:fldChar w:fldCharType="end"/>
            </w:r>
          </w:hyperlink>
        </w:p>
        <w:p w14:paraId="3F1461F9" w14:textId="53AA9B52" w:rsidR="00FA311A" w:rsidRDefault="00C21474" w:rsidP="0048053C">
          <w:pPr>
            <w:spacing w:after="120" w:line="240" w:lineRule="auto"/>
          </w:pPr>
          <w:r>
            <w:rPr>
              <w:b/>
              <w:bCs/>
            </w:rPr>
            <w:fldChar w:fldCharType="end"/>
          </w:r>
        </w:p>
      </w:sdtContent>
    </w:sdt>
    <w:p w14:paraId="26D2CB17" w14:textId="1FBB8458" w:rsidR="00474315" w:rsidRDefault="00864538" w:rsidP="00F2470A">
      <w:pPr>
        <w:ind w:left="0"/>
        <w:sectPr w:rsidR="00474315" w:rsidSect="003F5ED5">
          <w:headerReference w:type="default" r:id="rId14"/>
          <w:headerReference w:type="first" r:id="rId15"/>
          <w:footerReference w:type="first" r:id="rId16"/>
          <w:pgSz w:w="11907" w:h="16840" w:code="9"/>
          <w:pgMar w:top="2240" w:right="1418" w:bottom="1843" w:left="1418" w:header="720" w:footer="669" w:gutter="0"/>
          <w:pgNumType w:start="0"/>
          <w:cols w:space="720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3CC80FAB" wp14:editId="620DDF06">
                <wp:simplePos x="0" y="0"/>
                <wp:positionH relativeFrom="column">
                  <wp:posOffset>393532</wp:posOffset>
                </wp:positionH>
                <wp:positionV relativeFrom="page">
                  <wp:posOffset>8816196</wp:posOffset>
                </wp:positionV>
                <wp:extent cx="4003675" cy="480695"/>
                <wp:effectExtent l="0" t="0" r="0" b="0"/>
                <wp:wrapSquare wrapText="bothSides"/>
                <wp:docPr id="3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3675" cy="480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0EC399" w14:textId="77777777" w:rsidR="00F82443" w:rsidRPr="000B3F3E" w:rsidRDefault="00F82443" w:rsidP="00D3005D">
                            <w:pPr>
                              <w:rPr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80FAB" id="_x0000_s1027" type="#_x0000_t202" style="position:absolute;margin-left:31pt;margin-top:694.2pt;width:315.25pt;height:37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" filled="f" stroked="f">
                <v:textbox inset="0,0,0,0">
                  <w:txbxContent>
                    <w:p w14:paraId="740EC399" w14:textId="77777777" w:rsidR="00F82443" w:rsidRPr="000B3F3E" w:rsidRDefault="00F82443" w:rsidP="00D3005D">
                      <w:pPr>
                        <w:rPr>
                          <w:sz w:val="17"/>
                          <w:szCs w:val="17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22A73092" w14:textId="63DE99A2" w:rsidR="00A513EA" w:rsidRPr="00E4452E" w:rsidRDefault="008232E8" w:rsidP="00FD58C0">
      <w:pPr>
        <w:pStyle w:val="Overskrift2"/>
        <w:tabs>
          <w:tab w:val="left" w:pos="6387"/>
        </w:tabs>
      </w:pPr>
      <w:bookmarkStart w:id="0" w:name="_Toc29137926"/>
      <w:bookmarkStart w:id="1" w:name="_Toc233630031"/>
      <w:bookmarkStart w:id="2" w:name="_Hlk25882874"/>
      <w:r>
        <w:lastRenderedPageBreak/>
        <w:t>P</w:t>
      </w:r>
      <w:r w:rsidR="00A550B9">
        <w:t>4</w:t>
      </w:r>
      <w:r>
        <w:t>-1</w:t>
      </w:r>
      <w:r w:rsidR="001D2883" w:rsidRPr="00E4452E">
        <w:t>-</w:t>
      </w:r>
      <w:bookmarkEnd w:id="0"/>
      <w:r w:rsidR="004E0EAE" w:rsidRPr="00E4452E">
        <w:t>Referanser</w:t>
      </w:r>
      <w:bookmarkEnd w:id="1"/>
      <w:r w:rsidR="00FD58C0">
        <w:tab/>
      </w:r>
    </w:p>
    <w:p w14:paraId="547840ED" w14:textId="72B7A8C8" w:rsidR="0083128E" w:rsidRPr="00E4452E" w:rsidRDefault="00E4452E" w:rsidP="0083128E">
      <w:pPr>
        <w:rPr>
          <w:szCs w:val="22"/>
        </w:rPr>
      </w:pPr>
      <w:bookmarkStart w:id="3" w:name="_Hlk31995934"/>
      <w:bookmarkEnd w:id="2"/>
      <w:r>
        <w:rPr>
          <w:szCs w:val="22"/>
        </w:rPr>
        <w:t xml:space="preserve">Kontraktens kap. </w:t>
      </w:r>
      <w:r w:rsidRPr="00E4452E">
        <w:rPr>
          <w:szCs w:val="22"/>
        </w:rPr>
        <w:t>C2-17.</w:t>
      </w:r>
      <w:r w:rsidR="00C44D4C">
        <w:rPr>
          <w:szCs w:val="22"/>
        </w:rPr>
        <w:t>5</w:t>
      </w:r>
      <w:r w:rsidRPr="00E4452E">
        <w:rPr>
          <w:szCs w:val="22"/>
        </w:rPr>
        <w:t>4</w:t>
      </w:r>
      <w:r>
        <w:rPr>
          <w:szCs w:val="22"/>
        </w:rPr>
        <w:t xml:space="preserve"> </w:t>
      </w:r>
      <w:r w:rsidRPr="00E4452E">
        <w:rPr>
          <w:szCs w:val="22"/>
        </w:rPr>
        <w:t>Vinterplan og kompetanse</w:t>
      </w:r>
    </w:p>
    <w:bookmarkEnd w:id="3"/>
    <w:p w14:paraId="4BF8149C" w14:textId="6909E995" w:rsidR="00E4452E" w:rsidRDefault="00E4452E" w:rsidP="0083128E">
      <w:pPr>
        <w:rPr>
          <w:szCs w:val="22"/>
        </w:rPr>
      </w:pPr>
      <w:r w:rsidRPr="00E4452E">
        <w:rPr>
          <w:szCs w:val="22"/>
        </w:rPr>
        <w:t xml:space="preserve">Kontraktens kap. </w:t>
      </w:r>
      <w:r>
        <w:rPr>
          <w:szCs w:val="22"/>
        </w:rPr>
        <w:t>D</w:t>
      </w:r>
      <w:r w:rsidR="00352FFE">
        <w:rPr>
          <w:szCs w:val="22"/>
        </w:rPr>
        <w:t>1</w:t>
      </w:r>
      <w:r w:rsidR="00474F57">
        <w:rPr>
          <w:szCs w:val="22"/>
        </w:rPr>
        <w:t xml:space="preserve">, </w:t>
      </w:r>
      <w:r w:rsidR="00212E8A">
        <w:rPr>
          <w:szCs w:val="22"/>
        </w:rPr>
        <w:t xml:space="preserve">prosess </w:t>
      </w:r>
      <w:r>
        <w:rPr>
          <w:szCs w:val="22"/>
        </w:rPr>
        <w:t>18.83</w:t>
      </w:r>
      <w:r w:rsidRPr="00E4452E">
        <w:rPr>
          <w:szCs w:val="22"/>
        </w:rPr>
        <w:t xml:space="preserve"> </w:t>
      </w:r>
      <w:r>
        <w:rPr>
          <w:szCs w:val="22"/>
        </w:rPr>
        <w:t>Beredskap</w:t>
      </w:r>
    </w:p>
    <w:p w14:paraId="0B58E60D" w14:textId="439BD892" w:rsidR="00E4452E" w:rsidRDefault="00E4452E" w:rsidP="00B312F4">
      <w:pPr>
        <w:tabs>
          <w:tab w:val="left" w:pos="6900"/>
        </w:tabs>
        <w:rPr>
          <w:szCs w:val="22"/>
        </w:rPr>
      </w:pPr>
      <w:r w:rsidRPr="00E4452E">
        <w:rPr>
          <w:szCs w:val="22"/>
        </w:rPr>
        <w:t>Kontraktens kap. D</w:t>
      </w:r>
      <w:r w:rsidR="00474F57">
        <w:rPr>
          <w:szCs w:val="22"/>
        </w:rPr>
        <w:t xml:space="preserve">1, </w:t>
      </w:r>
      <w:r w:rsidR="00212E8A">
        <w:rPr>
          <w:szCs w:val="22"/>
        </w:rPr>
        <w:t xml:space="preserve">prosess </w:t>
      </w:r>
      <w:r>
        <w:rPr>
          <w:szCs w:val="22"/>
        </w:rPr>
        <w:t>9</w:t>
      </w:r>
      <w:r w:rsidR="00212E8A">
        <w:rPr>
          <w:szCs w:val="22"/>
        </w:rPr>
        <w:t>4,</w:t>
      </w:r>
      <w:r w:rsidR="000B22E1">
        <w:rPr>
          <w:szCs w:val="22"/>
        </w:rPr>
        <w:t xml:space="preserve"> </w:t>
      </w:r>
      <w:r w:rsidR="00212E8A">
        <w:rPr>
          <w:szCs w:val="22"/>
        </w:rPr>
        <w:t>95</w:t>
      </w:r>
      <w:r>
        <w:rPr>
          <w:szCs w:val="22"/>
        </w:rPr>
        <w:t xml:space="preserve"> Vinterdrift</w:t>
      </w:r>
      <w:r w:rsidR="00B312F4">
        <w:rPr>
          <w:szCs w:val="22"/>
        </w:rPr>
        <w:tab/>
      </w:r>
    </w:p>
    <w:p w14:paraId="2608657E" w14:textId="6865489E" w:rsidR="00E4452E" w:rsidRPr="00E4452E" w:rsidRDefault="00E4452E" w:rsidP="0083128E">
      <w:pPr>
        <w:rPr>
          <w:szCs w:val="22"/>
        </w:rPr>
      </w:pPr>
      <w:r w:rsidRPr="00E4452E">
        <w:rPr>
          <w:szCs w:val="22"/>
        </w:rPr>
        <w:t xml:space="preserve">Operativ standard </w:t>
      </w:r>
      <w:r w:rsidR="00474F57">
        <w:rPr>
          <w:szCs w:val="22"/>
        </w:rPr>
        <w:t>I</w:t>
      </w:r>
      <w:r w:rsidRPr="00E4452E">
        <w:rPr>
          <w:szCs w:val="22"/>
        </w:rPr>
        <w:t>nnlandet</w:t>
      </w:r>
    </w:p>
    <w:p w14:paraId="0281BBA4" w14:textId="223EC76E" w:rsidR="00300460" w:rsidRDefault="0083128E" w:rsidP="0083128E">
      <w:pPr>
        <w:rPr>
          <w:szCs w:val="22"/>
        </w:rPr>
      </w:pPr>
      <w:r w:rsidRPr="0083128E">
        <w:rPr>
          <w:szCs w:val="22"/>
        </w:rPr>
        <w:t xml:space="preserve">Merk spesielt </w:t>
      </w:r>
      <w:r w:rsidR="00E4452E">
        <w:rPr>
          <w:szCs w:val="22"/>
        </w:rPr>
        <w:t>kontraktens</w:t>
      </w:r>
      <w:r w:rsidRPr="0083128E">
        <w:rPr>
          <w:szCs w:val="22"/>
        </w:rPr>
        <w:t xml:space="preserve"> bestemmelser om </w:t>
      </w:r>
      <w:r w:rsidR="00E4452E">
        <w:rPr>
          <w:szCs w:val="22"/>
        </w:rPr>
        <w:t>C2-1 Selvstendig ansvar</w:t>
      </w:r>
      <w:r w:rsidRPr="0083128E">
        <w:rPr>
          <w:szCs w:val="22"/>
        </w:rPr>
        <w:t xml:space="preserve"> </w:t>
      </w:r>
    </w:p>
    <w:p w14:paraId="44102BB7" w14:textId="38B804B5" w:rsidR="006958AA" w:rsidRPr="00032D45" w:rsidRDefault="006958AA" w:rsidP="006958AA">
      <w:pPr>
        <w:rPr>
          <w:szCs w:val="22"/>
        </w:rPr>
      </w:pPr>
      <w:r w:rsidRPr="00032D45">
        <w:rPr>
          <w:szCs w:val="22"/>
        </w:rPr>
        <w:t xml:space="preserve">Alle planer </w:t>
      </w:r>
      <w:r>
        <w:rPr>
          <w:szCs w:val="22"/>
        </w:rPr>
        <w:t xml:space="preserve">for roder </w:t>
      </w:r>
      <w:r w:rsidRPr="00032D45">
        <w:rPr>
          <w:szCs w:val="22"/>
        </w:rPr>
        <w:t xml:space="preserve">skal gjennomgås og det skal være </w:t>
      </w:r>
      <w:proofErr w:type="gramStart"/>
      <w:r w:rsidRPr="00032D45">
        <w:rPr>
          <w:szCs w:val="22"/>
        </w:rPr>
        <w:t>fokus</w:t>
      </w:r>
      <w:proofErr w:type="gramEnd"/>
      <w:r w:rsidRPr="00032D45">
        <w:rPr>
          <w:szCs w:val="22"/>
        </w:rPr>
        <w:t xml:space="preserve"> på optimaliserende tiltak for å bedre utførelse eller planen, jf. kap. C2-10.2 og </w:t>
      </w:r>
      <w:r w:rsidR="00E31DE9">
        <w:rPr>
          <w:szCs w:val="22"/>
        </w:rPr>
        <w:t>C2-</w:t>
      </w:r>
      <w:r w:rsidRPr="00032D45">
        <w:rPr>
          <w:szCs w:val="22"/>
        </w:rPr>
        <w:t>10.3.</w:t>
      </w:r>
    </w:p>
    <w:p w14:paraId="73028E0B" w14:textId="77777777" w:rsidR="006958AA" w:rsidRPr="0083128E" w:rsidRDefault="006958AA" w:rsidP="0083128E">
      <w:pPr>
        <w:rPr>
          <w:szCs w:val="22"/>
        </w:rPr>
      </w:pPr>
    </w:p>
    <w:p w14:paraId="7405403C" w14:textId="1B5B91FD" w:rsidR="00D12579" w:rsidRDefault="00D12579">
      <w:r>
        <w:br w:type="page"/>
      </w:r>
    </w:p>
    <w:p w14:paraId="4D2078A2" w14:textId="77777777" w:rsidR="002D0E07" w:rsidRDefault="002D0E07" w:rsidP="002D0E07">
      <w:pPr>
        <w:pStyle w:val="Overskrift2"/>
        <w:tabs>
          <w:tab w:val="left" w:pos="3135"/>
        </w:tabs>
      </w:pPr>
      <w:bookmarkStart w:id="4" w:name="_Toc123725621"/>
      <w:bookmarkStart w:id="5" w:name="_Toc233630032"/>
      <w:r>
        <w:lastRenderedPageBreak/>
        <w:t>P4-2-Rodekart</w:t>
      </w:r>
      <w:bookmarkEnd w:id="4"/>
      <w:bookmarkEnd w:id="5"/>
      <w:r>
        <w:tab/>
      </w:r>
    </w:p>
    <w:p w14:paraId="71C0BFE2" w14:textId="77777777" w:rsidR="002D0E07" w:rsidRDefault="002D0E07" w:rsidP="002D0E07">
      <w:r>
        <w:t>Som en ledd i samhandlingen skal alle rodene gjennomgås og om nødvendig revideres.</w:t>
      </w:r>
    </w:p>
    <w:p w14:paraId="0A8E2390" w14:textId="77777777" w:rsidR="002D0E07" w:rsidRDefault="002D0E07" w:rsidP="002D0E07"/>
    <w:p w14:paraId="5AA8A44A" w14:textId="22BFF81E" w:rsidR="002D0E07" w:rsidRDefault="002D0E07" w:rsidP="006F77DA">
      <w:proofErr w:type="spellStart"/>
      <w:r>
        <w:t>Rodekart</w:t>
      </w:r>
      <w:proofErr w:type="spellEnd"/>
      <w:r>
        <w:t xml:space="preserve"> for kontraktsområde finnes her:</w:t>
      </w:r>
      <w:r w:rsidR="006F77DA">
        <w:t xml:space="preserve"> </w:t>
      </w:r>
      <w:hyperlink r:id="rId17" w:anchor="/@344881,6713654,8/hva:hva%5B0%5D%5Bcategory%5D%5Btype%5D=interval&amp;hva%5B0%5D%5Bcategory%5D%5Bid%5D=9806&amp;hva%5B0%5D%5Bintervals%5D%5B0%5D=0&amp;hva%5B0%5D%5Bintervals%5D%5B1%5D=1&amp;hva%5B0%5D%5Bintervals%5D%5B2%5D=2&amp;hva%5B0%5D%5Bintervals%5D%5B3%5D=3&amp;hva%5B0%5D%5Bintervals%5D%5B4%5D=4&amp;hva%5B0%5D%5Bintervals%5D%5B5%5D=5&amp;hva%5B0%5D%5Bintervals%5D%5B6%5D=6&amp;hva%5B0%5D%5Bintervals%5D%5B7%5D=7&amp;hva%5B0%5D%5Bintervals%5D%5B8%5D=8&amp;hva%5B0%5D%5Bintervals%5D%5B9%5D=9&amp;hva%5B0%5D%5Bintervals%5D%5B10%5D=10&amp;hva%5B0%5D%5Bintervals%5D%5B11%5D=11&amp;hva%5B0%5D%5Bintervals%5D%5B12%5D=12&amp;hva%5B0%5D%5Bintervals%5D%5B13%5D=13&amp;hva%5B0%5D%5Bintervals%5D%5B14%5D=14&amp;hva%5B0%5D%5Bintervals%5D%5B15%5D=15&amp;hva%5B0%5D%5Bintervals%5D%5B16%5D=16&amp;hva%5B0%5D%5Bintervals%5D%5B17%5D=17&amp;hva%5B0%5D%5Bintervals%5D%5B18%5D=18&amp;hva%5B0%5D%5Bintervals%5D%5B19%5D=19&amp;hva%5B0%5D%5Bintervals%5D%5B20%5D=99&amp;hva%5B0%5D%5BabsoluteIntervals%5D=false&amp;hva%5B0%5D%5Bid%5D=857/hvor:kontraktsomrade%5B0%5D=3406%20Sol%C3%B8r%202027%20-%202033" w:history="1">
        <w:r w:rsidR="006F77DA" w:rsidRPr="006F77DA">
          <w:rPr>
            <w:rStyle w:val="Hyperkobling"/>
          </w:rPr>
          <w:t>Vegkart</w:t>
        </w:r>
      </w:hyperlink>
    </w:p>
    <w:p w14:paraId="38513B3A" w14:textId="77777777" w:rsidR="006F77DA" w:rsidRDefault="006F77DA" w:rsidP="006F77DA"/>
    <w:p w14:paraId="12B39F1A" w14:textId="68E95A9F" w:rsidR="002D0E07" w:rsidRDefault="002D0E07" w:rsidP="002D0E07">
      <w:r>
        <w:t xml:space="preserve">Hvis </w:t>
      </w:r>
      <w:proofErr w:type="gramStart"/>
      <w:r>
        <w:t>link</w:t>
      </w:r>
      <w:proofErr w:type="gramEnd"/>
      <w:r>
        <w:t xml:space="preserve"> som er henvist til ikke fungerer kan roder finnes ved å gå inn på </w:t>
      </w:r>
      <w:hyperlink r:id="rId18" w:history="1">
        <w:r w:rsidRPr="005A126F">
          <w:rPr>
            <w:rStyle w:val="Hyperkobling"/>
          </w:rPr>
          <w:t>www.vegkart.no</w:t>
        </w:r>
      </w:hyperlink>
      <w:r>
        <w:t xml:space="preserve"> , velg objekt </w:t>
      </w:r>
      <w:r w:rsidRPr="00F50F5C">
        <w:rPr>
          <w:b/>
          <w:bCs/>
        </w:rPr>
        <w:t>brøyterode</w:t>
      </w:r>
      <w:r>
        <w:t xml:space="preserve">, velg Filtrering og filtrer søket etter Navn= </w:t>
      </w:r>
      <w:proofErr w:type="spellStart"/>
      <w:r>
        <w:t>kontraktsnummer</w:t>
      </w:r>
      <w:proofErr w:type="spellEnd"/>
      <w:r>
        <w:t xml:space="preserve"> 3</w:t>
      </w:r>
      <w:r w:rsidRPr="00D27BB2">
        <w:t>4</w:t>
      </w:r>
      <w:r w:rsidR="00D27BB2" w:rsidRPr="00D27BB2">
        <w:t>06</w:t>
      </w:r>
      <w:r>
        <w:t xml:space="preserve">, legg til filter med nummer= </w:t>
      </w:r>
      <w:proofErr w:type="spellStart"/>
      <w:r>
        <w:t>rodenummer</w:t>
      </w:r>
      <w:proofErr w:type="spellEnd"/>
      <w:r>
        <w:t xml:space="preserve"> som vil ses i kartet.</w:t>
      </w:r>
    </w:p>
    <w:p w14:paraId="6243011E" w14:textId="30E8A89A" w:rsidR="002D0E07" w:rsidRPr="00EE444E" w:rsidRDefault="002D0E07" w:rsidP="00EE444E">
      <w:pPr>
        <w:ind w:left="0"/>
        <w:rPr>
          <w:noProof/>
        </w:rPr>
      </w:pPr>
      <w:r>
        <w:rPr>
          <w:noProof/>
        </w:rPr>
        <w:tab/>
      </w:r>
      <w:r>
        <w:rPr>
          <w:noProof/>
        </w:rPr>
        <w:drawing>
          <wp:inline distT="0" distB="0" distL="0" distR="0" wp14:anchorId="519CF0A4" wp14:editId="27D66F79">
            <wp:extent cx="2733575" cy="2575356"/>
            <wp:effectExtent l="0" t="0" r="0" b="0"/>
            <wp:docPr id="14" name="Bilde 14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lde 14" descr="Et bilde som inneholder tekst, skjermbilde, Font, nummer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953" cy="258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Theme="majorEastAsia" w:hAnsiTheme="majorHAnsi" w:cstheme="majorBidi"/>
          <w:b/>
          <w:color w:val="000000" w:themeColor="text1"/>
          <w:sz w:val="36"/>
          <w:szCs w:val="30"/>
        </w:rPr>
        <w:br w:type="page"/>
      </w:r>
    </w:p>
    <w:p w14:paraId="342AE399" w14:textId="6EEE9A47" w:rsidR="001354D2" w:rsidRDefault="00AC5CC5" w:rsidP="001E5F93">
      <w:pPr>
        <w:pStyle w:val="Overskrift2"/>
      </w:pPr>
      <w:bookmarkStart w:id="6" w:name="_Toc233630033"/>
      <w:r>
        <w:lastRenderedPageBreak/>
        <w:t>P</w:t>
      </w:r>
      <w:r w:rsidR="00E97215">
        <w:t>4</w:t>
      </w:r>
      <w:r>
        <w:t>-</w:t>
      </w:r>
      <w:r w:rsidR="002D0E07">
        <w:t>3</w:t>
      </w:r>
      <w:r w:rsidR="00A870C2">
        <w:t>-</w:t>
      </w:r>
      <w:r w:rsidR="005B6160">
        <w:t>Rodeoppsett</w:t>
      </w:r>
      <w:bookmarkEnd w:id="6"/>
      <w:r w:rsidR="005B6160">
        <w:t xml:space="preserve"> </w:t>
      </w:r>
    </w:p>
    <w:p w14:paraId="4425BF03" w14:textId="77777777" w:rsidR="006A5378" w:rsidRPr="00417004" w:rsidRDefault="009C6C9B" w:rsidP="00871BC4">
      <w:pPr>
        <w:pStyle w:val="Overskrift3"/>
      </w:pPr>
      <w:bookmarkStart w:id="7" w:name="_Toc233630034"/>
      <w:r>
        <w:t xml:space="preserve">Rode </w:t>
      </w:r>
      <w:r w:rsidR="00122393">
        <w:t>1</w:t>
      </w:r>
      <w:r w:rsidRPr="00851950">
        <w:tab/>
      </w:r>
      <w:r w:rsidR="00DF65E4" w:rsidRPr="00871BC4">
        <w:t>F</w:t>
      </w:r>
      <w:r w:rsidR="00CB7179">
        <w:t>v</w:t>
      </w:r>
      <w:r w:rsidR="00DF65E4" w:rsidRPr="00871BC4">
        <w:t>210 Sæter-</w:t>
      </w:r>
      <w:proofErr w:type="spellStart"/>
      <w:r w:rsidR="00DF65E4" w:rsidRPr="00871BC4">
        <w:t>Mosogn</w:t>
      </w:r>
      <w:bookmarkEnd w:id="7"/>
      <w:proofErr w:type="spellEnd"/>
    </w:p>
    <w:p w14:paraId="771DA882" w14:textId="77777777" w:rsidR="009C6C9B" w:rsidRDefault="00C23C94" w:rsidP="00B114FF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  <w:r w:rsidRPr="00590891">
        <w:rPr>
          <w:rFonts w:ascii="Times New Roman" w:eastAsia="Times New Roman" w:hAnsi="Times New Roman" w:cs="Times New Roman"/>
          <w:noProof/>
          <w:sz w:val="24"/>
          <w:szCs w:val="24"/>
          <w:lang w:eastAsia="nb-NO"/>
        </w:rPr>
        <w:drawing>
          <wp:inline distT="0" distB="0" distL="0" distR="0" wp14:anchorId="10695CA1" wp14:editId="3513485B">
            <wp:extent cx="5760085" cy="4337685"/>
            <wp:effectExtent l="19050" t="19050" r="12065" b="24765"/>
            <wp:docPr id="123592600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92600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37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softEdge rad="0"/>
                    </a:effectLst>
                  </pic:spPr>
                </pic:pic>
              </a:graphicData>
            </a:graphic>
          </wp:inline>
        </w:drawing>
      </w:r>
    </w:p>
    <w:p w14:paraId="47D67BF0" w14:textId="77777777" w:rsidR="00B114FF" w:rsidRPr="00B114FF" w:rsidRDefault="00B114FF" w:rsidP="00B114FF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C23C94" w:rsidRPr="009353DA" w14:paraId="742CD25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A5D71A5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>
              <w:rPr>
                <w:rFonts w:cs="Roboto"/>
                <w:color w:val="000000"/>
              </w:rPr>
              <w:t>Antall k</w:t>
            </w:r>
            <w:r w:rsidRPr="009353DA">
              <w:rPr>
                <w:rFonts w:cs="Roboto"/>
                <w:bCs w:val="0"/>
                <w:color w:val="000000"/>
              </w:rPr>
              <w:t>m</w:t>
            </w:r>
          </w:p>
        </w:tc>
        <w:tc>
          <w:tcPr>
            <w:tcW w:w="3125" w:type="pct"/>
            <w:shd w:val="clear" w:color="auto" w:fill="FFFFFF" w:themeFill="background1"/>
          </w:tcPr>
          <w:p w14:paraId="3DDD770C" w14:textId="77777777" w:rsidR="00C23C94" w:rsidRPr="00B775B0" w:rsidRDefault="00C23C94" w:rsidP="00C86F5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775B0">
              <w:rPr>
                <w:rFonts w:cs="Roboto"/>
                <w:b w:val="0"/>
                <w:color w:val="000000"/>
              </w:rPr>
              <w:t>3</w:t>
            </w:r>
            <w:r>
              <w:rPr>
                <w:rFonts w:cs="Roboto"/>
                <w:b w:val="0"/>
                <w:color w:val="000000"/>
              </w:rPr>
              <w:t>6,8 km</w:t>
            </w:r>
          </w:p>
        </w:tc>
      </w:tr>
      <w:tr w:rsidR="00C23C94" w:rsidRPr="009353DA" w14:paraId="1F007187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68F0CCD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68EB1E90" w14:textId="77777777" w:rsidR="00C23C94" w:rsidRPr="009353DA" w:rsidRDefault="00C23C94" w:rsidP="00C86F5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DkD</w:t>
            </w:r>
          </w:p>
        </w:tc>
      </w:tr>
      <w:tr w:rsidR="00C23C94" w:rsidRPr="009353DA" w14:paraId="32D55E5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F0FFB24" w14:textId="77777777" w:rsidR="00C23C94" w:rsidRPr="004C6057" w:rsidRDefault="00C23C94" w:rsidP="00C86F5A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78215C0D" w14:textId="2BF03104" w:rsidR="00C23C94" w:rsidRPr="00B775B0" w:rsidRDefault="00C23C94" w:rsidP="00C86F5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775B0">
              <w:rPr>
                <w:rFonts w:cs="Roboto"/>
                <w:b w:val="0"/>
                <w:color w:val="000000"/>
              </w:rPr>
              <w:t>3 timer</w:t>
            </w:r>
          </w:p>
        </w:tc>
      </w:tr>
      <w:tr w:rsidR="00C23C94" w:rsidRPr="009353DA" w14:paraId="33BC2680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E907CE1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48139EB3" w14:textId="77777777" w:rsidR="00C23C94" w:rsidRPr="00B775B0" w:rsidRDefault="00C23C94" w:rsidP="00C86F5A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775B0">
              <w:rPr>
                <w:rFonts w:cs="Roboto"/>
                <w:b w:val="0"/>
                <w:color w:val="000000"/>
              </w:rPr>
              <w:t>4 timer</w:t>
            </w:r>
          </w:p>
        </w:tc>
      </w:tr>
      <w:tr w:rsidR="00C23C94" w:rsidRPr="009353DA" w14:paraId="1CAB1F1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41DBE70" w14:textId="77777777" w:rsidR="00C23C94" w:rsidRPr="00B775B0" w:rsidRDefault="00C23C94" w:rsidP="00C86F5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B775B0"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11653E17" w14:textId="6C888E52" w:rsidR="00E668B8" w:rsidRDefault="008A18B0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="00E668B8" w:rsidRPr="00E668B8">
              <w:rPr>
                <w:rFonts w:cs="Roboto"/>
                <w:b w:val="0"/>
                <w:color w:val="000000"/>
              </w:rPr>
              <w:t xml:space="preserve"> </w:t>
            </w:r>
            <w:r w:rsidR="005E11E6">
              <w:rPr>
                <w:rFonts w:cs="Roboto"/>
                <w:b w:val="0"/>
                <w:color w:val="000000"/>
              </w:rPr>
              <w:t>salting</w:t>
            </w:r>
            <w:r w:rsidR="00E668B8"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="00C23C94"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="00E668B8" w:rsidRPr="00E668B8">
              <w:rPr>
                <w:rFonts w:cs="Roboto"/>
                <w:b w:val="0"/>
                <w:color w:val="000000"/>
              </w:rPr>
              <w:t>.</w:t>
            </w:r>
          </w:p>
          <w:p w14:paraId="141FA289" w14:textId="358F0A24" w:rsidR="00C23C94" w:rsidRPr="00B775B0" w:rsidRDefault="009645A8" w:rsidP="00C86F5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 w:rsidR="00C23C94"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 w:rsidR="007004D4"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C23C94" w:rsidRPr="009353DA" w14:paraId="530A4200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BD3729D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1B64CC69" w14:textId="1AD2834F" w:rsidR="009C4161" w:rsidRDefault="009C4161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84401">
              <w:rPr>
                <w:rFonts w:cs="Roboto"/>
                <w:bCs/>
                <w:color w:val="000000"/>
              </w:rPr>
              <w:t>Kjøremønster</w:t>
            </w:r>
            <w:r w:rsidR="00AE4DEA" w:rsidRPr="00F84401">
              <w:rPr>
                <w:rFonts w:cs="Roboto"/>
                <w:bCs/>
                <w:color w:val="000000"/>
              </w:rPr>
              <w:t>:</w:t>
            </w:r>
            <w:r w:rsidR="00AE4DEA" w:rsidRPr="00F84401">
              <w:rPr>
                <w:rFonts w:cs="Roboto"/>
                <w:b w:val="0"/>
                <w:color w:val="000000"/>
              </w:rPr>
              <w:t xml:space="preserve"> Gjennomkjøring</w:t>
            </w:r>
          </w:p>
          <w:p w14:paraId="5E0A62F4" w14:textId="77777777" w:rsidR="00BD5A45" w:rsidRPr="00F84401" w:rsidRDefault="00BD5A45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05853F7" w14:textId="77777777" w:rsidR="00BD5A45" w:rsidRDefault="009C4161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84401">
              <w:rPr>
                <w:rFonts w:cs="Roboto"/>
                <w:bCs/>
                <w:color w:val="000000"/>
              </w:rPr>
              <w:t>Kryss, busslommer og vegobjekter</w:t>
            </w:r>
            <w:r w:rsidR="00B956FE" w:rsidRPr="00F84401">
              <w:rPr>
                <w:rFonts w:cs="Roboto"/>
                <w:bCs/>
                <w:color w:val="000000"/>
              </w:rPr>
              <w:t>:</w:t>
            </w:r>
            <w:r w:rsidR="00B956FE" w:rsidRPr="00F84401">
              <w:rPr>
                <w:rFonts w:cs="Roboto"/>
                <w:b w:val="0"/>
                <w:color w:val="000000"/>
              </w:rPr>
              <w:t xml:space="preserve"> Få kryss </w:t>
            </w:r>
          </w:p>
          <w:p w14:paraId="05028FD2" w14:textId="4F8304B4" w:rsidR="009C4161" w:rsidRDefault="00B956FE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84401">
              <w:rPr>
                <w:rFonts w:cs="Roboto"/>
                <w:b w:val="0"/>
                <w:color w:val="000000"/>
              </w:rPr>
              <w:t xml:space="preserve">som påvirker syklustiden. </w:t>
            </w:r>
          </w:p>
          <w:p w14:paraId="3E825A9C" w14:textId="77777777" w:rsidR="00BD5A45" w:rsidRPr="00F84401" w:rsidRDefault="00BD5A45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E541D31" w14:textId="6F716C81" w:rsidR="009C4161" w:rsidRDefault="009C4161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84401">
              <w:rPr>
                <w:rFonts w:cs="Roboto"/>
                <w:bCs/>
                <w:color w:val="000000"/>
              </w:rPr>
              <w:t>Tettbebygd</w:t>
            </w:r>
            <w:r w:rsidR="006E1187" w:rsidRPr="00F84401">
              <w:rPr>
                <w:rFonts w:cs="Roboto"/>
                <w:bCs/>
                <w:color w:val="000000"/>
              </w:rPr>
              <w:t>:</w:t>
            </w:r>
            <w:r w:rsidR="006E1187" w:rsidRPr="00F84401">
              <w:rPr>
                <w:rFonts w:cs="Roboto"/>
                <w:b w:val="0"/>
                <w:color w:val="000000"/>
              </w:rPr>
              <w:t xml:space="preserve"> </w:t>
            </w:r>
            <w:r w:rsidR="00566E59" w:rsidRPr="00F84401">
              <w:rPr>
                <w:rFonts w:cs="Roboto"/>
                <w:b w:val="0"/>
                <w:color w:val="000000"/>
              </w:rPr>
              <w:t>Ingen tettbebyggelse</w:t>
            </w:r>
          </w:p>
          <w:p w14:paraId="50BE3798" w14:textId="77777777" w:rsidR="00BD5A45" w:rsidRPr="00F84401" w:rsidRDefault="00BD5A45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0BF0B998" w14:textId="6C75CCA2" w:rsidR="009C4161" w:rsidRDefault="009C4161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84401">
              <w:rPr>
                <w:rFonts w:cs="Roboto"/>
                <w:bCs/>
                <w:color w:val="000000"/>
              </w:rPr>
              <w:t>Vegbredde</w:t>
            </w:r>
            <w:r w:rsidR="00B956FE" w:rsidRPr="00F84401">
              <w:rPr>
                <w:rFonts w:cs="Roboto"/>
                <w:bCs/>
                <w:color w:val="000000"/>
              </w:rPr>
              <w:t>:</w:t>
            </w:r>
            <w:r w:rsidR="00B956FE" w:rsidRPr="00F84401">
              <w:rPr>
                <w:rFonts w:cs="Roboto"/>
                <w:b w:val="0"/>
                <w:color w:val="000000"/>
              </w:rPr>
              <w:t xml:space="preserve"> 6-7 meter </w:t>
            </w:r>
          </w:p>
          <w:p w14:paraId="5D91171A" w14:textId="77777777" w:rsidR="00BD5A45" w:rsidRPr="00F84401" w:rsidRDefault="00BD5A45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D0CB910" w14:textId="489040A1" w:rsidR="009C4161" w:rsidRDefault="009C4161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84401">
              <w:rPr>
                <w:rFonts w:cs="Roboto"/>
                <w:bCs/>
                <w:color w:val="000000"/>
              </w:rPr>
              <w:t>ÅDT og rushtid</w:t>
            </w:r>
            <w:r w:rsidR="00AE4DEA" w:rsidRPr="00F84401">
              <w:rPr>
                <w:rFonts w:cs="Roboto"/>
                <w:bCs/>
                <w:color w:val="000000"/>
              </w:rPr>
              <w:t>:</w:t>
            </w:r>
            <w:r w:rsidR="00AE4DEA" w:rsidRPr="00F84401">
              <w:rPr>
                <w:rFonts w:cs="Roboto"/>
                <w:b w:val="0"/>
                <w:color w:val="000000"/>
              </w:rPr>
              <w:t xml:space="preserve"> ÅDT 1200-1520</w:t>
            </w:r>
          </w:p>
          <w:p w14:paraId="29C0BBF4" w14:textId="77777777" w:rsidR="00BD5A45" w:rsidRPr="00F84401" w:rsidRDefault="00BD5A45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AB09DF6" w14:textId="0E3FE42F" w:rsidR="009C4161" w:rsidRPr="00F84401" w:rsidRDefault="009C4161" w:rsidP="00A22B1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84401">
              <w:rPr>
                <w:rFonts w:cs="Roboto"/>
                <w:bCs/>
                <w:color w:val="000000"/>
              </w:rPr>
              <w:t>Øvrige faktorer på roden</w:t>
            </w:r>
            <w:r w:rsidR="00F84401">
              <w:rPr>
                <w:rFonts w:cs="Roboto"/>
                <w:bCs/>
                <w:color w:val="000000"/>
              </w:rPr>
              <w:t>:</w:t>
            </w:r>
          </w:p>
          <w:p w14:paraId="404931DA" w14:textId="27F4CF00" w:rsidR="009C4161" w:rsidRPr="00657493" w:rsidRDefault="009C4161" w:rsidP="00C86F5A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C23C94" w:rsidRPr="009353DA" w14:paraId="25EEDE1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B92D09E" w14:textId="77777777" w:rsidR="00C23C94" w:rsidRDefault="00C23C94" w:rsidP="00C86F5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57DC32B4" w14:textId="725B7F49" w:rsidR="0072083D" w:rsidRPr="004F0778" w:rsidRDefault="00D5040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66975795">
              <w:rPr>
                <w:rFonts w:cs="Roboto"/>
                <w:b w:val="0"/>
                <w:color w:val="000000" w:themeColor="text1"/>
              </w:rPr>
              <w:t>L</w:t>
            </w:r>
            <w:r w:rsidR="006E7B41" w:rsidRPr="66975795">
              <w:rPr>
                <w:rFonts w:cs="Roboto"/>
                <w:b w:val="0"/>
                <w:color w:val="000000" w:themeColor="text1"/>
              </w:rPr>
              <w:t>astebil</w:t>
            </w:r>
            <w:r w:rsidR="00C23C94" w:rsidRPr="66975795">
              <w:rPr>
                <w:rFonts w:cs="Roboto"/>
                <w:b w:val="0"/>
                <w:color w:val="000000" w:themeColor="text1"/>
              </w:rPr>
              <w:t xml:space="preserve"> med vinterdriftsutstyr</w:t>
            </w:r>
            <w:r w:rsidR="00024D14" w:rsidRPr="66975795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18020D" w:rsidRPr="66975795">
              <w:rPr>
                <w:rFonts w:cs="Roboto"/>
                <w:b w:val="0"/>
                <w:color w:val="000000" w:themeColor="text1"/>
              </w:rPr>
              <w:t>iht</w:t>
            </w:r>
            <w:r w:rsidR="00227C0B">
              <w:rPr>
                <w:rFonts w:cs="Roboto"/>
                <w:b w:val="0"/>
                <w:color w:val="000000" w:themeColor="text1"/>
              </w:rPr>
              <w:t>.</w:t>
            </w:r>
            <w:r w:rsidR="00C20AEA">
              <w:rPr>
                <w:rFonts w:cs="Roboto"/>
                <w:b w:val="0"/>
                <w:color w:val="000000" w:themeColor="text1"/>
              </w:rPr>
              <w:t xml:space="preserve"> beskrivelse i</w:t>
            </w:r>
            <w:r w:rsidR="00C23C94" w:rsidRPr="66975795">
              <w:rPr>
                <w:rFonts w:cs="Roboto"/>
                <w:b w:val="0"/>
                <w:color w:val="000000" w:themeColor="text1"/>
              </w:rPr>
              <w:t xml:space="preserve"> prosess 18.763</w:t>
            </w:r>
            <w:r w:rsidR="00362BA2">
              <w:rPr>
                <w:rFonts w:cs="Roboto"/>
                <w:b w:val="0"/>
                <w:color w:val="000000" w:themeColor="text1"/>
              </w:rPr>
              <w:t xml:space="preserve"> og </w:t>
            </w:r>
            <w:r w:rsidR="00803DBE">
              <w:rPr>
                <w:rFonts w:cs="Roboto"/>
                <w:b w:val="0"/>
                <w:color w:val="000000" w:themeColor="text1"/>
              </w:rPr>
              <w:t>18.76310</w:t>
            </w:r>
          </w:p>
          <w:p w14:paraId="3BEBFAC5" w14:textId="77777777" w:rsidR="0072083D" w:rsidRPr="004F0778" w:rsidRDefault="0072083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5A5A1656" w14:textId="20598791" w:rsidR="00C23C94" w:rsidRPr="004F0778" w:rsidRDefault="00C23C94" w:rsidP="00C86F5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01657A46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>eller tilsvarende. Bruksbredde snøplog 3,5 meter.</w:t>
            </w:r>
          </w:p>
          <w:p w14:paraId="4D17D262" w14:textId="77777777" w:rsidR="00C23C94" w:rsidRPr="009B10AD" w:rsidRDefault="00C23C94" w:rsidP="00C86F5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/>
                <w:highlight w:val="lightGray"/>
              </w:rPr>
            </w:pPr>
          </w:p>
        </w:tc>
      </w:tr>
      <w:tr w:rsidR="00C23C94" w:rsidRPr="009353DA" w14:paraId="0F7F219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7CA955B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11D0BA13" w14:textId="6A6EF6C5" w:rsidR="003F7482" w:rsidRPr="009353DA" w:rsidRDefault="00017C5C" w:rsidP="00C86F5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461348">
              <w:rPr>
                <w:rFonts w:cs="Roboto"/>
                <w:b w:val="0"/>
                <w:color w:val="000000"/>
              </w:rPr>
              <w:t>18.7631</w:t>
            </w:r>
            <w:r w:rsidR="00CC04DB" w:rsidRPr="00461348">
              <w:rPr>
                <w:rFonts w:cs="Roboto"/>
                <w:b w:val="0"/>
                <w:color w:val="000000"/>
              </w:rPr>
              <w:t>0</w:t>
            </w:r>
            <w:r w:rsidRPr="00461348">
              <w:rPr>
                <w:rFonts w:cs="Roboto"/>
                <w:b w:val="0"/>
                <w:color w:val="000000"/>
              </w:rPr>
              <w:t xml:space="preserve"> Rode 1, Lastebil med vinterdriftsutstyr</w:t>
            </w:r>
          </w:p>
        </w:tc>
      </w:tr>
      <w:tr w:rsidR="00C23C94" w:rsidRPr="009353DA" w14:paraId="1DF94FD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B38DB5A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5320F943" w14:textId="6E3AE6E4" w:rsidR="00C23C94" w:rsidRPr="00BF3126" w:rsidRDefault="00C23C94" w:rsidP="00BF304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F3126">
              <w:rPr>
                <w:rFonts w:cs="Roboto"/>
                <w:b w:val="0"/>
                <w:color w:val="000000"/>
              </w:rPr>
              <w:t>Kirkenær 4 km</w:t>
            </w:r>
          </w:p>
          <w:p w14:paraId="17291437" w14:textId="65324AD6" w:rsidR="00C23C94" w:rsidRPr="00C426E2" w:rsidRDefault="00C23C94" w:rsidP="00BF304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proofErr w:type="spellStart"/>
            <w:r w:rsidRPr="00BF3126">
              <w:rPr>
                <w:rFonts w:cs="Roboto"/>
                <w:b w:val="0"/>
                <w:color w:val="000000"/>
              </w:rPr>
              <w:t>Sagli</w:t>
            </w:r>
            <w:proofErr w:type="spellEnd"/>
            <w:r w:rsidRPr="00BF3126">
              <w:rPr>
                <w:rFonts w:cs="Roboto"/>
                <w:b w:val="0"/>
                <w:color w:val="000000"/>
              </w:rPr>
              <w:t xml:space="preserve"> 14 km</w:t>
            </w:r>
            <w:r w:rsidRPr="00D6344E">
              <w:rPr>
                <w:rFonts w:cs="Roboto"/>
              </w:rPr>
              <w:t xml:space="preserve"> </w:t>
            </w:r>
          </w:p>
        </w:tc>
      </w:tr>
      <w:tr w:rsidR="00C23C94" w:rsidRPr="009353DA" w14:paraId="1E2F172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0786DA8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27138041" w14:textId="77777777" w:rsidR="00C23C94" w:rsidRPr="009353DA" w:rsidRDefault="00C23C94" w:rsidP="00C86F5A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392F998A" w14:textId="2071DAA2" w:rsidR="00C23C94" w:rsidRPr="00B40D1B" w:rsidRDefault="00C23C94" w:rsidP="00E63EBA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B2A5F">
              <w:rPr>
                <w:rFonts w:cs="Roboto"/>
                <w:b w:val="0"/>
                <w:bCs/>
                <w:color w:val="000000"/>
              </w:rPr>
              <w:t xml:space="preserve">FV210 K </w:t>
            </w:r>
            <w:r w:rsidRPr="001B3A5B">
              <w:rPr>
                <w:rFonts w:cs="Roboto"/>
                <w:b w:val="0"/>
                <w:bCs/>
                <w:color w:val="000000"/>
              </w:rPr>
              <w:t>S1D1 m4084</w:t>
            </w:r>
            <w:r>
              <w:rPr>
                <w:rFonts w:cs="Roboto"/>
                <w:b w:val="0"/>
                <w:bCs/>
                <w:color w:val="000000"/>
              </w:rPr>
              <w:t xml:space="preserve"> - </w:t>
            </w:r>
            <w:r w:rsidRPr="00EB2A5F">
              <w:rPr>
                <w:rFonts w:cs="Roboto"/>
                <w:b w:val="0"/>
                <w:bCs/>
                <w:color w:val="000000"/>
              </w:rPr>
              <w:t>S3D1 m1405</w:t>
            </w:r>
            <w:r>
              <w:rPr>
                <w:rFonts w:cs="Roboto"/>
                <w:b w:val="0"/>
                <w:bCs/>
                <w:color w:val="000000"/>
              </w:rPr>
              <w:t xml:space="preserve"> </w:t>
            </w:r>
            <w:r w:rsidRPr="003D28E3">
              <w:rPr>
                <w:rFonts w:cs="Roboto"/>
                <w:b w:val="0"/>
                <w:color w:val="000000"/>
              </w:rPr>
              <w:t>Foss og sørover på grunn av trafikkmengden</w:t>
            </w:r>
            <w:r w:rsidR="00227D49">
              <w:rPr>
                <w:rFonts w:cs="Roboto"/>
                <w:b w:val="0"/>
                <w:color w:val="000000"/>
              </w:rPr>
              <w:t>.</w:t>
            </w:r>
          </w:p>
          <w:p w14:paraId="72220538" w14:textId="77777777" w:rsidR="00C23C94" w:rsidRPr="00233895" w:rsidRDefault="00C23C94" w:rsidP="00C86F5A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C23C94" w:rsidRPr="009353DA" w14:paraId="3491DEE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F97021E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2F38E40F" w14:textId="64D37D11" w:rsidR="00C23C94" w:rsidRPr="007A4944" w:rsidRDefault="00C23C94" w:rsidP="00C86F5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A4944">
              <w:rPr>
                <w:rFonts w:cs="Roboto"/>
                <w:b w:val="0"/>
                <w:color w:val="000000"/>
              </w:rPr>
              <w:t>Ingen</w:t>
            </w:r>
            <w:r w:rsidR="00227D49">
              <w:rPr>
                <w:rFonts w:cs="Roboto"/>
                <w:b w:val="0"/>
                <w:color w:val="000000"/>
              </w:rPr>
              <w:t>.</w:t>
            </w:r>
          </w:p>
        </w:tc>
      </w:tr>
      <w:tr w:rsidR="00C23C94" w:rsidRPr="009353DA" w14:paraId="712A871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B211A62" w14:textId="77777777" w:rsidR="00C23C94" w:rsidRPr="009353DA" w:rsidRDefault="00C23C94" w:rsidP="00C86F5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1FFE12F8" w14:textId="1D3DBEF5" w:rsidR="00C23C94" w:rsidRPr="009353DA" w:rsidRDefault="00C23C94" w:rsidP="00C86F5A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A4944">
              <w:rPr>
                <w:rFonts w:cs="Roboto"/>
                <w:b w:val="0"/>
                <w:color w:val="000000"/>
              </w:rPr>
              <w:t>Ingen</w:t>
            </w:r>
            <w:r w:rsidR="00227D49">
              <w:rPr>
                <w:rFonts w:cs="Roboto"/>
                <w:b w:val="0"/>
                <w:color w:val="000000"/>
              </w:rPr>
              <w:t>.</w:t>
            </w:r>
          </w:p>
        </w:tc>
      </w:tr>
      <w:tr w:rsidR="00C23C94" w:rsidRPr="009353DA" w14:paraId="4903931E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78E4745" w14:textId="77777777" w:rsidR="00C23C94" w:rsidRPr="009353DA" w:rsidRDefault="00C23C94" w:rsidP="00C86F5A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7CB48A1B" w14:textId="06A13231" w:rsidR="004664A1" w:rsidRPr="00E63EBA" w:rsidRDefault="00C23C94" w:rsidP="00E63EB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63EBA">
              <w:rPr>
                <w:rFonts w:cs="Roboto"/>
                <w:bCs/>
                <w:color w:val="000000"/>
              </w:rPr>
              <w:t xml:space="preserve">Beskrivelse av utførelse. </w:t>
            </w:r>
          </w:p>
          <w:p w14:paraId="4EC416B0" w14:textId="1A6C6B25" w:rsidR="00C23C94" w:rsidRPr="005C71FD" w:rsidRDefault="00C23C94" w:rsidP="005C71F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5C71FD">
              <w:rPr>
                <w:rFonts w:cs="Roboto"/>
                <w:color w:val="000000"/>
                <w:sz w:val="24"/>
                <w:szCs w:val="24"/>
              </w:rPr>
              <w:t>Det må tilstrebes å ikke kaste snø inn på GS-areal</w:t>
            </w:r>
            <w:r w:rsidR="00A0053F" w:rsidRPr="005C71FD">
              <w:rPr>
                <w:rFonts w:cs="Roboto"/>
                <w:color w:val="000000"/>
                <w:sz w:val="24"/>
                <w:szCs w:val="24"/>
              </w:rPr>
              <w:t>.</w:t>
            </w:r>
          </w:p>
          <w:p w14:paraId="3077A29C" w14:textId="21F772F5" w:rsidR="002078F0" w:rsidRPr="00A0053F" w:rsidRDefault="00C23C94" w:rsidP="00A005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0053F">
              <w:rPr>
                <w:rFonts w:cs="Roboto"/>
                <w:color w:val="000000"/>
                <w:sz w:val="24"/>
                <w:szCs w:val="24"/>
              </w:rPr>
              <w:t>Viktig å samarbeide med tilstøtende roder slik at det ikke blir tydelige overganger mellom rodene</w:t>
            </w:r>
            <w:r w:rsidR="0017130B">
              <w:rPr>
                <w:rFonts w:cs="Roboto"/>
                <w:color w:val="000000"/>
                <w:sz w:val="24"/>
                <w:szCs w:val="24"/>
              </w:rPr>
              <w:t>.</w:t>
            </w:r>
          </w:p>
          <w:p w14:paraId="204571AF" w14:textId="77777777" w:rsidR="00C23C94" w:rsidRDefault="00C23C94" w:rsidP="00C82517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357604">
              <w:rPr>
                <w:rFonts w:cs="Roboto"/>
                <w:b/>
                <w:bCs/>
                <w:color w:val="000000"/>
                <w:sz w:val="24"/>
                <w:szCs w:val="24"/>
              </w:rPr>
              <w:t>Rydding av kryss- ansvarsdeling</w:t>
            </w:r>
          </w:p>
          <w:p w14:paraId="2326FE53" w14:textId="709F150C" w:rsidR="00C23C94" w:rsidRPr="00233895" w:rsidRDefault="00253F93" w:rsidP="00C82517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233895">
              <w:rPr>
                <w:rFonts w:cs="Roboto"/>
                <w:color w:val="000000" w:themeColor="text1"/>
                <w:sz w:val="24"/>
                <w:szCs w:val="24"/>
              </w:rPr>
              <w:lastRenderedPageBreak/>
              <w:t xml:space="preserve">Roden </w:t>
            </w:r>
            <w:r w:rsidR="0038456D" w:rsidRPr="00233895">
              <w:rPr>
                <w:rFonts w:cs="Roboto"/>
                <w:color w:val="000000" w:themeColor="text1"/>
                <w:sz w:val="24"/>
                <w:szCs w:val="24"/>
              </w:rPr>
              <w:t>inkluderer ansvar</w:t>
            </w:r>
            <w:r w:rsidRPr="00233895">
              <w:rPr>
                <w:rFonts w:cs="Roboto"/>
                <w:color w:val="000000" w:themeColor="text1"/>
                <w:sz w:val="24"/>
                <w:szCs w:val="24"/>
              </w:rPr>
              <w:t xml:space="preserve"> for </w:t>
            </w:r>
            <w:r w:rsidR="0038456D" w:rsidRPr="00233895">
              <w:rPr>
                <w:rFonts w:cs="Roboto"/>
                <w:color w:val="000000" w:themeColor="text1"/>
                <w:sz w:val="24"/>
                <w:szCs w:val="24"/>
              </w:rPr>
              <w:t>k</w:t>
            </w:r>
            <w:r w:rsidR="00C23C94" w:rsidRPr="00233895">
              <w:rPr>
                <w:rFonts w:cs="Roboto"/>
                <w:color w:val="000000" w:themeColor="text1"/>
                <w:sz w:val="24"/>
                <w:szCs w:val="24"/>
              </w:rPr>
              <w:t>ryss</w:t>
            </w:r>
            <w:r w:rsidRPr="00233895">
              <w:rPr>
                <w:rFonts w:cs="Roboto"/>
                <w:color w:val="000000" w:themeColor="text1"/>
                <w:sz w:val="24"/>
                <w:szCs w:val="24"/>
              </w:rPr>
              <w:t xml:space="preserve"> og </w:t>
            </w:r>
            <w:r w:rsidR="00C23C94" w:rsidRPr="00233895">
              <w:rPr>
                <w:rFonts w:cs="Roboto"/>
                <w:color w:val="000000" w:themeColor="text1"/>
                <w:sz w:val="24"/>
                <w:szCs w:val="24"/>
              </w:rPr>
              <w:t xml:space="preserve">snuplass i </w:t>
            </w:r>
            <w:r w:rsidR="0038456D" w:rsidRPr="00233895">
              <w:rPr>
                <w:rFonts w:cs="Roboto"/>
                <w:color w:val="000000" w:themeColor="text1"/>
                <w:sz w:val="24"/>
                <w:szCs w:val="24"/>
              </w:rPr>
              <w:t>begge ender</w:t>
            </w:r>
            <w:r w:rsidR="00C23C94" w:rsidRPr="00233895">
              <w:rPr>
                <w:rFonts w:cs="Roboto"/>
                <w:color w:val="000000" w:themeColor="text1"/>
                <w:sz w:val="24"/>
                <w:szCs w:val="24"/>
              </w:rPr>
              <w:t xml:space="preserve"> av rode</w:t>
            </w:r>
            <w:r w:rsidR="0038456D" w:rsidRPr="00233895">
              <w:rPr>
                <w:rFonts w:cs="Roboto"/>
                <w:color w:val="000000" w:themeColor="text1"/>
                <w:sz w:val="24"/>
                <w:szCs w:val="24"/>
              </w:rPr>
              <w:t>n</w:t>
            </w:r>
            <w:r w:rsidR="0017130B">
              <w:rPr>
                <w:rFonts w:cs="Roboto"/>
                <w:color w:val="000000" w:themeColor="text1"/>
                <w:sz w:val="24"/>
                <w:szCs w:val="24"/>
              </w:rPr>
              <w:t>.</w:t>
            </w:r>
          </w:p>
          <w:p w14:paraId="41C23A59" w14:textId="77777777" w:rsidR="00C82517" w:rsidRPr="00233895" w:rsidRDefault="00C82517" w:rsidP="00C82517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 w:themeColor="text1"/>
                <w:sz w:val="24"/>
                <w:szCs w:val="24"/>
              </w:rPr>
            </w:pPr>
          </w:p>
          <w:p w14:paraId="146B0DDA" w14:textId="0B2DA1A6" w:rsidR="00C23C94" w:rsidRDefault="00C23C94" w:rsidP="0017130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1A3956">
              <w:rPr>
                <w:rFonts w:cs="Roboto"/>
                <w:b w:val="0"/>
                <w:color w:val="000000"/>
              </w:rPr>
              <w:t xml:space="preserve">Vegobjekter </w:t>
            </w:r>
            <w:r w:rsidR="0038456D" w:rsidRPr="00233895">
              <w:rPr>
                <w:rFonts w:cs="Roboto"/>
                <w:b w:val="0"/>
                <w:color w:val="000000"/>
              </w:rPr>
              <w:t xml:space="preserve">langs vegen </w:t>
            </w:r>
            <w:r w:rsidRPr="001A3956">
              <w:rPr>
                <w:rFonts w:cs="Roboto"/>
                <w:b w:val="0"/>
                <w:color w:val="000000"/>
              </w:rPr>
              <w:t>håndteres av grunnbemanningen</w:t>
            </w:r>
            <w:r w:rsidR="0017130B">
              <w:rPr>
                <w:rFonts w:cs="Roboto"/>
                <w:b w:val="0"/>
                <w:color w:val="000000"/>
              </w:rPr>
              <w:t>.</w:t>
            </w:r>
          </w:p>
          <w:p w14:paraId="28059EED" w14:textId="4D93ADB9" w:rsidR="00C23C94" w:rsidRDefault="00C23C94" w:rsidP="00C82517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6D72FD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3AF9E889" w14:textId="77777777" w:rsidR="008426ED" w:rsidRPr="00446CB5" w:rsidRDefault="008426ED" w:rsidP="00C82517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154D13F6" w14:textId="3E19C459" w:rsidR="00C23C94" w:rsidRPr="00233895" w:rsidRDefault="00C23C94" w:rsidP="008426E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  <w:r w:rsidRPr="008426ED">
              <w:rPr>
                <w:rFonts w:cs="Roboto"/>
                <w:b w:val="0"/>
                <w:color w:val="000000"/>
                <w:highlight w:val="lightGray"/>
              </w:rPr>
              <w:t>Kjøremønster</w:t>
            </w:r>
            <w:r w:rsidR="00C82517" w:rsidRPr="008426ED">
              <w:rPr>
                <w:rFonts w:cs="Roboto"/>
                <w:b w:val="0"/>
                <w:color w:val="000000"/>
                <w:highlight w:val="lightGray"/>
              </w:rPr>
              <w:t>et</w:t>
            </w:r>
            <w:r w:rsidRPr="008426ED">
              <w:rPr>
                <w:rFonts w:cs="Roboto"/>
                <w:b w:val="0"/>
                <w:color w:val="000000"/>
                <w:highlight w:val="lightGray"/>
              </w:rPr>
              <w:t xml:space="preserve"> på roden avklares i samhandlingsfasen</w:t>
            </w:r>
            <w:r w:rsidR="00C82517" w:rsidRPr="008426ED">
              <w:rPr>
                <w:rFonts w:cs="Roboto"/>
                <w:b w:val="0"/>
                <w:color w:val="000000"/>
                <w:highlight w:val="lightGray"/>
              </w:rPr>
              <w:t>.</w:t>
            </w:r>
            <w:r w:rsidR="00C82517" w:rsidRPr="00233895">
              <w:rPr>
                <w:rFonts w:cs="Roboto"/>
                <w:color w:val="000000"/>
              </w:rPr>
              <w:t xml:space="preserve"> </w:t>
            </w:r>
          </w:p>
        </w:tc>
      </w:tr>
    </w:tbl>
    <w:p w14:paraId="292FBC11" w14:textId="77777777" w:rsidR="00FF5A27" w:rsidRPr="009353DA" w:rsidRDefault="00FF5A27" w:rsidP="00FF5A27">
      <w:pPr>
        <w:pStyle w:val="Ingress"/>
        <w:ind w:left="0"/>
        <w:rPr>
          <w:rFonts w:cs="Roboto"/>
          <w:b w:val="0"/>
          <w:color w:val="000000"/>
        </w:rPr>
      </w:pPr>
    </w:p>
    <w:p w14:paraId="274EADAC" w14:textId="77777777" w:rsidR="00BD5E64" w:rsidRDefault="00BD5E64" w:rsidP="00EE444E">
      <w:pPr>
        <w:ind w:left="0"/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5449E564" w14:textId="4B355D33" w:rsidR="000210AC" w:rsidRPr="007672EB" w:rsidRDefault="001E361D" w:rsidP="000210AC">
      <w:pPr>
        <w:pStyle w:val="Overskrift3"/>
      </w:pPr>
      <w:bookmarkStart w:id="8" w:name="_Toc233630035"/>
      <w:r>
        <w:lastRenderedPageBreak/>
        <w:t xml:space="preserve">Rode </w:t>
      </w:r>
      <w:r w:rsidR="00557971">
        <w:t>2</w:t>
      </w:r>
      <w:r w:rsidRPr="00851950">
        <w:tab/>
      </w:r>
      <w:r w:rsidR="000210AC" w:rsidRPr="00BE2D8E">
        <w:t xml:space="preserve">Fv210 </w:t>
      </w:r>
      <w:proofErr w:type="spellStart"/>
      <w:r w:rsidR="000210AC" w:rsidRPr="00BE2D8E">
        <w:t>Mosogn-Skjefstadfossen</w:t>
      </w:r>
      <w:bookmarkEnd w:id="8"/>
      <w:proofErr w:type="spellEnd"/>
    </w:p>
    <w:p w14:paraId="31F21854" w14:textId="77777777" w:rsidR="000210AC" w:rsidRPr="000E049A" w:rsidRDefault="000210AC" w:rsidP="000210AC">
      <w:pPr>
        <w:pStyle w:val="Ingress"/>
        <w:spacing w:before="0"/>
        <w:ind w:left="0"/>
      </w:pPr>
      <w:r w:rsidRPr="00BE2D8E">
        <w:rPr>
          <w:rFonts w:ascii="Roboto" w:hAnsi="Roboto" w:cs="Roboto"/>
          <w:bCs/>
          <w:noProof/>
          <w:color w:val="000000"/>
          <w:lang w:val="nn-NO"/>
        </w:rPr>
        <w:drawing>
          <wp:inline distT="0" distB="0" distL="0" distR="0" wp14:anchorId="7AA8768F" wp14:editId="2BD93706">
            <wp:extent cx="5760085" cy="4601845"/>
            <wp:effectExtent l="19050" t="19050" r="12065" b="27305"/>
            <wp:docPr id="174580268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0268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01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Roboto" w:hAnsi="Roboto" w:cs="Roboto"/>
          <w:bCs/>
          <w:color w:val="000000"/>
          <w:lang w:val="nn-NO"/>
        </w:rPr>
        <w:t xml:space="preserve">                                                                                             </w:t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0210AC" w:rsidRPr="009353DA" w14:paraId="4535B5E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F9C10AE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1138A59A" w14:textId="1B062E21" w:rsidR="000210AC" w:rsidRPr="00C40B0E" w:rsidRDefault="000210AC" w:rsidP="005F472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40B0E">
              <w:rPr>
                <w:rFonts w:cs="Roboto"/>
                <w:b w:val="0"/>
                <w:color w:val="000000"/>
              </w:rPr>
              <w:t>45,4 km</w:t>
            </w:r>
            <w:r w:rsidR="005F3553">
              <w:rPr>
                <w:rFonts w:cs="Roboto"/>
                <w:b w:val="0"/>
                <w:color w:val="000000"/>
              </w:rPr>
              <w:t>.</w:t>
            </w:r>
          </w:p>
        </w:tc>
      </w:tr>
      <w:tr w:rsidR="000210AC" w:rsidRPr="009353DA" w14:paraId="492F8ED1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88F1D4E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65640563" w14:textId="10EE24CB" w:rsidR="000210AC" w:rsidRPr="00C40B0E" w:rsidRDefault="000210AC" w:rsidP="005F472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40B0E">
              <w:rPr>
                <w:rFonts w:ascii="Roboto" w:hAnsi="Roboto" w:cs="Roboto"/>
                <w:b w:val="0"/>
                <w:color w:val="000000"/>
              </w:rPr>
              <w:t>DkD</w:t>
            </w:r>
            <w:r w:rsidR="005F3553">
              <w:rPr>
                <w:rFonts w:ascii="Roboto" w:hAnsi="Roboto" w:cs="Roboto"/>
                <w:b w:val="0"/>
                <w:color w:val="000000"/>
              </w:rPr>
              <w:t>.</w:t>
            </w:r>
          </w:p>
        </w:tc>
      </w:tr>
      <w:tr w:rsidR="000210AC" w:rsidRPr="009353DA" w14:paraId="252CAAE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B5A1E2C" w14:textId="3C712734" w:rsidR="000210AC" w:rsidRPr="00C40B0E" w:rsidRDefault="000210AC" w:rsidP="00C40B0E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1B44458B" w14:textId="189B17D6" w:rsidR="000210AC" w:rsidRPr="00C40B0E" w:rsidRDefault="000210AC" w:rsidP="005F472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40B0E">
              <w:rPr>
                <w:rFonts w:cs="Roboto"/>
                <w:b w:val="0"/>
                <w:color w:val="000000"/>
              </w:rPr>
              <w:t>3 timer</w:t>
            </w:r>
            <w:r w:rsidR="005F3553">
              <w:rPr>
                <w:rFonts w:cs="Roboto"/>
                <w:b w:val="0"/>
                <w:color w:val="000000"/>
              </w:rPr>
              <w:t>.</w:t>
            </w:r>
          </w:p>
        </w:tc>
      </w:tr>
      <w:tr w:rsidR="000210AC" w:rsidRPr="009353DA" w14:paraId="3D08A0E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DA45B38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654C593F" w14:textId="40585AAB" w:rsidR="000210AC" w:rsidRPr="00C40B0E" w:rsidRDefault="000210AC" w:rsidP="005F472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40B0E">
              <w:rPr>
                <w:rFonts w:cs="Roboto"/>
                <w:b w:val="0"/>
                <w:color w:val="000000"/>
              </w:rPr>
              <w:t>4 timer</w:t>
            </w:r>
            <w:r w:rsidR="005F3553">
              <w:rPr>
                <w:rFonts w:cs="Roboto"/>
                <w:b w:val="0"/>
                <w:color w:val="000000"/>
              </w:rPr>
              <w:t>.</w:t>
            </w:r>
          </w:p>
        </w:tc>
      </w:tr>
      <w:tr w:rsidR="000210AC" w:rsidRPr="009353DA" w14:paraId="5734AD7A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F12722D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717A431B" w14:textId="77777777" w:rsidR="008C6911" w:rsidRDefault="008C6911" w:rsidP="008C691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</w:t>
            </w:r>
            <w:r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51B2E62A" w14:textId="7A6D646E" w:rsidR="000210AC" w:rsidRPr="009353DA" w:rsidRDefault="008C6911" w:rsidP="008C691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0210AC" w:rsidRPr="009353DA" w14:paraId="610E67A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AF00175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74EF58BB" w14:textId="57246C2C" w:rsidR="006E1187" w:rsidRDefault="006E1187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46088">
              <w:rPr>
                <w:rFonts w:cs="Roboto"/>
                <w:bCs/>
                <w:color w:val="000000"/>
              </w:rPr>
              <w:t>Kjøremønster</w:t>
            </w:r>
            <w:r w:rsidR="00C347C9" w:rsidRPr="00E46088">
              <w:rPr>
                <w:rFonts w:cs="Roboto"/>
                <w:bCs/>
                <w:color w:val="000000"/>
              </w:rPr>
              <w:t>:</w:t>
            </w:r>
            <w:r w:rsidR="00C347C9" w:rsidRPr="00E46088">
              <w:rPr>
                <w:rFonts w:cs="Roboto"/>
                <w:b w:val="0"/>
                <w:color w:val="000000"/>
              </w:rPr>
              <w:t xml:space="preserve"> Gjennomkjøring</w:t>
            </w:r>
            <w:r w:rsidR="005F3553">
              <w:rPr>
                <w:rFonts w:cs="Roboto"/>
                <w:b w:val="0"/>
                <w:color w:val="000000"/>
              </w:rPr>
              <w:t>.</w:t>
            </w:r>
          </w:p>
          <w:p w14:paraId="3C00295A" w14:textId="77777777" w:rsidR="00E46088" w:rsidRPr="00E46088" w:rsidRDefault="00E46088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1D2BFCB7" w14:textId="0290DFBD" w:rsidR="006E1187" w:rsidRDefault="006E1187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46088">
              <w:rPr>
                <w:rFonts w:cs="Roboto"/>
                <w:bCs/>
                <w:color w:val="000000"/>
              </w:rPr>
              <w:t>Kryss, busslommer og vegobjekter</w:t>
            </w:r>
            <w:r w:rsidR="001F14E5" w:rsidRPr="00E46088">
              <w:rPr>
                <w:rFonts w:cs="Roboto"/>
                <w:bCs/>
                <w:color w:val="000000"/>
              </w:rPr>
              <w:t>:</w:t>
            </w:r>
            <w:r w:rsidR="00FD6B81" w:rsidRPr="00FD6B81">
              <w:rPr>
                <w:rFonts w:cs="Roboto"/>
                <w:b w:val="0"/>
                <w:color w:val="000000"/>
              </w:rPr>
              <w:t xml:space="preserve"> Få kryss som påvirker syklustiden.</w:t>
            </w:r>
          </w:p>
          <w:p w14:paraId="2D12917F" w14:textId="77777777" w:rsidR="00E46088" w:rsidRPr="00E46088" w:rsidRDefault="00E46088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B8AB8D8" w14:textId="2B56B910" w:rsidR="006E1187" w:rsidRDefault="006E1187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46088">
              <w:rPr>
                <w:rFonts w:cs="Roboto"/>
                <w:bCs/>
                <w:color w:val="000000"/>
              </w:rPr>
              <w:t>Tettbebygd</w:t>
            </w:r>
            <w:r w:rsidR="00FC7F6D" w:rsidRPr="00E46088">
              <w:rPr>
                <w:rFonts w:cs="Roboto"/>
                <w:bCs/>
                <w:color w:val="000000"/>
              </w:rPr>
              <w:t>:</w:t>
            </w:r>
            <w:r w:rsidR="00FC7F6D" w:rsidRPr="00E46088">
              <w:rPr>
                <w:rFonts w:cs="Roboto"/>
                <w:b w:val="0"/>
                <w:color w:val="000000"/>
              </w:rPr>
              <w:t xml:space="preserve"> Kvisler</w:t>
            </w:r>
            <w:r w:rsidR="005F3553">
              <w:rPr>
                <w:rFonts w:cs="Roboto"/>
                <w:b w:val="0"/>
                <w:color w:val="000000"/>
              </w:rPr>
              <w:t>.</w:t>
            </w:r>
          </w:p>
          <w:p w14:paraId="75F97F14" w14:textId="77777777" w:rsidR="00E46088" w:rsidRPr="00E46088" w:rsidRDefault="00E46088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3E2116E" w14:textId="40D3A31B" w:rsidR="006E1187" w:rsidRDefault="006E1187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46088">
              <w:rPr>
                <w:rFonts w:cs="Roboto"/>
                <w:bCs/>
                <w:color w:val="000000"/>
              </w:rPr>
              <w:t>Vegbredde</w:t>
            </w:r>
            <w:r w:rsidR="001F14E5" w:rsidRPr="00E46088">
              <w:rPr>
                <w:rFonts w:cs="Roboto"/>
                <w:b w:val="0"/>
                <w:color w:val="000000"/>
              </w:rPr>
              <w:t>:</w:t>
            </w:r>
            <w:r w:rsidR="00E46088" w:rsidRPr="00E46088">
              <w:rPr>
                <w:rFonts w:cs="Roboto"/>
                <w:b w:val="0"/>
                <w:color w:val="000000"/>
              </w:rPr>
              <w:t xml:space="preserve">6,5-7,5 meter </w:t>
            </w:r>
          </w:p>
          <w:p w14:paraId="64C66375" w14:textId="77777777" w:rsidR="00E46088" w:rsidRPr="00E46088" w:rsidRDefault="00E46088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2C3966F" w14:textId="0E2AA4F1" w:rsidR="006E1187" w:rsidRDefault="006E1187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46088">
              <w:rPr>
                <w:rFonts w:cs="Roboto"/>
                <w:bCs/>
                <w:color w:val="000000"/>
              </w:rPr>
              <w:t>ÅDT og rushtid</w:t>
            </w:r>
            <w:r w:rsidR="00E46088" w:rsidRPr="00E46088">
              <w:rPr>
                <w:rFonts w:cs="Roboto"/>
                <w:b w:val="0"/>
                <w:color w:val="000000"/>
              </w:rPr>
              <w:t>: ÅDT 800-1800</w:t>
            </w:r>
          </w:p>
          <w:p w14:paraId="70FF57C9" w14:textId="77777777" w:rsidR="00E46088" w:rsidRPr="00E46088" w:rsidRDefault="00E46088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8D349E6" w14:textId="7FD47E3E" w:rsidR="00E46088" w:rsidRPr="00EA6E54" w:rsidRDefault="006E1187" w:rsidP="00EA6E5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46088">
              <w:rPr>
                <w:rFonts w:cs="Roboto"/>
                <w:bCs/>
                <w:color w:val="000000"/>
              </w:rPr>
              <w:t>Øvrige faktorer på roden</w:t>
            </w:r>
            <w:r w:rsidR="00223FEB" w:rsidRPr="00E46088">
              <w:rPr>
                <w:rFonts w:cs="Roboto"/>
                <w:bCs/>
                <w:color w:val="000000"/>
              </w:rPr>
              <w:t>:</w:t>
            </w:r>
            <w:r w:rsidR="00223FEB" w:rsidRPr="00E46088">
              <w:rPr>
                <w:rFonts w:cs="Roboto"/>
                <w:b w:val="0"/>
                <w:color w:val="000000"/>
              </w:rPr>
              <w:t xml:space="preserve"> </w:t>
            </w:r>
            <w:r w:rsidR="003E40B0">
              <w:rPr>
                <w:rFonts w:cs="Roboto"/>
                <w:b w:val="0"/>
                <w:color w:val="000000"/>
              </w:rPr>
              <w:t>Historisk</w:t>
            </w:r>
            <w:r w:rsidR="00F650A7">
              <w:rPr>
                <w:rFonts w:cs="Roboto"/>
                <w:b w:val="0"/>
                <w:color w:val="000000"/>
              </w:rPr>
              <w:t>,</w:t>
            </w:r>
            <w:r w:rsidR="00CD7C3A">
              <w:rPr>
                <w:rFonts w:cs="Roboto"/>
                <w:b w:val="0"/>
                <w:color w:val="000000"/>
              </w:rPr>
              <w:t xml:space="preserve"> ved</w:t>
            </w:r>
            <w:r w:rsidR="003E40B0">
              <w:rPr>
                <w:rFonts w:cs="Roboto"/>
                <w:b w:val="0"/>
                <w:color w:val="000000"/>
              </w:rPr>
              <w:t xml:space="preserve"> normale</w:t>
            </w:r>
            <w:r w:rsidR="001F14E5" w:rsidRPr="00E46088">
              <w:rPr>
                <w:rFonts w:cs="Roboto"/>
                <w:b w:val="0"/>
                <w:color w:val="000000"/>
              </w:rPr>
              <w:t xml:space="preserve"> snøfall </w:t>
            </w:r>
            <w:r w:rsidR="003E40B0">
              <w:rPr>
                <w:rFonts w:cs="Roboto"/>
                <w:b w:val="0"/>
                <w:color w:val="000000"/>
              </w:rPr>
              <w:t xml:space="preserve">har </w:t>
            </w:r>
            <w:r w:rsidR="00E46001">
              <w:rPr>
                <w:rFonts w:cs="Roboto"/>
                <w:b w:val="0"/>
                <w:color w:val="000000"/>
              </w:rPr>
              <w:t>det snødd mest nord på roden</w:t>
            </w:r>
            <w:r w:rsidR="00D60198">
              <w:rPr>
                <w:rFonts w:cs="Roboto"/>
                <w:b w:val="0"/>
                <w:color w:val="000000"/>
              </w:rPr>
              <w:t xml:space="preserve"> </w:t>
            </w:r>
            <w:r w:rsidR="00EA6E54" w:rsidRPr="00EA6E54">
              <w:rPr>
                <w:rFonts w:cs="Roboto"/>
                <w:b w:val="0"/>
                <w:color w:val="000000"/>
              </w:rPr>
              <w:t>(</w:t>
            </w:r>
            <w:r w:rsidR="00E46088" w:rsidRPr="00EA6E54">
              <w:rPr>
                <w:rFonts w:cs="Roboto"/>
                <w:b w:val="0"/>
                <w:color w:val="000000"/>
              </w:rPr>
              <w:t xml:space="preserve">Braskereid til </w:t>
            </w:r>
            <w:proofErr w:type="spellStart"/>
            <w:r w:rsidR="00E46088" w:rsidRPr="00EA6E54">
              <w:rPr>
                <w:rFonts w:cs="Roboto"/>
                <w:b w:val="0"/>
                <w:color w:val="000000"/>
              </w:rPr>
              <w:t>Skjefstadfossen</w:t>
            </w:r>
            <w:proofErr w:type="spellEnd"/>
            <w:r w:rsidR="00E46088" w:rsidRPr="00EA6E54">
              <w:rPr>
                <w:rFonts w:cs="Roboto"/>
                <w:b w:val="0"/>
                <w:color w:val="000000"/>
              </w:rPr>
              <w:t xml:space="preserve"> x Fv2152</w:t>
            </w:r>
            <w:r w:rsidR="00EA6E54" w:rsidRPr="00EA6E54">
              <w:rPr>
                <w:rFonts w:cs="Roboto"/>
                <w:b w:val="0"/>
                <w:color w:val="000000"/>
              </w:rPr>
              <w:t>)</w:t>
            </w:r>
            <w:r w:rsidR="00D60198">
              <w:rPr>
                <w:rFonts w:cs="Roboto"/>
                <w:b w:val="0"/>
                <w:color w:val="000000"/>
              </w:rPr>
              <w:t>.</w:t>
            </w:r>
          </w:p>
          <w:p w14:paraId="6CEAF82F" w14:textId="31365107" w:rsidR="006E1187" w:rsidRPr="00E46088" w:rsidRDefault="001F14E5" w:rsidP="00223F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46088">
              <w:rPr>
                <w:rFonts w:cs="Roboto"/>
                <w:b w:val="0"/>
                <w:color w:val="000000"/>
              </w:rPr>
              <w:t xml:space="preserve">  </w:t>
            </w:r>
          </w:p>
          <w:p w14:paraId="219EB83B" w14:textId="77777777" w:rsidR="006E1187" w:rsidRPr="009353DA" w:rsidRDefault="006E1187" w:rsidP="006E1187">
            <w:pPr>
              <w:pStyle w:val="Ingress"/>
              <w:spacing w:before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</w:p>
        </w:tc>
      </w:tr>
      <w:tr w:rsidR="000210AC" w:rsidRPr="009353DA" w14:paraId="3A8DEEE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0AA6E2C" w14:textId="77777777" w:rsidR="000210AC" w:rsidRDefault="000210AC" w:rsidP="005F472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37FA0A5D" w14:textId="67724BB8" w:rsidR="00936839" w:rsidRPr="004F0778" w:rsidRDefault="00936839" w:rsidP="0093683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66975795">
              <w:rPr>
                <w:rFonts w:cs="Roboto"/>
                <w:b w:val="0"/>
                <w:color w:val="000000" w:themeColor="text1"/>
              </w:rPr>
              <w:t>Lastebil med vinterdriftsutstyr iht</w:t>
            </w:r>
            <w:r>
              <w:rPr>
                <w:rFonts w:cs="Roboto"/>
                <w:b w:val="0"/>
                <w:color w:val="000000" w:themeColor="text1"/>
              </w:rPr>
              <w:t>. beskrivelse i</w:t>
            </w:r>
            <w:r w:rsidRPr="66975795">
              <w:rPr>
                <w:rFonts w:cs="Roboto"/>
                <w:b w:val="0"/>
                <w:color w:val="000000" w:themeColor="text1"/>
              </w:rPr>
              <w:t xml:space="preserve"> prosess 18.763</w:t>
            </w:r>
            <w:r>
              <w:rPr>
                <w:rFonts w:cs="Roboto"/>
                <w:b w:val="0"/>
                <w:color w:val="000000" w:themeColor="text1"/>
              </w:rPr>
              <w:t xml:space="preserve"> og 18.76311</w:t>
            </w:r>
          </w:p>
          <w:p w14:paraId="264B3A6E" w14:textId="77777777" w:rsidR="00EE6D5B" w:rsidRPr="005C71FD" w:rsidRDefault="00EE6D5B" w:rsidP="3C1A34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55149EE" w14:textId="7E824A18" w:rsidR="000210AC" w:rsidRPr="005C71FD" w:rsidRDefault="000210AC" w:rsidP="3C1A34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2F823BE5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>eller tilsvarende. Bruksbredde snøplog 3,5 meter.</w:t>
            </w:r>
          </w:p>
        </w:tc>
      </w:tr>
      <w:tr w:rsidR="000210AC" w:rsidRPr="009353DA" w14:paraId="4EF75903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213D9AA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7E9255ED" w14:textId="21257895" w:rsidR="000210AC" w:rsidRPr="005C71FD" w:rsidRDefault="00017C5C" w:rsidP="3C1A343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>18.7631</w:t>
            </w:r>
            <w:r w:rsidR="001F2E42">
              <w:rPr>
                <w:rFonts w:cs="Roboto"/>
                <w:b w:val="0"/>
                <w:color w:val="000000" w:themeColor="text1"/>
              </w:rPr>
              <w:t>1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 Rode 2, Lastebil med vinterdriftsutstyr</w:t>
            </w:r>
          </w:p>
        </w:tc>
      </w:tr>
      <w:tr w:rsidR="000210AC" w:rsidRPr="009353DA" w14:paraId="140066BF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21EA1EF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537054C0" w14:textId="77777777" w:rsidR="0090693C" w:rsidRPr="0090693C" w:rsidRDefault="000210AC" w:rsidP="0090693C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90693C">
              <w:rPr>
                <w:rFonts w:cs="Roboto"/>
                <w:color w:val="000000"/>
                <w:sz w:val="24"/>
                <w:szCs w:val="24"/>
              </w:rPr>
              <w:t xml:space="preserve">Gjerdrum 200m </w:t>
            </w:r>
          </w:p>
          <w:p w14:paraId="07A49BFD" w14:textId="6CF45210" w:rsidR="0090693C" w:rsidRDefault="000210AC" w:rsidP="0090693C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90693C">
              <w:rPr>
                <w:rFonts w:cs="Roboto"/>
                <w:color w:val="000000"/>
                <w:sz w:val="24"/>
                <w:szCs w:val="24"/>
              </w:rPr>
              <w:t xml:space="preserve">Flisa 3,2km </w:t>
            </w:r>
          </w:p>
          <w:p w14:paraId="6C36F921" w14:textId="5D61AFDD" w:rsidR="000210AC" w:rsidRPr="0090693C" w:rsidRDefault="000210AC" w:rsidP="0090693C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sz w:val="24"/>
                <w:szCs w:val="24"/>
              </w:rPr>
            </w:pPr>
            <w:r w:rsidRPr="0090693C">
              <w:rPr>
                <w:rFonts w:cs="Roboto"/>
                <w:color w:val="000000"/>
                <w:sz w:val="24"/>
                <w:szCs w:val="24"/>
              </w:rPr>
              <w:t>Hagen 500m</w:t>
            </w:r>
            <w:r w:rsidRPr="005C71FD">
              <w:rPr>
                <w:rFonts w:cs="Roboto"/>
                <w:sz w:val="24"/>
                <w:szCs w:val="24"/>
              </w:rPr>
              <w:t xml:space="preserve"> </w:t>
            </w:r>
          </w:p>
        </w:tc>
      </w:tr>
      <w:tr w:rsidR="000210AC" w:rsidRPr="009353DA" w14:paraId="7416DF8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E726C40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36AFBC4D" w14:textId="77777777" w:rsidR="000210AC" w:rsidRPr="009353DA" w:rsidRDefault="000210AC" w:rsidP="005F472B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1E5114D5" w14:textId="77777777" w:rsidR="007241A5" w:rsidRPr="005C71FD" w:rsidRDefault="000210AC" w:rsidP="00B612B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5C71FD">
              <w:rPr>
                <w:rFonts w:cs="Roboto"/>
                <w:color w:val="000000"/>
              </w:rPr>
              <w:t>Forsterket oppfølging av friksjon</w:t>
            </w:r>
            <w:r w:rsidR="00B612B7" w:rsidRPr="005C71FD">
              <w:rPr>
                <w:rFonts w:cs="Roboto"/>
                <w:color w:val="000000"/>
              </w:rPr>
              <w:t>:</w:t>
            </w:r>
            <w:r w:rsidRPr="005C71FD">
              <w:rPr>
                <w:rFonts w:cs="Roboto"/>
                <w:b w:val="0"/>
                <w:bCs/>
                <w:color w:val="000000"/>
              </w:rPr>
              <w:t xml:space="preserve"> </w:t>
            </w:r>
          </w:p>
          <w:p w14:paraId="0192267C" w14:textId="053A07FC" w:rsidR="000210AC" w:rsidRPr="005C71FD" w:rsidRDefault="000210AC" w:rsidP="007241A5">
            <w:pPr>
              <w:pStyle w:val="Ingress"/>
              <w:numPr>
                <w:ilvl w:val="0"/>
                <w:numId w:val="25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5C71FD">
              <w:rPr>
                <w:rFonts w:cs="Roboto"/>
                <w:b w:val="0"/>
                <w:bCs/>
                <w:color w:val="000000"/>
              </w:rPr>
              <w:t xml:space="preserve">Området rundt </w:t>
            </w:r>
            <w:proofErr w:type="spellStart"/>
            <w:r w:rsidRPr="005C71FD">
              <w:rPr>
                <w:rFonts w:cs="Roboto"/>
                <w:b w:val="0"/>
                <w:bCs/>
                <w:color w:val="000000"/>
              </w:rPr>
              <w:t>Norderå</w:t>
            </w:r>
            <w:proofErr w:type="spellEnd"/>
            <w:r w:rsidRPr="005C71FD">
              <w:rPr>
                <w:rFonts w:cs="Roboto"/>
                <w:b w:val="0"/>
                <w:bCs/>
                <w:color w:val="000000"/>
              </w:rPr>
              <w:t xml:space="preserve"> bru S10D1 m10000-S11D1 m350</w:t>
            </w:r>
          </w:p>
          <w:p w14:paraId="56BE4EE0" w14:textId="77777777" w:rsidR="009D2480" w:rsidRPr="005C71FD" w:rsidRDefault="009D2480" w:rsidP="009D2480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</w:p>
          <w:p w14:paraId="2BA43D78" w14:textId="4AB10C84" w:rsidR="007241A5" w:rsidRPr="005C71FD" w:rsidRDefault="000210AC" w:rsidP="007241A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C71FD">
              <w:rPr>
                <w:rFonts w:cs="Roboto"/>
                <w:bCs/>
                <w:color w:val="000000"/>
              </w:rPr>
              <w:t>Farlige punkter på vegen for gjennomføringen</w:t>
            </w:r>
            <w:r w:rsidR="00B612B7" w:rsidRPr="005C71FD">
              <w:rPr>
                <w:rFonts w:cs="Roboto"/>
                <w:bCs/>
                <w:color w:val="000000"/>
              </w:rPr>
              <w:t>:</w:t>
            </w:r>
            <w:r w:rsidRPr="005C71FD">
              <w:rPr>
                <w:rFonts w:cs="Roboto"/>
                <w:b w:val="0"/>
                <w:color w:val="000000"/>
              </w:rPr>
              <w:t xml:space="preserve"> </w:t>
            </w:r>
          </w:p>
          <w:p w14:paraId="12E847CB" w14:textId="77344767" w:rsidR="000210AC" w:rsidRPr="005C71FD" w:rsidRDefault="000210AC" w:rsidP="007241A5">
            <w:pPr>
              <w:pStyle w:val="Ingress"/>
              <w:numPr>
                <w:ilvl w:val="0"/>
                <w:numId w:val="2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C71FD">
              <w:rPr>
                <w:rFonts w:cs="Roboto"/>
                <w:b w:val="0"/>
                <w:color w:val="000000"/>
              </w:rPr>
              <w:t xml:space="preserve">200 meter før og etter </w:t>
            </w:r>
            <w:proofErr w:type="spellStart"/>
            <w:r w:rsidRPr="005C71FD">
              <w:rPr>
                <w:rFonts w:cs="Roboto"/>
                <w:b w:val="0"/>
                <w:color w:val="000000"/>
              </w:rPr>
              <w:t>Norderå</w:t>
            </w:r>
            <w:proofErr w:type="spellEnd"/>
            <w:r w:rsidRPr="005C71FD">
              <w:rPr>
                <w:rFonts w:cs="Roboto"/>
                <w:b w:val="0"/>
                <w:color w:val="000000"/>
              </w:rPr>
              <w:t xml:space="preserve"> bru</w:t>
            </w:r>
          </w:p>
        </w:tc>
      </w:tr>
      <w:tr w:rsidR="000210AC" w:rsidRPr="009353DA" w14:paraId="62F9699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C8950E0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2AF06257" w14:textId="45B33547" w:rsidR="000210AC" w:rsidRPr="009353DA" w:rsidRDefault="00C10F82" w:rsidP="005F472B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Ingen.</w:t>
            </w:r>
          </w:p>
        </w:tc>
      </w:tr>
      <w:tr w:rsidR="000210AC" w:rsidRPr="009353DA" w14:paraId="0204B919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554925C" w14:textId="77777777" w:rsidR="000210AC" w:rsidRPr="009353DA" w:rsidRDefault="000210AC" w:rsidP="005F472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687F985B" w14:textId="070FBAAA" w:rsidR="000210AC" w:rsidRPr="009353DA" w:rsidRDefault="00482B5D" w:rsidP="005F472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  <w:r w:rsidR="00C10F82">
              <w:rPr>
                <w:rFonts w:cs="Roboto"/>
                <w:b w:val="0"/>
                <w:color w:val="000000"/>
              </w:rPr>
              <w:t>.</w:t>
            </w:r>
          </w:p>
        </w:tc>
      </w:tr>
      <w:tr w:rsidR="000210AC" w:rsidRPr="009353DA" w14:paraId="68124FC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A3DA5FD" w14:textId="77777777" w:rsidR="000210AC" w:rsidRPr="009353DA" w:rsidRDefault="000210AC" w:rsidP="005F472B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499CDD3A" w14:textId="2A7C7192" w:rsidR="00C47218" w:rsidRPr="00C47218" w:rsidRDefault="000210AC" w:rsidP="00C47218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C47218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Beskrivelse av utførelse </w:t>
            </w:r>
          </w:p>
          <w:p w14:paraId="27DC1671" w14:textId="68D4DFDC" w:rsidR="000210AC" w:rsidRPr="005C71FD" w:rsidRDefault="000210AC" w:rsidP="005C71F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5C71FD">
              <w:rPr>
                <w:rFonts w:cs="Roboto"/>
                <w:color w:val="000000"/>
                <w:sz w:val="24"/>
                <w:szCs w:val="24"/>
              </w:rPr>
              <w:t>Det må tilstrebes å ikke kaste snø inn på GS-areal</w:t>
            </w:r>
          </w:p>
          <w:p w14:paraId="4CBFE779" w14:textId="61109858" w:rsidR="00A1145A" w:rsidRDefault="00A1145A" w:rsidP="005C71F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5C71FD">
              <w:rPr>
                <w:rFonts w:cs="Roboto"/>
                <w:color w:val="000000"/>
                <w:sz w:val="24"/>
                <w:szCs w:val="24"/>
              </w:rPr>
              <w:lastRenderedPageBreak/>
              <w:t>Viktig å samarbeide med tilstøtende roder slik at det ikke blir tydelige overganger mellom rodene.</w:t>
            </w:r>
          </w:p>
          <w:p w14:paraId="14CE12B6" w14:textId="77777777" w:rsidR="005C71FD" w:rsidRPr="005C71FD" w:rsidRDefault="005C71FD" w:rsidP="005C71F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11ECF3D1" w14:textId="77777777" w:rsidR="000210AC" w:rsidRDefault="000210AC" w:rsidP="005C71F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5C71FD">
              <w:rPr>
                <w:rFonts w:cs="Roboto"/>
                <w:bCs/>
                <w:color w:val="000000"/>
              </w:rPr>
              <w:t xml:space="preserve">Rydding av kryss- ansvarsdeling. </w:t>
            </w:r>
          </w:p>
          <w:p w14:paraId="10FEDC5C" w14:textId="28BE565D" w:rsidR="00611034" w:rsidRPr="005C71FD" w:rsidRDefault="00611034" w:rsidP="005C71F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E09B4D3" w14:textId="567EDC35" w:rsidR="000210AC" w:rsidRPr="005C71FD" w:rsidRDefault="000210AC" w:rsidP="005C71F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C71FD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256AA964" w14:textId="77777777" w:rsidR="000210AC" w:rsidRPr="005C71FD" w:rsidRDefault="000210AC" w:rsidP="005C71F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5C71FD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4BF0985F" w14:textId="13417AA7" w:rsidR="000210AC" w:rsidRPr="005C71FD" w:rsidRDefault="000210AC" w:rsidP="005C71F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426ED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</w:p>
        </w:tc>
      </w:tr>
    </w:tbl>
    <w:p w14:paraId="218B41EA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766C5F75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6970736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5AFC7842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229E6D6C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2D87BDC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6148688" w14:textId="77777777" w:rsidR="000210AC" w:rsidRDefault="000210AC" w:rsidP="000210A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4C79E08E" w14:textId="77777777" w:rsidR="000210AC" w:rsidRDefault="000210AC" w:rsidP="000210AC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4C5F9A02" w14:textId="1F93B972" w:rsidR="00D74F4C" w:rsidRPr="003B7032" w:rsidRDefault="001E361D" w:rsidP="003B7032">
      <w:pPr>
        <w:pStyle w:val="Overskrift3"/>
      </w:pPr>
      <w:bookmarkStart w:id="9" w:name="_Toc233630036"/>
      <w:r>
        <w:lastRenderedPageBreak/>
        <w:t xml:space="preserve">Rode </w:t>
      </w:r>
      <w:r w:rsidR="000210AC">
        <w:t>3</w:t>
      </w:r>
      <w:r w:rsidRPr="00851950">
        <w:tab/>
      </w:r>
      <w:r w:rsidR="00A40375" w:rsidRPr="008C18E1">
        <w:t>Roverud</w:t>
      </w:r>
      <w:bookmarkEnd w:id="9"/>
      <w:r w:rsidR="00A40375">
        <w:rPr>
          <w:shd w:val="clear" w:color="auto" w:fill="BFBFBF" w:themeFill="background1" w:themeFillShade="BF"/>
        </w:rPr>
        <w:t xml:space="preserve"> </w:t>
      </w:r>
    </w:p>
    <w:p w14:paraId="6438FA1B" w14:textId="1F1BE920" w:rsidR="001E361D" w:rsidRPr="00B02D34" w:rsidRDefault="008C18E1" w:rsidP="001E361D">
      <w:pPr>
        <w:pStyle w:val="Ingress"/>
        <w:ind w:left="0"/>
        <w:rPr>
          <w:rFonts w:ascii="Roboto" w:hAnsi="Roboto" w:cs="Roboto"/>
          <w:bCs/>
          <w:color w:val="000000"/>
          <w:lang w:val="nn-NO"/>
        </w:rPr>
      </w:pPr>
      <w:r w:rsidRPr="008C18E1">
        <w:rPr>
          <w:rFonts w:ascii="Roboto" w:hAnsi="Roboto" w:cs="Roboto"/>
          <w:bCs/>
          <w:noProof/>
          <w:color w:val="000000"/>
          <w:lang w:val="nn-NO"/>
        </w:rPr>
        <w:drawing>
          <wp:inline distT="0" distB="0" distL="0" distR="0" wp14:anchorId="0CCB43B9" wp14:editId="3670B964">
            <wp:extent cx="5760085" cy="4545330"/>
            <wp:effectExtent l="19050" t="19050" r="12065" b="26670"/>
            <wp:docPr id="140146699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6699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9170" cy="45524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1E361D" w:rsidRPr="009353DA" w14:paraId="7D3AFD2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8DFC787" w14:textId="20D714FD" w:rsidR="00051A8D" w:rsidRPr="004D680D" w:rsidRDefault="001E361D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6A7883D7" w14:textId="41D467D9" w:rsidR="001E361D" w:rsidRDefault="00D941F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4</w:t>
            </w:r>
            <w:r w:rsidR="00EF22F9">
              <w:rPr>
                <w:rFonts w:cs="Roboto"/>
                <w:b w:val="0"/>
                <w:color w:val="000000"/>
              </w:rPr>
              <w:t>8</w:t>
            </w:r>
            <w:r w:rsidR="00410A88">
              <w:rPr>
                <w:rFonts w:cs="Roboto"/>
                <w:b w:val="0"/>
                <w:color w:val="000000"/>
              </w:rPr>
              <w:t>,6</w:t>
            </w:r>
            <w:r>
              <w:rPr>
                <w:rFonts w:cs="Roboto"/>
                <w:b w:val="0"/>
                <w:color w:val="000000"/>
              </w:rPr>
              <w:t xml:space="preserve"> km</w:t>
            </w:r>
          </w:p>
          <w:p w14:paraId="3BF6918F" w14:textId="38EBA90E" w:rsidR="00D941F0" w:rsidRPr="009353DA" w:rsidRDefault="00D941F0" w:rsidP="00D467A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1E361D" w:rsidRPr="009353DA" w14:paraId="0378AA00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B0FAC92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035C3562" w14:textId="019383CD" w:rsidR="00B82BA2" w:rsidRPr="00523117" w:rsidRDefault="00C77877" w:rsidP="0052311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 xml:space="preserve">DkD og DkE </w:t>
            </w:r>
          </w:p>
        </w:tc>
      </w:tr>
      <w:tr w:rsidR="001E361D" w:rsidRPr="009353DA" w14:paraId="1FFD047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756D1F0" w14:textId="05E19EFD" w:rsidR="001E361D" w:rsidRPr="00AD33F3" w:rsidRDefault="001E361D" w:rsidP="00AD33F3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77F8C540" w14:textId="69C099DC" w:rsidR="001E361D" w:rsidRPr="009353DA" w:rsidRDefault="006C216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927C52">
              <w:rPr>
                <w:rFonts w:cs="Roboto"/>
                <w:b w:val="0"/>
                <w:color w:val="000000"/>
              </w:rPr>
              <w:t>3 timer DkD, 4 timer DkE</w:t>
            </w:r>
          </w:p>
          <w:p w14:paraId="1DB41101" w14:textId="77777777" w:rsidR="001E361D" w:rsidRPr="009353DA" w:rsidRDefault="001E361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1E361D" w:rsidRPr="009353DA" w14:paraId="71214F4F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8A03BEA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46276A2E" w14:textId="6F5B896C" w:rsidR="001E361D" w:rsidRPr="009353DA" w:rsidRDefault="006C2160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6D194B">
              <w:rPr>
                <w:rFonts w:cs="Roboto"/>
                <w:b w:val="0"/>
                <w:color w:val="000000"/>
              </w:rPr>
              <w:t>4 timer DkD, 6 timer DkE</w:t>
            </w:r>
          </w:p>
        </w:tc>
      </w:tr>
      <w:tr w:rsidR="001E361D" w:rsidRPr="009353DA" w14:paraId="60353E2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5EC796B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2CE2F7C9" w14:textId="0A06D344" w:rsidR="001E5182" w:rsidRDefault="001E5182" w:rsidP="001E5182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 av fv</w:t>
            </w:r>
            <w:r w:rsidR="00EE5468">
              <w:rPr>
                <w:rFonts w:cs="Roboto"/>
                <w:b w:val="0"/>
                <w:color w:val="000000"/>
              </w:rPr>
              <w:t>.</w:t>
            </w:r>
            <w:r>
              <w:rPr>
                <w:rFonts w:cs="Roboto"/>
                <w:b w:val="0"/>
                <w:color w:val="000000"/>
              </w:rPr>
              <w:t xml:space="preserve">205 og </w:t>
            </w:r>
            <w:r w:rsidR="00EE5468">
              <w:rPr>
                <w:rFonts w:cs="Roboto"/>
                <w:b w:val="0"/>
                <w:color w:val="000000"/>
              </w:rPr>
              <w:t>fv.</w:t>
            </w:r>
            <w:r>
              <w:rPr>
                <w:rFonts w:cs="Roboto"/>
                <w:b w:val="0"/>
                <w:color w:val="000000"/>
              </w:rPr>
              <w:t>2002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 w:rsidR="00EE5468">
              <w:rPr>
                <w:rFonts w:cs="Roboto"/>
                <w:b w:val="0"/>
                <w:color w:val="000000"/>
              </w:rPr>
              <w:t>ved</w:t>
            </w:r>
            <w:r w:rsidRPr="00E668B8">
              <w:rPr>
                <w:rFonts w:cs="Roboto"/>
                <w:b w:val="0"/>
                <w:color w:val="000000"/>
              </w:rPr>
              <w:t xml:space="preserve"> overgang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7BFAD11D" w14:textId="1A48AE64" w:rsidR="001E5182" w:rsidRPr="00DC2E6A" w:rsidRDefault="001E5182" w:rsidP="001E5182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1E361D" w:rsidRPr="009353DA" w14:paraId="792EF43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59EE28A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6A86D60B" w14:textId="77777777" w:rsidR="00B65C01" w:rsidRDefault="006E1187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65C01">
              <w:rPr>
                <w:rFonts w:cs="Roboto"/>
                <w:bCs/>
                <w:color w:val="000000"/>
              </w:rPr>
              <w:t>Kjøremønster</w:t>
            </w:r>
            <w:r w:rsidR="00B65C01" w:rsidRPr="00B65C01">
              <w:rPr>
                <w:rFonts w:cs="Roboto"/>
                <w:bCs/>
                <w:color w:val="000000"/>
              </w:rPr>
              <w:t>:</w:t>
            </w:r>
            <w:r w:rsidR="00B65C01" w:rsidRPr="00B65C01">
              <w:rPr>
                <w:rFonts w:cs="Roboto"/>
                <w:b w:val="0"/>
                <w:color w:val="000000"/>
              </w:rPr>
              <w:t xml:space="preserve"> Gjennomkjøring</w:t>
            </w:r>
          </w:p>
          <w:p w14:paraId="6A93AF46" w14:textId="77777777" w:rsidR="00B65C01" w:rsidRPr="00B65C01" w:rsidRDefault="00B65C01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6942DCD" w14:textId="5E4D3C31" w:rsidR="006E1187" w:rsidRDefault="006E1187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65C01">
              <w:rPr>
                <w:rFonts w:cs="Roboto"/>
                <w:bCs/>
                <w:color w:val="000000"/>
              </w:rPr>
              <w:t>Kryss, busslommer og vegobjekter</w:t>
            </w:r>
            <w:r w:rsidR="00CB2D3C">
              <w:rPr>
                <w:rFonts w:cs="Roboto"/>
                <w:bCs/>
                <w:color w:val="000000"/>
              </w:rPr>
              <w:t>:</w:t>
            </w:r>
          </w:p>
          <w:p w14:paraId="40909072" w14:textId="3A3E5929" w:rsidR="00F45196" w:rsidRDefault="00F45196" w:rsidP="00D10241">
            <w:pPr>
              <w:pStyle w:val="Ingress"/>
              <w:numPr>
                <w:ilvl w:val="0"/>
                <w:numId w:val="24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lastRenderedPageBreak/>
              <w:t>Kryss E16/</w:t>
            </w:r>
            <w:r w:rsidR="001B5312">
              <w:rPr>
                <w:rFonts w:cs="Roboto"/>
                <w:b w:val="0"/>
                <w:color w:val="000000"/>
              </w:rPr>
              <w:t>f</w:t>
            </w:r>
            <w:r>
              <w:rPr>
                <w:rFonts w:cs="Roboto"/>
                <w:b w:val="0"/>
                <w:color w:val="000000"/>
              </w:rPr>
              <w:t>v</w:t>
            </w:r>
            <w:r w:rsidR="001B5312">
              <w:rPr>
                <w:rFonts w:cs="Roboto"/>
                <w:b w:val="0"/>
                <w:color w:val="000000"/>
              </w:rPr>
              <w:t>.</w:t>
            </w:r>
            <w:r>
              <w:rPr>
                <w:rFonts w:cs="Roboto"/>
                <w:b w:val="0"/>
                <w:color w:val="000000"/>
              </w:rPr>
              <w:t>2002, E16/</w:t>
            </w:r>
            <w:r w:rsidR="001B5312">
              <w:rPr>
                <w:rFonts w:cs="Roboto"/>
                <w:b w:val="0"/>
                <w:color w:val="000000"/>
              </w:rPr>
              <w:t>f</w:t>
            </w:r>
            <w:r>
              <w:rPr>
                <w:rFonts w:cs="Roboto"/>
                <w:b w:val="0"/>
                <w:color w:val="000000"/>
              </w:rPr>
              <w:t>v</w:t>
            </w:r>
            <w:r w:rsidR="001B5312">
              <w:rPr>
                <w:rFonts w:cs="Roboto"/>
                <w:b w:val="0"/>
                <w:color w:val="000000"/>
              </w:rPr>
              <w:t>.</w:t>
            </w:r>
            <w:r>
              <w:rPr>
                <w:rFonts w:cs="Roboto"/>
                <w:b w:val="0"/>
                <w:color w:val="000000"/>
              </w:rPr>
              <w:t>2014 og Rv2/</w:t>
            </w:r>
            <w:r w:rsidR="001B5312">
              <w:rPr>
                <w:rFonts w:cs="Roboto"/>
                <w:b w:val="0"/>
                <w:color w:val="000000"/>
              </w:rPr>
              <w:t>f</w:t>
            </w:r>
            <w:r>
              <w:rPr>
                <w:rFonts w:cs="Roboto"/>
                <w:b w:val="0"/>
                <w:color w:val="000000"/>
              </w:rPr>
              <w:t>v</w:t>
            </w:r>
            <w:r w:rsidR="001B5312">
              <w:rPr>
                <w:rFonts w:cs="Roboto"/>
                <w:b w:val="0"/>
                <w:color w:val="000000"/>
              </w:rPr>
              <w:t>.</w:t>
            </w:r>
            <w:r>
              <w:rPr>
                <w:rFonts w:cs="Roboto"/>
                <w:b w:val="0"/>
                <w:color w:val="000000"/>
              </w:rPr>
              <w:t>205</w:t>
            </w:r>
            <w:r w:rsidR="00CB2D3C">
              <w:rPr>
                <w:rFonts w:cs="Roboto"/>
                <w:b w:val="0"/>
                <w:color w:val="000000"/>
              </w:rPr>
              <w:t>.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</w:p>
          <w:p w14:paraId="35EA2DF5" w14:textId="77777777" w:rsidR="00B65C01" w:rsidRPr="00B65C01" w:rsidRDefault="00B65C01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DADDFB3" w14:textId="5BDCDC04" w:rsidR="006E1187" w:rsidRDefault="006E1187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65C01">
              <w:rPr>
                <w:rFonts w:cs="Roboto"/>
                <w:bCs/>
                <w:color w:val="000000"/>
              </w:rPr>
              <w:t>Tettbebygd</w:t>
            </w:r>
            <w:r w:rsidR="003B16E5" w:rsidRPr="00B65C01">
              <w:rPr>
                <w:rFonts w:cs="Roboto"/>
                <w:bCs/>
                <w:color w:val="000000"/>
              </w:rPr>
              <w:t>:</w:t>
            </w:r>
            <w:r w:rsidR="003B16E5" w:rsidRPr="00B65C01">
              <w:rPr>
                <w:rFonts w:cs="Roboto"/>
                <w:b w:val="0"/>
                <w:color w:val="000000"/>
              </w:rPr>
              <w:t xml:space="preserve"> Roverud og </w:t>
            </w:r>
            <w:proofErr w:type="spellStart"/>
            <w:r w:rsidR="003B16E5" w:rsidRPr="00B65C01">
              <w:rPr>
                <w:rFonts w:cs="Roboto"/>
                <w:b w:val="0"/>
                <w:color w:val="000000"/>
              </w:rPr>
              <w:t>Hokåsen</w:t>
            </w:r>
            <w:proofErr w:type="spellEnd"/>
          </w:p>
          <w:p w14:paraId="1FC4F640" w14:textId="77777777" w:rsidR="00B65C01" w:rsidRPr="00B65C01" w:rsidRDefault="00B65C01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26BA1C7" w14:textId="1288FC23" w:rsidR="006E1187" w:rsidRPr="00F45196" w:rsidRDefault="006E1187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65C01">
              <w:rPr>
                <w:rFonts w:cs="Roboto"/>
                <w:bCs/>
                <w:color w:val="000000"/>
              </w:rPr>
              <w:t>Vegbredde</w:t>
            </w:r>
            <w:r w:rsidR="00B65C01" w:rsidRPr="00B65C01">
              <w:rPr>
                <w:rFonts w:cs="Roboto"/>
                <w:bCs/>
                <w:color w:val="000000"/>
              </w:rPr>
              <w:t>:</w:t>
            </w:r>
            <w:r w:rsidR="00F45196">
              <w:rPr>
                <w:rFonts w:cs="Roboto"/>
                <w:bCs/>
                <w:color w:val="000000"/>
              </w:rPr>
              <w:t xml:space="preserve"> </w:t>
            </w:r>
            <w:r w:rsidR="00F45196" w:rsidRPr="00F45196">
              <w:rPr>
                <w:rFonts w:cs="Roboto"/>
                <w:b w:val="0"/>
                <w:color w:val="000000"/>
              </w:rPr>
              <w:t>5-7,4 meter</w:t>
            </w:r>
          </w:p>
          <w:p w14:paraId="295518A7" w14:textId="77777777" w:rsidR="00B65C01" w:rsidRPr="00B65C01" w:rsidRDefault="00B65C01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62A41A3" w14:textId="76A13BE7" w:rsidR="006E1187" w:rsidRDefault="006E1187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65C01">
              <w:rPr>
                <w:rFonts w:cs="Roboto"/>
                <w:bCs/>
                <w:color w:val="000000"/>
              </w:rPr>
              <w:t>ÅDT og rushtid</w:t>
            </w:r>
            <w:r w:rsidR="00B65C01" w:rsidRPr="00B65C01">
              <w:rPr>
                <w:rFonts w:cs="Roboto"/>
                <w:bCs/>
                <w:color w:val="000000"/>
              </w:rPr>
              <w:t>:</w:t>
            </w:r>
            <w:r w:rsidR="00F45196">
              <w:rPr>
                <w:rFonts w:cs="Roboto"/>
                <w:bCs/>
                <w:color w:val="000000"/>
              </w:rPr>
              <w:t xml:space="preserve"> </w:t>
            </w:r>
            <w:r w:rsidR="00F45196" w:rsidRPr="00F45196">
              <w:rPr>
                <w:rFonts w:cs="Roboto"/>
                <w:b w:val="0"/>
                <w:color w:val="000000"/>
              </w:rPr>
              <w:t>ÅDT 100-2690</w:t>
            </w:r>
          </w:p>
          <w:p w14:paraId="4531CA55" w14:textId="77777777" w:rsidR="00B65C01" w:rsidRPr="00B65C01" w:rsidRDefault="00B65C01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39C34D2" w14:textId="06BA0657" w:rsidR="006E1187" w:rsidRDefault="006E1187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65C01">
              <w:rPr>
                <w:rFonts w:cs="Roboto"/>
                <w:bCs/>
                <w:color w:val="000000"/>
              </w:rPr>
              <w:t>Øvrige faktorer på roden</w:t>
            </w:r>
            <w:r w:rsidR="00B65C01" w:rsidRPr="00B65C01">
              <w:rPr>
                <w:rFonts w:cs="Roboto"/>
                <w:bCs/>
                <w:color w:val="000000"/>
              </w:rPr>
              <w:t>:</w:t>
            </w:r>
          </w:p>
          <w:p w14:paraId="689FA3E6" w14:textId="77777777" w:rsidR="00B65C01" w:rsidRPr="00B56A1B" w:rsidRDefault="00B65C01" w:rsidP="00B65C01">
            <w:pPr>
              <w:pStyle w:val="Ingress"/>
              <w:numPr>
                <w:ilvl w:val="0"/>
                <w:numId w:val="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06A45">
              <w:rPr>
                <w:rFonts w:cs="Roboto"/>
                <w:b w:val="0"/>
                <w:color w:val="000000"/>
              </w:rPr>
              <w:t>Fv205 fra Rv2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Hokåsen</w:t>
            </w:r>
            <w:proofErr w:type="spellEnd"/>
            <w:r w:rsidRPr="00C06A45">
              <w:rPr>
                <w:rFonts w:cs="Roboto"/>
                <w:b w:val="0"/>
                <w:color w:val="000000"/>
              </w:rPr>
              <w:t xml:space="preserve"> prioriteres </w:t>
            </w:r>
            <w:r>
              <w:rPr>
                <w:rFonts w:cs="Roboto"/>
                <w:b w:val="0"/>
                <w:color w:val="000000"/>
              </w:rPr>
              <w:t xml:space="preserve">først </w:t>
            </w:r>
            <w:r w:rsidRPr="00C06A45">
              <w:rPr>
                <w:rFonts w:cs="Roboto"/>
                <w:b w:val="0"/>
                <w:color w:val="000000"/>
              </w:rPr>
              <w:t xml:space="preserve">ved stort snøfall. Deretter </w:t>
            </w:r>
            <w:r>
              <w:rPr>
                <w:rFonts w:cs="Roboto"/>
                <w:b w:val="0"/>
                <w:color w:val="000000"/>
              </w:rPr>
              <w:t>F</w:t>
            </w:r>
            <w:r w:rsidRPr="00C06A45">
              <w:rPr>
                <w:rFonts w:cs="Roboto"/>
                <w:b w:val="0"/>
                <w:color w:val="000000"/>
              </w:rPr>
              <w:t xml:space="preserve">v2002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Skinnarbøl</w:t>
            </w:r>
            <w:proofErr w:type="spellEnd"/>
            <w:r w:rsidRPr="00C06A45">
              <w:rPr>
                <w:rFonts w:cs="Roboto"/>
                <w:b w:val="0"/>
                <w:color w:val="000000"/>
              </w:rPr>
              <w:t xml:space="preserve"> – Roverud, </w:t>
            </w:r>
            <w:r>
              <w:rPr>
                <w:rFonts w:cs="Roboto"/>
                <w:b w:val="0"/>
                <w:color w:val="000000"/>
              </w:rPr>
              <w:t>F</w:t>
            </w:r>
            <w:r w:rsidRPr="00C06A45">
              <w:rPr>
                <w:rFonts w:cs="Roboto"/>
                <w:b w:val="0"/>
                <w:color w:val="000000"/>
              </w:rPr>
              <w:t xml:space="preserve">v2004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Lystadvegen</w:t>
            </w:r>
            <w:proofErr w:type="spellEnd"/>
            <w:r w:rsidRPr="00C06A45">
              <w:rPr>
                <w:rFonts w:cs="Roboto"/>
                <w:b w:val="0"/>
                <w:color w:val="000000"/>
              </w:rPr>
              <w:t xml:space="preserve"> og </w:t>
            </w:r>
            <w:r>
              <w:rPr>
                <w:rFonts w:cs="Roboto"/>
                <w:b w:val="0"/>
                <w:color w:val="000000"/>
              </w:rPr>
              <w:t>F</w:t>
            </w:r>
            <w:r w:rsidRPr="00C06A45">
              <w:rPr>
                <w:rFonts w:cs="Roboto"/>
                <w:b w:val="0"/>
                <w:color w:val="000000"/>
              </w:rPr>
              <w:t>v2014 Homsjøvegen</w:t>
            </w:r>
            <w:r>
              <w:rPr>
                <w:rFonts w:cs="Roboto"/>
                <w:b w:val="0"/>
                <w:color w:val="000000"/>
              </w:rPr>
              <w:t>.</w:t>
            </w:r>
          </w:p>
          <w:p w14:paraId="4F5F8CE4" w14:textId="77777777" w:rsidR="00B65C01" w:rsidRPr="00B56A1B" w:rsidRDefault="00B65C01" w:rsidP="00B65C01">
            <w:pPr>
              <w:pStyle w:val="Ingress"/>
              <w:numPr>
                <w:ilvl w:val="0"/>
                <w:numId w:val="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06A45">
              <w:rPr>
                <w:rFonts w:cs="Roboto"/>
                <w:b w:val="0"/>
                <w:color w:val="000000"/>
              </w:rPr>
              <w:t xml:space="preserve">Kryss mot Rv2 ved Roverud og mot E16 ved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Skinnarbøl</w:t>
            </w:r>
            <w:proofErr w:type="spellEnd"/>
            <w:r w:rsidRPr="00C06A45">
              <w:rPr>
                <w:rFonts w:cs="Roboto"/>
                <w:b w:val="0"/>
                <w:color w:val="000000"/>
              </w:rPr>
              <w:t>. Rv og Ev kan saltes og dette kan kreve ekstra tiltak av oss</w:t>
            </w:r>
            <w:r>
              <w:rPr>
                <w:rFonts w:cs="Roboto"/>
                <w:b w:val="0"/>
                <w:color w:val="000000"/>
              </w:rPr>
              <w:t>.</w:t>
            </w:r>
          </w:p>
          <w:p w14:paraId="1FACD49B" w14:textId="0202BF6C" w:rsidR="00B65C01" w:rsidRPr="00B56A1B" w:rsidRDefault="00B65C01" w:rsidP="00B65C01">
            <w:pPr>
              <w:pStyle w:val="Ingress"/>
              <w:numPr>
                <w:ilvl w:val="0"/>
                <w:numId w:val="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06A45">
              <w:rPr>
                <w:rFonts w:cs="Roboto"/>
                <w:b w:val="0"/>
                <w:color w:val="000000"/>
              </w:rPr>
              <w:t xml:space="preserve">Blir fort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snøsåle</w:t>
            </w:r>
            <w:proofErr w:type="spellEnd"/>
            <w:r w:rsidRPr="00C06A45">
              <w:rPr>
                <w:rFonts w:cs="Roboto"/>
                <w:b w:val="0"/>
                <w:color w:val="000000"/>
              </w:rPr>
              <w:t xml:space="preserve"> i Roverud sentrum</w:t>
            </w:r>
          </w:p>
          <w:p w14:paraId="4465069D" w14:textId="77777777" w:rsidR="00B65C01" w:rsidRDefault="00B65C01" w:rsidP="00B65C01">
            <w:pPr>
              <w:pStyle w:val="Ingress"/>
              <w:numPr>
                <w:ilvl w:val="0"/>
                <w:numId w:val="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C06A45">
              <w:rPr>
                <w:rFonts w:cs="Roboto"/>
                <w:b w:val="0"/>
                <w:color w:val="000000"/>
              </w:rPr>
              <w:t xml:space="preserve">Fv2014 har </w:t>
            </w:r>
            <w:r>
              <w:rPr>
                <w:rFonts w:cs="Roboto"/>
                <w:b w:val="0"/>
                <w:color w:val="000000"/>
              </w:rPr>
              <w:t>flere</w:t>
            </w:r>
            <w:r w:rsidRPr="00C06A45">
              <w:rPr>
                <w:rFonts w:cs="Roboto"/>
                <w:b w:val="0"/>
                <w:color w:val="000000"/>
              </w:rPr>
              <w:t xml:space="preserve"> bratte bakker</w:t>
            </w:r>
            <w:r>
              <w:rPr>
                <w:rFonts w:cs="Roboto"/>
                <w:b w:val="0"/>
                <w:color w:val="000000"/>
              </w:rPr>
              <w:t xml:space="preserve">. </w:t>
            </w:r>
          </w:p>
          <w:p w14:paraId="72BB99BC" w14:textId="77777777" w:rsidR="00B65C01" w:rsidRDefault="00B65C01" w:rsidP="00B65C01">
            <w:pPr>
              <w:pStyle w:val="Ingress"/>
              <w:numPr>
                <w:ilvl w:val="0"/>
                <w:numId w:val="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F</w:t>
            </w:r>
            <w:r w:rsidRPr="00C06A45">
              <w:rPr>
                <w:rFonts w:cs="Roboto"/>
                <w:b w:val="0"/>
                <w:color w:val="000000"/>
              </w:rPr>
              <w:t xml:space="preserve">v2002 </w:t>
            </w:r>
            <w:r>
              <w:rPr>
                <w:rFonts w:cs="Roboto"/>
                <w:b w:val="0"/>
                <w:color w:val="000000"/>
              </w:rPr>
              <w:t xml:space="preserve">har mye </w:t>
            </w:r>
            <w:r w:rsidRPr="00C06A45">
              <w:rPr>
                <w:rFonts w:cs="Roboto"/>
                <w:b w:val="0"/>
                <w:color w:val="000000"/>
              </w:rPr>
              <w:t xml:space="preserve">tungtrafikk </w:t>
            </w:r>
            <w:r>
              <w:rPr>
                <w:rFonts w:cs="Roboto"/>
                <w:b w:val="0"/>
                <w:color w:val="000000"/>
              </w:rPr>
              <w:t>fra</w:t>
            </w:r>
            <w:r w:rsidRPr="00C06A45">
              <w:rPr>
                <w:rFonts w:cs="Roboto"/>
                <w:b w:val="0"/>
                <w:color w:val="000000"/>
              </w:rPr>
              <w:t xml:space="preserve">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Sagli</w:t>
            </w:r>
            <w:proofErr w:type="spellEnd"/>
            <w:r w:rsidRPr="00C06A45">
              <w:rPr>
                <w:rFonts w:cs="Roboto"/>
                <w:b w:val="0"/>
                <w:color w:val="000000"/>
              </w:rPr>
              <w:t xml:space="preserve"> til </w:t>
            </w:r>
            <w:proofErr w:type="spellStart"/>
            <w:r w:rsidRPr="00C06A45">
              <w:rPr>
                <w:rFonts w:cs="Roboto"/>
                <w:b w:val="0"/>
                <w:color w:val="000000"/>
              </w:rPr>
              <w:t>Skinnarbøl</w:t>
            </w:r>
            <w:proofErr w:type="spellEnd"/>
            <w:r>
              <w:rPr>
                <w:rFonts w:cs="Roboto"/>
                <w:b w:val="0"/>
                <w:color w:val="000000"/>
              </w:rPr>
              <w:t>.</w:t>
            </w:r>
          </w:p>
          <w:p w14:paraId="7D9F702F" w14:textId="77777777" w:rsidR="00B65C01" w:rsidRPr="00B65C01" w:rsidRDefault="00B65C01" w:rsidP="00B65C0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2843C06" w14:textId="77777777" w:rsidR="006E1187" w:rsidRPr="00C06A45" w:rsidRDefault="006E1187" w:rsidP="006E11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890E1B0" w14:textId="4C2947C0" w:rsidR="00B769D6" w:rsidRPr="00B769D6" w:rsidRDefault="00B769D6" w:rsidP="005C5EA3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1E361D" w:rsidRPr="009353DA" w14:paraId="2EC5DE98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95C465D" w14:textId="77777777" w:rsidR="001E361D" w:rsidRDefault="001E361D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378434C9" w14:textId="22AA4B87" w:rsidR="00B351CE" w:rsidRPr="004F0778" w:rsidRDefault="00B351CE" w:rsidP="00B351C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66975795">
              <w:rPr>
                <w:rFonts w:cs="Roboto"/>
                <w:b w:val="0"/>
                <w:color w:val="000000" w:themeColor="text1"/>
              </w:rPr>
              <w:t>Lastebil med vinterdriftsutstyr iht</w:t>
            </w:r>
            <w:r>
              <w:rPr>
                <w:rFonts w:cs="Roboto"/>
                <w:b w:val="0"/>
                <w:color w:val="000000" w:themeColor="text1"/>
              </w:rPr>
              <w:t>. beskrivelse i</w:t>
            </w:r>
            <w:r w:rsidRPr="66975795">
              <w:rPr>
                <w:rFonts w:cs="Roboto"/>
                <w:b w:val="0"/>
                <w:color w:val="000000" w:themeColor="text1"/>
              </w:rPr>
              <w:t xml:space="preserve"> prosess 18.763</w:t>
            </w:r>
            <w:r>
              <w:rPr>
                <w:rFonts w:cs="Roboto"/>
                <w:b w:val="0"/>
                <w:color w:val="000000" w:themeColor="text1"/>
              </w:rPr>
              <w:t xml:space="preserve"> og 18.76312</w:t>
            </w:r>
          </w:p>
          <w:p w14:paraId="7EA1BB3F" w14:textId="77777777" w:rsidR="008A3E7C" w:rsidRPr="00851362" w:rsidRDefault="008A3E7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409B191B" w14:textId="0218D4A7" w:rsidR="0098472A" w:rsidRPr="00851362" w:rsidRDefault="00F13D7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>Type plog</w:t>
            </w:r>
            <w:r w:rsidR="00876117" w:rsidRPr="3C1A3436">
              <w:rPr>
                <w:rFonts w:cs="Roboto"/>
                <w:b w:val="0"/>
                <w:color w:val="000000" w:themeColor="text1"/>
              </w:rPr>
              <w:t>: GMI type LDA</w:t>
            </w:r>
            <w:r w:rsidR="41D22D7B" w:rsidRPr="3C1A3436">
              <w:rPr>
                <w:rFonts w:cs="Roboto"/>
                <w:b w:val="0"/>
                <w:color w:val="000000" w:themeColor="text1"/>
              </w:rPr>
              <w:t xml:space="preserve"> med fullsving</w:t>
            </w:r>
            <w:r w:rsidR="00876117" w:rsidRPr="3C1A3436">
              <w:rPr>
                <w:rFonts w:cs="Roboto"/>
                <w:b w:val="0"/>
                <w:color w:val="000000" w:themeColor="text1"/>
              </w:rPr>
              <w:t xml:space="preserve"> eller tilsvarende. </w:t>
            </w:r>
            <w:r w:rsidR="00582C35" w:rsidRPr="3C1A3436">
              <w:rPr>
                <w:rFonts w:cs="Roboto"/>
                <w:b w:val="0"/>
                <w:color w:val="000000" w:themeColor="text1"/>
              </w:rPr>
              <w:t>B</w:t>
            </w:r>
            <w:r w:rsidR="00DA7FEF" w:rsidRPr="3C1A3436">
              <w:rPr>
                <w:rFonts w:cs="Roboto"/>
                <w:b w:val="0"/>
                <w:color w:val="000000" w:themeColor="text1"/>
              </w:rPr>
              <w:t xml:space="preserve">ruksbredde snøplog </w:t>
            </w:r>
            <w:r w:rsidR="00CE7003" w:rsidRPr="3C1A3436">
              <w:rPr>
                <w:rFonts w:cs="Roboto"/>
                <w:b w:val="0"/>
                <w:color w:val="000000" w:themeColor="text1"/>
              </w:rPr>
              <w:t>3,</w:t>
            </w:r>
            <w:r w:rsidR="00FE3824" w:rsidRPr="3C1A3436">
              <w:rPr>
                <w:rFonts w:cs="Roboto"/>
                <w:b w:val="0"/>
                <w:color w:val="000000" w:themeColor="text1"/>
              </w:rPr>
              <w:t>5</w:t>
            </w:r>
            <w:r w:rsidR="00DA7FEF" w:rsidRPr="3C1A3436">
              <w:rPr>
                <w:rFonts w:cs="Roboto"/>
                <w:b w:val="0"/>
                <w:color w:val="000000" w:themeColor="text1"/>
              </w:rPr>
              <w:t xml:space="preserve"> meter</w:t>
            </w:r>
            <w:r w:rsidR="00051A8D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  <w:p w14:paraId="040429D7" w14:textId="550581A4" w:rsidR="001E361D" w:rsidRPr="00D9720F" w:rsidRDefault="001E361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black"/>
              </w:rPr>
            </w:pPr>
          </w:p>
        </w:tc>
      </w:tr>
      <w:tr w:rsidR="001E361D" w:rsidRPr="009353DA" w14:paraId="1A8C4C6E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7F93D9D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2FBDAC6B" w14:textId="77DD1239" w:rsidR="00787193" w:rsidRPr="009353DA" w:rsidRDefault="00787193" w:rsidP="3C1A343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>18.7631</w:t>
            </w:r>
            <w:r w:rsidR="00EE1D7D">
              <w:rPr>
                <w:rFonts w:cs="Roboto"/>
                <w:b w:val="0"/>
                <w:color w:val="000000" w:themeColor="text1"/>
              </w:rPr>
              <w:t>2</w:t>
            </w:r>
            <w:r w:rsidR="006A2AD3" w:rsidRPr="3C1A3436">
              <w:rPr>
                <w:rFonts w:cs="Roboto"/>
                <w:b w:val="0"/>
                <w:color w:val="000000" w:themeColor="text1"/>
              </w:rPr>
              <w:t xml:space="preserve"> </w:t>
            </w:r>
            <w:r w:rsidR="00E174E4" w:rsidRPr="3C1A3436">
              <w:rPr>
                <w:rFonts w:cs="Roboto"/>
                <w:b w:val="0"/>
                <w:color w:val="000000" w:themeColor="text1"/>
              </w:rPr>
              <w:t xml:space="preserve">Rode 3, </w:t>
            </w:r>
            <w:r w:rsidR="006A2AD3" w:rsidRPr="3C1A3436">
              <w:rPr>
                <w:rFonts w:cs="Roboto"/>
                <w:b w:val="0"/>
                <w:color w:val="000000" w:themeColor="text1"/>
              </w:rPr>
              <w:t>Lastebil med vinterdriftsutstyr</w:t>
            </w:r>
          </w:p>
        </w:tc>
      </w:tr>
      <w:tr w:rsidR="001E361D" w:rsidRPr="009353DA" w14:paraId="782ED3A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35CDD59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6CA45A73" w14:textId="30B9A39B" w:rsidR="001E361D" w:rsidRPr="00F42B14" w:rsidRDefault="00C639F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proofErr w:type="spellStart"/>
            <w:r w:rsidRPr="00950D9A">
              <w:rPr>
                <w:rFonts w:cs="Roboto"/>
                <w:b w:val="0"/>
              </w:rPr>
              <w:t>Sagli</w:t>
            </w:r>
            <w:proofErr w:type="spellEnd"/>
            <w:r>
              <w:rPr>
                <w:rFonts w:cs="Roboto"/>
                <w:b w:val="0"/>
              </w:rPr>
              <w:t xml:space="preserve"> 200m </w:t>
            </w:r>
          </w:p>
        </w:tc>
      </w:tr>
      <w:tr w:rsidR="001E361D" w:rsidRPr="009353DA" w14:paraId="5CEF97E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77B9540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1B198667" w14:textId="77777777" w:rsidR="001E361D" w:rsidRPr="009353DA" w:rsidRDefault="001E361D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3D03B4FD" w14:textId="03AA4167" w:rsidR="001E361D" w:rsidRDefault="005774D5" w:rsidP="0002641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B06C4">
              <w:rPr>
                <w:rFonts w:cs="Roboto"/>
                <w:b w:val="0"/>
                <w:color w:val="000000"/>
              </w:rPr>
              <w:t>Fv205</w:t>
            </w:r>
            <w:r w:rsidR="00FA78E1" w:rsidRPr="00AB06C4">
              <w:rPr>
                <w:rFonts w:cs="Roboto"/>
                <w:b w:val="0"/>
                <w:color w:val="000000"/>
              </w:rPr>
              <w:t xml:space="preserve"> </w:t>
            </w:r>
            <w:r w:rsidR="00621270" w:rsidRPr="00AB06C4">
              <w:rPr>
                <w:rFonts w:cs="Roboto"/>
                <w:b w:val="0"/>
                <w:color w:val="000000"/>
              </w:rPr>
              <w:t>Roverud</w:t>
            </w:r>
            <w:r w:rsidR="00FA78E1" w:rsidRPr="00AB06C4">
              <w:rPr>
                <w:rFonts w:cs="Roboto"/>
                <w:b w:val="0"/>
                <w:color w:val="000000"/>
              </w:rPr>
              <w:t>-</w:t>
            </w:r>
            <w:proofErr w:type="spellStart"/>
            <w:r w:rsidR="007D1832" w:rsidRPr="00AB06C4">
              <w:rPr>
                <w:rFonts w:cs="Roboto"/>
                <w:b w:val="0"/>
                <w:color w:val="000000"/>
              </w:rPr>
              <w:t>Lundersæter</w:t>
            </w:r>
            <w:proofErr w:type="spellEnd"/>
            <w:r w:rsidR="00FA78E1" w:rsidRPr="00AB06C4">
              <w:rPr>
                <w:rFonts w:cs="Roboto"/>
                <w:b w:val="0"/>
                <w:color w:val="000000"/>
              </w:rPr>
              <w:t xml:space="preserve"> og fv2002 Sagli-E16 </w:t>
            </w:r>
            <w:r w:rsidR="001324A5">
              <w:rPr>
                <w:rFonts w:cs="Roboto"/>
                <w:b w:val="0"/>
                <w:color w:val="000000"/>
              </w:rPr>
              <w:t xml:space="preserve">skal ved normale forhold brøytes og strøs først. </w:t>
            </w:r>
            <w:r w:rsidR="00FC5679">
              <w:rPr>
                <w:rFonts w:cs="Roboto"/>
                <w:b w:val="0"/>
                <w:color w:val="000000"/>
              </w:rPr>
              <w:t xml:space="preserve"> </w:t>
            </w:r>
          </w:p>
          <w:p w14:paraId="4AADA718" w14:textId="77777777" w:rsidR="003A1E69" w:rsidRPr="00AB06C4" w:rsidRDefault="003A1E69" w:rsidP="003A1E69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</w:p>
          <w:p w14:paraId="2352D836" w14:textId="0A8C4E32" w:rsidR="001E361D" w:rsidRPr="00AB06C4" w:rsidRDefault="001E361D" w:rsidP="00534C0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34C03">
              <w:rPr>
                <w:rFonts w:cs="Roboto"/>
                <w:bCs/>
                <w:color w:val="000000"/>
              </w:rPr>
              <w:t>Farlige punkter på vegen for gjennomføringen</w:t>
            </w:r>
            <w:r w:rsidR="00534C03" w:rsidRPr="00534C03">
              <w:rPr>
                <w:rFonts w:cs="Roboto"/>
                <w:bCs/>
                <w:color w:val="000000"/>
              </w:rPr>
              <w:t>:</w:t>
            </w:r>
            <w:r w:rsidR="00BD1F7D" w:rsidRPr="00AB06C4">
              <w:rPr>
                <w:rFonts w:cs="Roboto"/>
                <w:b w:val="0"/>
                <w:color w:val="000000"/>
              </w:rPr>
              <w:t xml:space="preserve"> Kryss fv2002/E16</w:t>
            </w:r>
            <w:r w:rsidR="005322F1" w:rsidRPr="00AB06C4">
              <w:rPr>
                <w:rFonts w:cs="Roboto"/>
                <w:b w:val="0"/>
                <w:color w:val="000000"/>
              </w:rPr>
              <w:t xml:space="preserve"> </w:t>
            </w:r>
            <w:r w:rsidR="00F14999" w:rsidRPr="00AB06C4">
              <w:rPr>
                <w:rFonts w:cs="Roboto"/>
                <w:b w:val="0"/>
                <w:color w:val="000000"/>
              </w:rPr>
              <w:t>(</w:t>
            </w:r>
            <w:r w:rsidR="005322F1" w:rsidRPr="00AB06C4">
              <w:rPr>
                <w:rFonts w:cs="Roboto"/>
                <w:b w:val="0"/>
                <w:color w:val="000000"/>
              </w:rPr>
              <w:t>FV2002 S1D1 m</w:t>
            </w:r>
            <w:r w:rsidR="006F088E" w:rsidRPr="00AB06C4">
              <w:rPr>
                <w:rFonts w:cs="Roboto"/>
                <w:b w:val="0"/>
                <w:color w:val="000000"/>
              </w:rPr>
              <w:t>9380</w:t>
            </w:r>
            <w:r w:rsidR="00F14999" w:rsidRPr="00AB06C4">
              <w:rPr>
                <w:rFonts w:cs="Roboto"/>
                <w:b w:val="0"/>
                <w:color w:val="000000"/>
              </w:rPr>
              <w:t>)</w:t>
            </w:r>
          </w:p>
          <w:p w14:paraId="186E5CEC" w14:textId="467E6E26" w:rsidR="008327C0" w:rsidRPr="006D58BA" w:rsidRDefault="008327C0" w:rsidP="006D58BA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i/>
                <w:color w:val="000000"/>
              </w:rPr>
            </w:pPr>
          </w:p>
        </w:tc>
      </w:tr>
      <w:tr w:rsidR="001E361D" w:rsidRPr="009353DA" w14:paraId="124E65E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EA2A43F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7083FB59" w14:textId="0DC633A2" w:rsidR="001E361D" w:rsidRPr="009353DA" w:rsidRDefault="004F1A1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1E361D" w:rsidRPr="009353DA" w14:paraId="046E139A" w14:textId="77777777" w:rsidTr="3C1A3436">
        <w:trPr>
          <w:trHeight w:val="9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4A8A117" w14:textId="77777777" w:rsidR="001E361D" w:rsidRPr="009353DA" w:rsidRDefault="001E361D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3438DC74" w14:textId="55AAA3EF" w:rsidR="001E361D" w:rsidRPr="009353DA" w:rsidRDefault="0012716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1E361D" w:rsidRPr="009353DA" w14:paraId="1E6BB5BF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DF2BD09" w14:textId="77777777" w:rsidR="001E361D" w:rsidRPr="009353DA" w:rsidRDefault="001E361D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366E9589" w14:textId="46E6EC7F" w:rsidR="00427ACA" w:rsidRPr="005C1F9F" w:rsidRDefault="001E361D" w:rsidP="00556097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color w:val="000000"/>
                <w:sz w:val="24"/>
                <w:szCs w:val="24"/>
              </w:rPr>
            </w:pPr>
            <w:r w:rsidRPr="008E39A5">
              <w:rPr>
                <w:rFonts w:cs="Roboto"/>
                <w:b/>
                <w:bCs/>
                <w:color w:val="000000"/>
                <w:sz w:val="24"/>
                <w:szCs w:val="24"/>
              </w:rPr>
              <w:t>Beskrivelse av utførelse</w:t>
            </w:r>
            <w:r w:rsidR="00C9573F" w:rsidRPr="008E39A5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. </w:t>
            </w:r>
          </w:p>
          <w:p w14:paraId="325BE45A" w14:textId="435F32EA" w:rsidR="001E361D" w:rsidRPr="008A113F" w:rsidRDefault="00C9573F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8A113F">
              <w:rPr>
                <w:rFonts w:cs="Roboto"/>
                <w:color w:val="000000"/>
                <w:sz w:val="24"/>
                <w:szCs w:val="24"/>
              </w:rPr>
              <w:t>Det må tilstrebes å ikke kaste snø inn</w:t>
            </w:r>
            <w:r w:rsidR="008A113F" w:rsidRPr="008A113F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  <w:r w:rsidRPr="008A113F">
              <w:rPr>
                <w:rFonts w:cs="Roboto"/>
                <w:color w:val="000000"/>
                <w:sz w:val="24"/>
                <w:szCs w:val="24"/>
              </w:rPr>
              <w:t>på GS-areal</w:t>
            </w:r>
          </w:p>
          <w:p w14:paraId="588C5E55" w14:textId="2338C5D9" w:rsidR="00D70BA6" w:rsidRPr="008A113F" w:rsidRDefault="00D70BA6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8A113F">
              <w:rPr>
                <w:rFonts w:cs="Roboto"/>
                <w:color w:val="000000"/>
                <w:sz w:val="24"/>
                <w:szCs w:val="24"/>
              </w:rPr>
              <w:t>Fv205 Roverud-</w:t>
            </w:r>
            <w:proofErr w:type="spellStart"/>
            <w:r w:rsidRPr="008A113F">
              <w:rPr>
                <w:rFonts w:cs="Roboto"/>
                <w:color w:val="000000"/>
                <w:sz w:val="24"/>
                <w:szCs w:val="24"/>
              </w:rPr>
              <w:t>Hokåsen</w:t>
            </w:r>
            <w:proofErr w:type="spellEnd"/>
            <w:r w:rsidRPr="008A113F">
              <w:rPr>
                <w:rFonts w:cs="Roboto"/>
                <w:color w:val="000000"/>
                <w:sz w:val="24"/>
                <w:szCs w:val="24"/>
              </w:rPr>
              <w:t xml:space="preserve"> og fv2002 Sagli-E16 strøs først</w:t>
            </w:r>
          </w:p>
          <w:p w14:paraId="6E759F87" w14:textId="55352987" w:rsidR="007355AD" w:rsidRDefault="007355AD" w:rsidP="00B0488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8A113F">
              <w:rPr>
                <w:rFonts w:cs="Roboto"/>
                <w:color w:val="000000"/>
                <w:sz w:val="24"/>
                <w:szCs w:val="24"/>
              </w:rPr>
              <w:t xml:space="preserve">Det skal Ikke skyves snø tvers over </w:t>
            </w:r>
            <w:r w:rsidRPr="008A113F">
              <w:rPr>
                <w:rFonts w:cs="Roboto"/>
                <w:color w:val="000000" w:themeColor="text1"/>
                <w:sz w:val="24"/>
                <w:szCs w:val="24"/>
              </w:rPr>
              <w:t>kryss ved Ev og Rv</w:t>
            </w:r>
          </w:p>
          <w:p w14:paraId="1EFBC472" w14:textId="77777777" w:rsidR="00B04883" w:rsidRPr="00B04883" w:rsidRDefault="00B04883" w:rsidP="00B0488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</w:p>
          <w:p w14:paraId="3175EBF7" w14:textId="77777777" w:rsidR="007355AD" w:rsidRPr="008A113F" w:rsidRDefault="007355AD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8A113F">
              <w:rPr>
                <w:rFonts w:cs="Roboto"/>
                <w:b/>
                <w:bCs/>
                <w:color w:val="000000" w:themeColor="text1"/>
                <w:sz w:val="24"/>
                <w:szCs w:val="24"/>
              </w:rPr>
              <w:t>Spesielle tiltak før vårløsning</w:t>
            </w:r>
            <w:r w:rsidRPr="008A113F">
              <w:rPr>
                <w:rFonts w:cs="Roboto"/>
                <w:color w:val="000000" w:themeColor="text1"/>
                <w:sz w:val="24"/>
                <w:szCs w:val="24"/>
              </w:rPr>
              <w:t xml:space="preserve">. </w:t>
            </w:r>
          </w:p>
          <w:p w14:paraId="13EA2831" w14:textId="77777777" w:rsidR="007355AD" w:rsidRPr="008A113F" w:rsidRDefault="007355AD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8A113F">
              <w:rPr>
                <w:rFonts w:cs="Roboto"/>
                <w:color w:val="000000" w:themeColor="text1"/>
                <w:sz w:val="24"/>
                <w:szCs w:val="24"/>
              </w:rPr>
              <w:t xml:space="preserve">Det er punkter på fv2014 der grøftene må renskes for snø, stor fare for </w:t>
            </w:r>
            <w:proofErr w:type="spellStart"/>
            <w:r w:rsidRPr="008A113F">
              <w:rPr>
                <w:rFonts w:cs="Roboto"/>
                <w:color w:val="000000" w:themeColor="text1"/>
                <w:sz w:val="24"/>
                <w:szCs w:val="24"/>
              </w:rPr>
              <w:t>vegbrudd</w:t>
            </w:r>
            <w:proofErr w:type="spellEnd"/>
            <w:r w:rsidRPr="008A113F">
              <w:rPr>
                <w:rFonts w:cs="Roboto"/>
                <w:color w:val="000000" w:themeColor="text1"/>
                <w:sz w:val="24"/>
                <w:szCs w:val="24"/>
              </w:rPr>
              <w:t xml:space="preserve"> </w:t>
            </w:r>
          </w:p>
          <w:p w14:paraId="1914A1E4" w14:textId="77777777" w:rsidR="007355AD" w:rsidRPr="006D58BA" w:rsidRDefault="007355AD" w:rsidP="00EE33E5">
            <w:pPr>
              <w:pStyle w:val="Listeavsnitt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A31A01">
              <w:rPr>
                <w:rFonts w:cs="Roboto"/>
                <w:color w:val="000000" w:themeColor="text1"/>
                <w:sz w:val="24"/>
                <w:szCs w:val="24"/>
              </w:rPr>
              <w:t>Fv2014 S1D1 m3660</w:t>
            </w:r>
            <w:r w:rsidRPr="006D58BA">
              <w:rPr>
                <w:rFonts w:cs="Roboto"/>
                <w:color w:val="000000" w:themeColor="text1"/>
                <w:sz w:val="24"/>
                <w:szCs w:val="24"/>
              </w:rPr>
              <w:t>-4870,</w:t>
            </w:r>
          </w:p>
          <w:p w14:paraId="4793633F" w14:textId="77777777" w:rsidR="007355AD" w:rsidRPr="006D58BA" w:rsidRDefault="007355AD" w:rsidP="00EE33E5">
            <w:pPr>
              <w:pStyle w:val="Listeavsnitt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6D58BA">
              <w:rPr>
                <w:rFonts w:cs="Roboto"/>
                <w:color w:val="000000" w:themeColor="text1"/>
                <w:sz w:val="24"/>
                <w:szCs w:val="24"/>
              </w:rPr>
              <w:t xml:space="preserve">Fv2014 S1D1 m5640-6260, </w:t>
            </w:r>
          </w:p>
          <w:p w14:paraId="7C53434C" w14:textId="77777777" w:rsidR="007355AD" w:rsidRDefault="007355AD" w:rsidP="00EE33E5">
            <w:pPr>
              <w:pStyle w:val="Listeavsnitt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6D58BA">
              <w:rPr>
                <w:rFonts w:cs="Roboto"/>
                <w:color w:val="000000" w:themeColor="text1"/>
                <w:sz w:val="24"/>
                <w:szCs w:val="24"/>
              </w:rPr>
              <w:t xml:space="preserve">Fv2014 S2D1 m740-1580, </w:t>
            </w:r>
          </w:p>
          <w:p w14:paraId="23523CA7" w14:textId="30A06C6A" w:rsidR="007355AD" w:rsidRPr="007355AD" w:rsidRDefault="007355AD" w:rsidP="00EE33E5">
            <w:pPr>
              <w:pStyle w:val="Listeavsnitt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A31A01">
              <w:rPr>
                <w:rFonts w:cs="Roboto"/>
                <w:color w:val="000000" w:themeColor="text1"/>
                <w:sz w:val="24"/>
                <w:szCs w:val="24"/>
              </w:rPr>
              <w:t>Fv2014 S2D1 m5320-5780</w:t>
            </w:r>
          </w:p>
          <w:p w14:paraId="27B74A8C" w14:textId="51996C94" w:rsidR="00C479B0" w:rsidRDefault="001E361D" w:rsidP="008A113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F0C6D">
              <w:rPr>
                <w:rFonts w:cs="Roboto"/>
                <w:bCs/>
                <w:color w:val="000000"/>
              </w:rPr>
              <w:t>Rydding av kryss- ansvarsdeling</w:t>
            </w:r>
            <w:r w:rsidR="00C430BA" w:rsidRPr="00FF0C6D">
              <w:rPr>
                <w:rFonts w:cs="Roboto"/>
                <w:bCs/>
                <w:color w:val="000000"/>
              </w:rPr>
              <w:t>.</w:t>
            </w:r>
          </w:p>
          <w:p w14:paraId="2E9DAEEE" w14:textId="1A2E7C04" w:rsidR="00C479B0" w:rsidRPr="008A113F" w:rsidRDefault="00C479B0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8A113F">
              <w:rPr>
                <w:rFonts w:cs="Roboto"/>
                <w:color w:val="000000"/>
                <w:sz w:val="24"/>
                <w:szCs w:val="24"/>
              </w:rPr>
              <w:t>Kryssrydding: Kryss E16/Fv2002, E16/Fv2014 og Rv2/Fv205</w:t>
            </w:r>
          </w:p>
          <w:p w14:paraId="7ECAEC57" w14:textId="7872D7AE" w:rsidR="00DC4AC4" w:rsidRDefault="00AA223D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8A113F">
              <w:rPr>
                <w:rFonts w:cs="Roboto"/>
                <w:color w:val="000000"/>
                <w:sz w:val="24"/>
                <w:szCs w:val="24"/>
              </w:rPr>
              <w:t>Vegobjekter håndteres av grunnbemanningen</w:t>
            </w:r>
          </w:p>
          <w:p w14:paraId="50D4FFB5" w14:textId="77777777" w:rsidR="00B04883" w:rsidRPr="008A113F" w:rsidRDefault="00B04883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2973B634" w14:textId="186A565F" w:rsidR="00CD112D" w:rsidRPr="008A113F" w:rsidRDefault="00DC4AC4" w:rsidP="008A113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8A113F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01CA3E31" w14:textId="25280443" w:rsidR="00DC4AC4" w:rsidRPr="005C1F9F" w:rsidRDefault="00DC4AC4" w:rsidP="005C1F9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446CB5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</w:p>
          <w:p w14:paraId="57A635D3" w14:textId="54C4BCDF" w:rsidR="00AA223D" w:rsidRPr="0086201A" w:rsidRDefault="00AA223D" w:rsidP="00AA223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7C161E36" w14:textId="77777777" w:rsidR="00860CA5" w:rsidRDefault="00860CA5" w:rsidP="00BF5BF3">
      <w:pPr>
        <w:ind w:left="0"/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5238197F" w14:textId="49987E4F" w:rsidR="00D74F4C" w:rsidRPr="001351E7" w:rsidRDefault="00E76434" w:rsidP="001351E7">
      <w:pPr>
        <w:pStyle w:val="Overskrift3"/>
      </w:pPr>
      <w:bookmarkStart w:id="10" w:name="_Toc233630037"/>
      <w:r>
        <w:lastRenderedPageBreak/>
        <w:t xml:space="preserve">Rode </w:t>
      </w:r>
      <w:r w:rsidR="000210AC">
        <w:t>4</w:t>
      </w:r>
      <w:r w:rsidRPr="00851950">
        <w:tab/>
      </w:r>
      <w:r w:rsidR="00BC4B30" w:rsidRPr="008B7005">
        <w:t>Øyermoen</w:t>
      </w:r>
      <w:r w:rsidR="00DD56C6" w:rsidRPr="008B7005">
        <w:t>-Svullrya</w:t>
      </w:r>
      <w:bookmarkEnd w:id="10"/>
    </w:p>
    <w:p w14:paraId="61F59F1E" w14:textId="62F44264" w:rsidR="00E76434" w:rsidRPr="00AC50A7" w:rsidRDefault="00346679" w:rsidP="00E76434">
      <w:pPr>
        <w:pStyle w:val="Ingress"/>
        <w:ind w:left="0"/>
        <w:rPr>
          <w:rFonts w:ascii="Roboto" w:hAnsi="Roboto" w:cs="Roboto"/>
          <w:bCs/>
          <w:color w:val="000000"/>
        </w:rPr>
      </w:pPr>
      <w:r w:rsidRPr="00346679">
        <w:rPr>
          <w:rFonts w:ascii="Roboto" w:hAnsi="Roboto" w:cs="Roboto"/>
          <w:bCs/>
          <w:noProof/>
          <w:color w:val="000000"/>
        </w:rPr>
        <w:drawing>
          <wp:inline distT="0" distB="0" distL="0" distR="0" wp14:anchorId="644AA240" wp14:editId="6F9AA11C">
            <wp:extent cx="5760085" cy="4998720"/>
            <wp:effectExtent l="19050" t="19050" r="12065" b="11430"/>
            <wp:docPr id="186170125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70125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98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E76434" w:rsidRPr="009353DA" w14:paraId="3F14C96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6E63032" w14:textId="5B8B2AD2" w:rsidR="00A141C6" w:rsidRPr="00F77C1B" w:rsidRDefault="00E7643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67D3B006" w14:textId="2E877EC9" w:rsidR="002743F4" w:rsidRPr="009353DA" w:rsidRDefault="00F77C1B" w:rsidP="00F2029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51,3</w:t>
            </w:r>
            <w:r w:rsidR="002743F4">
              <w:rPr>
                <w:rFonts w:cs="Roboto"/>
                <w:b w:val="0"/>
                <w:color w:val="000000"/>
              </w:rPr>
              <w:t xml:space="preserve"> km</w:t>
            </w:r>
          </w:p>
        </w:tc>
      </w:tr>
      <w:tr w:rsidR="00E76434" w:rsidRPr="009353DA" w14:paraId="6945C86F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B7FF5A6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16FFAABD" w14:textId="64088287" w:rsidR="00E76434" w:rsidRPr="00803B6B" w:rsidRDefault="00E76434" w:rsidP="00803B6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</w:rPr>
            </w:pPr>
            <w:r w:rsidRPr="00C23C94">
              <w:rPr>
                <w:rFonts w:ascii="Roboto" w:hAnsi="Roboto" w:cs="Roboto"/>
                <w:b w:val="0"/>
                <w:color w:val="000000"/>
              </w:rPr>
              <w:t>DkD og DkE</w:t>
            </w:r>
            <w:r w:rsidR="00803B6B">
              <w:rPr>
                <w:rFonts w:ascii="Roboto" w:hAnsi="Roboto" w:cs="Roboto"/>
                <w:b w:val="0"/>
                <w:color w:val="000000"/>
              </w:rPr>
              <w:t>.</w:t>
            </w:r>
          </w:p>
        </w:tc>
      </w:tr>
      <w:tr w:rsidR="00E76434" w:rsidRPr="009353DA" w14:paraId="70C2044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C972EEB" w14:textId="44E69672" w:rsidR="00E76434" w:rsidRPr="008F308D" w:rsidRDefault="00E76434" w:rsidP="008F308D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1E52FD09" w14:textId="04D4BEF0" w:rsidR="00E76434" w:rsidRPr="009353DA" w:rsidRDefault="00CC124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1C236F">
              <w:rPr>
                <w:rFonts w:cs="Roboto"/>
                <w:b w:val="0"/>
                <w:color w:val="000000"/>
              </w:rPr>
              <w:t>3 timer DkD, 4 timer DkE</w:t>
            </w:r>
          </w:p>
        </w:tc>
      </w:tr>
      <w:tr w:rsidR="00E76434" w:rsidRPr="009353DA" w14:paraId="123607AC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E2B18F8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3669C1A1" w14:textId="684954DB" w:rsidR="00E76434" w:rsidRPr="009353DA" w:rsidRDefault="00CC1246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1C236F">
              <w:rPr>
                <w:rFonts w:cs="Roboto"/>
                <w:b w:val="0"/>
                <w:color w:val="000000"/>
              </w:rPr>
              <w:t>4 timer DkD, 6 timer DkE</w:t>
            </w:r>
          </w:p>
        </w:tc>
      </w:tr>
      <w:tr w:rsidR="00E76434" w:rsidRPr="009353DA" w14:paraId="6C63D5D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DD0FE38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354D1668" w14:textId="10A824E6" w:rsidR="009C4B45" w:rsidRDefault="009C4B45" w:rsidP="009C4B4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 av fv.1868 ved</w:t>
            </w:r>
            <w:r w:rsidRPr="00E668B8">
              <w:rPr>
                <w:rFonts w:cs="Roboto"/>
                <w:b w:val="0"/>
                <w:color w:val="000000"/>
              </w:rPr>
              <w:t xml:space="preserve"> overgang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15B56EAE" w14:textId="69615351" w:rsidR="009C4B45" w:rsidRPr="00F42B14" w:rsidRDefault="009C4B45" w:rsidP="009C4B4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E76434" w:rsidRPr="009353DA" w14:paraId="4D163C7F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D105228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741E0B52" w14:textId="48BC5A1C" w:rsidR="006E1187" w:rsidRDefault="006E1187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D3B35">
              <w:rPr>
                <w:rFonts w:cs="Roboto"/>
                <w:bCs/>
                <w:color w:val="000000"/>
              </w:rPr>
              <w:t>Kjøremønster</w:t>
            </w:r>
            <w:r w:rsidR="000A5A04" w:rsidRPr="00DD3B35">
              <w:rPr>
                <w:rFonts w:cs="Roboto"/>
                <w:bCs/>
                <w:color w:val="000000"/>
              </w:rPr>
              <w:t xml:space="preserve">: </w:t>
            </w:r>
            <w:r w:rsidR="000A5A04" w:rsidRPr="00DD3B35">
              <w:rPr>
                <w:rFonts w:cs="Roboto"/>
                <w:b w:val="0"/>
                <w:color w:val="000000"/>
              </w:rPr>
              <w:t>Gjennomkjøring, veger med DKD prioriteres først.</w:t>
            </w:r>
            <w:r w:rsidR="000A5A04" w:rsidRPr="00DD3B35">
              <w:rPr>
                <w:rFonts w:cs="Roboto"/>
                <w:bCs/>
                <w:color w:val="000000"/>
              </w:rPr>
              <w:t xml:space="preserve"> </w:t>
            </w:r>
          </w:p>
          <w:p w14:paraId="349C5868" w14:textId="77777777" w:rsidR="00DD3B35" w:rsidRPr="00DD3B35" w:rsidRDefault="00DD3B35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FA5336A" w14:textId="6CF85B1B" w:rsidR="006E1187" w:rsidRDefault="006E1187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D3B35">
              <w:rPr>
                <w:rFonts w:cs="Roboto"/>
                <w:bCs/>
                <w:color w:val="000000"/>
              </w:rPr>
              <w:t>Kryss, busslommer og vegobjekter</w:t>
            </w:r>
            <w:r w:rsidR="00DD3B35">
              <w:rPr>
                <w:rFonts w:cs="Roboto"/>
                <w:bCs/>
                <w:color w:val="000000"/>
              </w:rPr>
              <w:t>:</w:t>
            </w:r>
          </w:p>
          <w:p w14:paraId="4410380C" w14:textId="09EE2DD1" w:rsidR="00DD3B35" w:rsidRPr="00852C4D" w:rsidRDefault="00852C4D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52C4D">
              <w:rPr>
                <w:rFonts w:cs="Roboto"/>
                <w:b w:val="0"/>
                <w:color w:val="000000"/>
              </w:rPr>
              <w:t xml:space="preserve">Roden har ansvar for </w:t>
            </w:r>
            <w:r w:rsidR="009101B7">
              <w:rPr>
                <w:rFonts w:cs="Roboto"/>
                <w:b w:val="0"/>
                <w:color w:val="000000"/>
              </w:rPr>
              <w:t>flere</w:t>
            </w:r>
            <w:r w:rsidRPr="00852C4D">
              <w:rPr>
                <w:rFonts w:cs="Roboto"/>
                <w:b w:val="0"/>
                <w:color w:val="000000"/>
              </w:rPr>
              <w:t xml:space="preserve"> k</w:t>
            </w:r>
            <w:r w:rsidR="00DD3B35" w:rsidRPr="00852C4D">
              <w:rPr>
                <w:rFonts w:cs="Roboto"/>
                <w:b w:val="0"/>
                <w:color w:val="000000"/>
              </w:rPr>
              <w:t xml:space="preserve">ryss </w:t>
            </w:r>
          </w:p>
          <w:p w14:paraId="0A1A524C" w14:textId="737F851E" w:rsidR="00DD3B35" w:rsidRDefault="00DD3B35" w:rsidP="00852C4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42B14">
              <w:rPr>
                <w:rFonts w:cs="Roboto"/>
                <w:b w:val="0"/>
                <w:color w:val="000000"/>
              </w:rPr>
              <w:t xml:space="preserve">E16/fv1868 </w:t>
            </w:r>
          </w:p>
          <w:p w14:paraId="2ED3D89F" w14:textId="77777777" w:rsidR="00DD3B35" w:rsidRDefault="00DD3B35" w:rsidP="00852C4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42B14">
              <w:rPr>
                <w:rFonts w:cs="Roboto"/>
                <w:b w:val="0"/>
                <w:color w:val="000000"/>
              </w:rPr>
              <w:t xml:space="preserve">E16/Fv2018 </w:t>
            </w:r>
          </w:p>
          <w:p w14:paraId="102A0948" w14:textId="77777777" w:rsidR="00DD3B35" w:rsidRDefault="00DD3B35" w:rsidP="00852C4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42B14">
              <w:rPr>
                <w:rFonts w:cs="Roboto"/>
                <w:b w:val="0"/>
                <w:color w:val="000000"/>
              </w:rPr>
              <w:t xml:space="preserve">Fv205/Fv1868 </w:t>
            </w:r>
          </w:p>
          <w:p w14:paraId="37B2C781" w14:textId="77777777" w:rsidR="00DD3B35" w:rsidRDefault="00DD3B35" w:rsidP="00852C4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42B14">
              <w:rPr>
                <w:rFonts w:cs="Roboto"/>
                <w:b w:val="0"/>
                <w:color w:val="000000"/>
              </w:rPr>
              <w:t>Fv201/Fv2018</w:t>
            </w:r>
          </w:p>
          <w:p w14:paraId="609C6A1E" w14:textId="77777777" w:rsidR="00DD3B35" w:rsidRPr="00F42B14" w:rsidRDefault="00DD3B35" w:rsidP="00852C4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42B14">
              <w:rPr>
                <w:rFonts w:cs="Roboto"/>
                <w:b w:val="0"/>
                <w:color w:val="000000"/>
              </w:rPr>
              <w:t xml:space="preserve">Fv201/Fv2038 </w:t>
            </w:r>
          </w:p>
          <w:p w14:paraId="562CA748" w14:textId="77777777" w:rsidR="00DD3B35" w:rsidRPr="00DD3B35" w:rsidRDefault="00DD3B35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FB22F44" w14:textId="01D0C150" w:rsidR="006E1187" w:rsidRDefault="006E1187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D3B35">
              <w:rPr>
                <w:rFonts w:cs="Roboto"/>
                <w:bCs/>
                <w:color w:val="000000"/>
              </w:rPr>
              <w:t>Tettbebygd</w:t>
            </w:r>
            <w:r w:rsidR="00DD3B35">
              <w:rPr>
                <w:rFonts w:cs="Roboto"/>
                <w:bCs/>
                <w:color w:val="000000"/>
              </w:rPr>
              <w:t xml:space="preserve">: </w:t>
            </w:r>
            <w:r w:rsidR="00DD3B35" w:rsidRPr="00DD3B35">
              <w:rPr>
                <w:rFonts w:cs="Roboto"/>
                <w:b w:val="0"/>
                <w:color w:val="000000"/>
              </w:rPr>
              <w:t>Nei</w:t>
            </w:r>
          </w:p>
          <w:p w14:paraId="41155208" w14:textId="77777777" w:rsidR="00DD3B35" w:rsidRPr="00DD3B35" w:rsidRDefault="00DD3B35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1CC21AA" w14:textId="519633B8" w:rsidR="006E1187" w:rsidRPr="002D1003" w:rsidRDefault="006E1187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D3B35">
              <w:rPr>
                <w:rFonts w:cs="Roboto"/>
                <w:bCs/>
                <w:color w:val="000000"/>
              </w:rPr>
              <w:t>Vegbredde</w:t>
            </w:r>
            <w:r w:rsidR="00DD3B35">
              <w:rPr>
                <w:rFonts w:cs="Roboto"/>
                <w:bCs/>
                <w:color w:val="000000"/>
              </w:rPr>
              <w:t xml:space="preserve">: </w:t>
            </w:r>
            <w:r w:rsidR="002D1003" w:rsidRPr="002D1003">
              <w:rPr>
                <w:rFonts w:cs="Roboto"/>
                <w:b w:val="0"/>
                <w:color w:val="000000"/>
              </w:rPr>
              <w:t>6-7 meter</w:t>
            </w:r>
          </w:p>
          <w:p w14:paraId="6B73EF56" w14:textId="77777777" w:rsidR="00DD3B35" w:rsidRPr="00DD3B35" w:rsidRDefault="00DD3B35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C40C3DA" w14:textId="0BF725B9" w:rsidR="00934C1D" w:rsidRDefault="006E1187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D3B35">
              <w:rPr>
                <w:rFonts w:cs="Roboto"/>
                <w:bCs/>
                <w:color w:val="000000"/>
              </w:rPr>
              <w:t>ÅDT og rushtid</w:t>
            </w:r>
            <w:r w:rsidR="00DD3B35">
              <w:rPr>
                <w:rFonts w:cs="Roboto"/>
                <w:bCs/>
                <w:color w:val="000000"/>
              </w:rPr>
              <w:t>:</w:t>
            </w:r>
            <w:r w:rsidR="00934C1D">
              <w:rPr>
                <w:rFonts w:cs="Roboto"/>
                <w:bCs/>
                <w:color w:val="000000"/>
              </w:rPr>
              <w:t xml:space="preserve"> </w:t>
            </w:r>
            <w:r w:rsidR="00934C1D" w:rsidRPr="00934C1D">
              <w:rPr>
                <w:rFonts w:cs="Roboto"/>
                <w:b w:val="0"/>
                <w:color w:val="000000"/>
              </w:rPr>
              <w:t>ÅDT 400-700</w:t>
            </w:r>
          </w:p>
          <w:p w14:paraId="1E78AAD3" w14:textId="77777777" w:rsidR="00DD3B35" w:rsidRPr="00DD3B35" w:rsidRDefault="00DD3B35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934A277" w14:textId="163E2BF5" w:rsidR="006E1187" w:rsidRPr="00DD3B35" w:rsidRDefault="006E1187" w:rsidP="003A7EA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D3B35">
              <w:rPr>
                <w:rFonts w:cs="Roboto"/>
                <w:bCs/>
                <w:color w:val="000000"/>
              </w:rPr>
              <w:t>Øvrige faktorer på roden</w:t>
            </w:r>
            <w:r w:rsidR="00DD3B35">
              <w:rPr>
                <w:rFonts w:cs="Roboto"/>
                <w:bCs/>
                <w:color w:val="000000"/>
              </w:rPr>
              <w:t>:</w:t>
            </w:r>
          </w:p>
          <w:p w14:paraId="42AB9F97" w14:textId="77777777" w:rsidR="006E1187" w:rsidRPr="00F42B14" w:rsidRDefault="006E1187" w:rsidP="00F42B1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</w:tc>
      </w:tr>
      <w:tr w:rsidR="00E76434" w:rsidRPr="009353DA" w14:paraId="34C07CD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91BA967" w14:textId="77777777" w:rsidR="00E76434" w:rsidRDefault="00E7643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52C6F6C0" w14:textId="2EA57D13" w:rsidR="00E53239" w:rsidRDefault="00E53239" w:rsidP="00E53239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 w:rsidR="00EA3481">
              <w:rPr>
                <w:rFonts w:cs="Roboto"/>
                <w:b w:val="0"/>
                <w:color w:val="000000"/>
              </w:rPr>
              <w:t xml:space="preserve"> iht</w:t>
            </w:r>
            <w:r w:rsidR="00F43AD2">
              <w:rPr>
                <w:rFonts w:cs="Roboto"/>
                <w:b w:val="0"/>
                <w:color w:val="000000"/>
              </w:rPr>
              <w:t xml:space="preserve">. </w:t>
            </w:r>
            <w:r w:rsidR="00EA3481">
              <w:rPr>
                <w:rFonts w:cs="Roboto"/>
                <w:b w:val="0"/>
                <w:color w:val="000000"/>
              </w:rPr>
              <w:t>beskrivelse i prosess 18.7</w:t>
            </w:r>
            <w:r w:rsidR="0048036C">
              <w:rPr>
                <w:rFonts w:cs="Roboto"/>
                <w:b w:val="0"/>
                <w:color w:val="000000"/>
              </w:rPr>
              <w:t>7</w:t>
            </w:r>
            <w:r w:rsidR="00EA3481">
              <w:rPr>
                <w:rFonts w:cs="Roboto"/>
                <w:b w:val="0"/>
                <w:color w:val="000000"/>
              </w:rPr>
              <w:t>1 og 18.771</w:t>
            </w:r>
            <w:r w:rsidR="00B141FA">
              <w:rPr>
                <w:rFonts w:cs="Roboto"/>
                <w:b w:val="0"/>
                <w:color w:val="000000"/>
              </w:rPr>
              <w:t>3</w:t>
            </w:r>
          </w:p>
          <w:p w14:paraId="653EC961" w14:textId="448052E1" w:rsidR="0029764F" w:rsidRPr="0029764F" w:rsidRDefault="0087611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7D2D3D10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009B422E" w:rsidRPr="00797CF6">
              <w:rPr>
                <w:rFonts w:cs="Roboto"/>
                <w:b w:val="0"/>
                <w:color w:val="000000" w:themeColor="text1"/>
              </w:rPr>
              <w:t xml:space="preserve">Bruksbredde snøplog </w:t>
            </w:r>
            <w:r w:rsidR="0012360B" w:rsidRPr="00797CF6">
              <w:rPr>
                <w:rFonts w:cs="Roboto"/>
                <w:b w:val="0"/>
                <w:color w:val="000000" w:themeColor="text1"/>
              </w:rPr>
              <w:t>3,</w:t>
            </w:r>
            <w:r w:rsidR="0024679B" w:rsidRPr="00797CF6">
              <w:rPr>
                <w:rFonts w:cs="Roboto"/>
                <w:b w:val="0"/>
                <w:color w:val="000000" w:themeColor="text1"/>
              </w:rPr>
              <w:t>5</w:t>
            </w:r>
            <w:r w:rsidR="009B422E" w:rsidRPr="00797CF6">
              <w:rPr>
                <w:rFonts w:cs="Roboto"/>
                <w:b w:val="0"/>
                <w:color w:val="000000" w:themeColor="text1"/>
              </w:rPr>
              <w:t xml:space="preserve"> meter</w:t>
            </w:r>
            <w:r w:rsidR="002454E1" w:rsidRPr="00797CF6">
              <w:rPr>
                <w:rFonts w:cs="Roboto"/>
                <w:b w:val="0"/>
                <w:color w:val="000000" w:themeColor="text1"/>
              </w:rPr>
              <w:t>.</w:t>
            </w:r>
            <w:r w:rsidR="002454E1" w:rsidRPr="3C1A3436">
              <w:rPr>
                <w:rFonts w:cs="Roboto"/>
                <w:b w:val="0"/>
                <w:color w:val="000000" w:themeColor="text1"/>
                <w:highlight w:val="lightGray"/>
              </w:rPr>
              <w:t xml:space="preserve"> </w:t>
            </w:r>
          </w:p>
        </w:tc>
      </w:tr>
      <w:tr w:rsidR="00E76434" w:rsidRPr="009353DA" w14:paraId="794DAC2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781D51D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2AD99C4B" w14:textId="77777777" w:rsidR="00E76434" w:rsidRPr="002A3C6C" w:rsidRDefault="00E7643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</w:tc>
      </w:tr>
      <w:tr w:rsidR="00E76434" w:rsidRPr="009353DA" w14:paraId="57055CF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3D25C3D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1D410A51" w14:textId="77777777" w:rsidR="002A3C6C" w:rsidRPr="002A3C6C" w:rsidRDefault="009C78C8" w:rsidP="002A3C6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proofErr w:type="spellStart"/>
            <w:r w:rsidRPr="002A3C6C">
              <w:rPr>
                <w:rFonts w:cs="Roboto"/>
                <w:b w:val="0"/>
                <w:color w:val="000000"/>
              </w:rPr>
              <w:t>Sagli</w:t>
            </w:r>
            <w:proofErr w:type="spellEnd"/>
            <w:r w:rsidR="00A4308A" w:rsidRPr="002A3C6C">
              <w:rPr>
                <w:rFonts w:cs="Roboto"/>
                <w:b w:val="0"/>
                <w:color w:val="000000"/>
              </w:rPr>
              <w:t xml:space="preserve"> 20km</w:t>
            </w:r>
          </w:p>
          <w:p w14:paraId="2829649B" w14:textId="04F18A57" w:rsidR="00E76434" w:rsidRPr="002A3C6C" w:rsidRDefault="00F535AE" w:rsidP="002A3C6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A3C6C">
              <w:rPr>
                <w:rFonts w:cs="Roboto"/>
                <w:b w:val="0"/>
                <w:color w:val="000000"/>
              </w:rPr>
              <w:t>Svullrya</w:t>
            </w:r>
            <w:r w:rsidR="00216B0D" w:rsidRPr="002A3C6C">
              <w:rPr>
                <w:rFonts w:cs="Roboto"/>
                <w:b w:val="0"/>
                <w:color w:val="000000"/>
              </w:rPr>
              <w:t xml:space="preserve"> 1km</w:t>
            </w:r>
            <w:r w:rsidR="00491148" w:rsidRPr="002A3C6C">
              <w:rPr>
                <w:rFonts w:cs="Roboto"/>
                <w:b w:val="0"/>
                <w:color w:val="000000"/>
              </w:rPr>
              <w:t xml:space="preserve"> </w:t>
            </w:r>
          </w:p>
        </w:tc>
      </w:tr>
      <w:tr w:rsidR="00E76434" w:rsidRPr="009353DA" w14:paraId="0B951C40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3CCFEC0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6A55BF00" w14:textId="77777777" w:rsidR="00E76434" w:rsidRPr="009353DA" w:rsidRDefault="00E76434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7030CC51" w14:textId="6BEB1EEB" w:rsidR="00E76434" w:rsidRPr="00F718ED" w:rsidRDefault="00E76434" w:rsidP="00F718E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718ED">
              <w:rPr>
                <w:rFonts w:cs="Roboto"/>
                <w:bCs/>
                <w:color w:val="000000"/>
              </w:rPr>
              <w:t>Farlige punkter på vegen for gjennomføringen</w:t>
            </w:r>
            <w:r w:rsidR="00F718ED" w:rsidRPr="00F718ED">
              <w:rPr>
                <w:rFonts w:cs="Roboto"/>
                <w:bCs/>
                <w:color w:val="000000"/>
              </w:rPr>
              <w:t>:</w:t>
            </w:r>
          </w:p>
          <w:p w14:paraId="17786348" w14:textId="77777777" w:rsidR="009F13BA" w:rsidRDefault="0007002C" w:rsidP="009F13BA">
            <w:pPr>
              <w:pStyle w:val="Ingress"/>
              <w:numPr>
                <w:ilvl w:val="0"/>
                <w:numId w:val="27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D</w:t>
            </w:r>
            <w:r w:rsidR="00925859" w:rsidRPr="002A3C6C">
              <w:rPr>
                <w:rFonts w:cs="Roboto"/>
                <w:b w:val="0"/>
                <w:color w:val="000000"/>
              </w:rPr>
              <w:t>årlig sikt i krysset E16/Fv2</w:t>
            </w:r>
            <w:r w:rsidR="005D3014">
              <w:rPr>
                <w:rFonts w:cs="Roboto"/>
                <w:b w:val="0"/>
                <w:color w:val="000000"/>
              </w:rPr>
              <w:t>01</w:t>
            </w:r>
            <w:r w:rsidR="00925859" w:rsidRPr="002A3C6C">
              <w:rPr>
                <w:rFonts w:cs="Roboto"/>
                <w:b w:val="0"/>
                <w:color w:val="000000"/>
              </w:rPr>
              <w:t>8</w:t>
            </w:r>
            <w:r w:rsidR="00403D68" w:rsidRPr="002A3C6C">
              <w:rPr>
                <w:rFonts w:cs="Roboto"/>
                <w:b w:val="0"/>
                <w:color w:val="000000"/>
              </w:rPr>
              <w:t xml:space="preserve">, </w:t>
            </w:r>
            <w:r w:rsidR="00B14AE3">
              <w:rPr>
                <w:rFonts w:cs="Roboto"/>
                <w:b w:val="0"/>
                <w:color w:val="000000"/>
              </w:rPr>
              <w:t>(</w:t>
            </w:r>
            <w:r w:rsidR="00403D68" w:rsidRPr="002A3C6C">
              <w:rPr>
                <w:rFonts w:cs="Roboto"/>
                <w:b w:val="0"/>
                <w:color w:val="000000"/>
              </w:rPr>
              <w:t>F</w:t>
            </w:r>
            <w:r w:rsidR="00B14AE3">
              <w:rPr>
                <w:rFonts w:cs="Roboto"/>
                <w:b w:val="0"/>
                <w:color w:val="000000"/>
              </w:rPr>
              <w:t>v</w:t>
            </w:r>
            <w:r w:rsidR="00403D68" w:rsidRPr="002A3C6C">
              <w:rPr>
                <w:rFonts w:cs="Roboto"/>
                <w:b w:val="0"/>
                <w:color w:val="000000"/>
              </w:rPr>
              <w:t>2</w:t>
            </w:r>
            <w:r w:rsidR="00A472BF" w:rsidRPr="002A3C6C">
              <w:rPr>
                <w:rFonts w:cs="Roboto"/>
                <w:b w:val="0"/>
                <w:color w:val="000000"/>
              </w:rPr>
              <w:t>018 S1D1 m0</w:t>
            </w:r>
            <w:r w:rsidR="00B14AE3">
              <w:rPr>
                <w:rFonts w:cs="Roboto"/>
                <w:b w:val="0"/>
                <w:color w:val="000000"/>
              </w:rPr>
              <w:t>)</w:t>
            </w:r>
          </w:p>
          <w:p w14:paraId="4B04E3E7" w14:textId="77777777" w:rsidR="009F13BA" w:rsidRDefault="00034AB1" w:rsidP="009F13BA">
            <w:pPr>
              <w:pStyle w:val="Ingress"/>
              <w:numPr>
                <w:ilvl w:val="0"/>
                <w:numId w:val="27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9F13BA">
              <w:rPr>
                <w:rFonts w:cs="Roboto"/>
                <w:b w:val="0"/>
                <w:color w:val="000000"/>
              </w:rPr>
              <w:t>Stedvis stein i kantene Fv2018</w:t>
            </w:r>
            <w:r w:rsidR="002A5AF0" w:rsidRPr="009F13BA">
              <w:rPr>
                <w:rFonts w:cs="Roboto"/>
                <w:b w:val="0"/>
                <w:color w:val="000000"/>
              </w:rPr>
              <w:t xml:space="preserve">. </w:t>
            </w:r>
            <w:r w:rsidR="003C5A8F" w:rsidRPr="009F13BA">
              <w:rPr>
                <w:rFonts w:cs="Roboto"/>
                <w:b w:val="0"/>
                <w:color w:val="000000"/>
              </w:rPr>
              <w:t>Dette må befares av UE som får roden</w:t>
            </w:r>
            <w:r w:rsidR="00357C20" w:rsidRPr="009F13BA">
              <w:rPr>
                <w:rFonts w:cs="Roboto"/>
                <w:b w:val="0"/>
                <w:color w:val="000000"/>
              </w:rPr>
              <w:t>, vanskelig å peke på hvert enkelt punkt i denne planen</w:t>
            </w:r>
          </w:p>
          <w:p w14:paraId="390AED6B" w14:textId="6532055E" w:rsidR="00FD75A6" w:rsidRPr="009F13BA" w:rsidRDefault="00FD75A6" w:rsidP="009F13BA">
            <w:pPr>
              <w:pStyle w:val="Ingress"/>
              <w:numPr>
                <w:ilvl w:val="0"/>
                <w:numId w:val="27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9F13BA">
              <w:rPr>
                <w:rFonts w:cs="Roboto"/>
                <w:b w:val="0"/>
                <w:color w:val="000000"/>
              </w:rPr>
              <w:t>Fv2038 er bratt og sm</w:t>
            </w:r>
            <w:r w:rsidR="007F50A3" w:rsidRPr="009F13BA">
              <w:rPr>
                <w:rFonts w:cs="Roboto"/>
                <w:b w:val="0"/>
                <w:color w:val="000000"/>
              </w:rPr>
              <w:t xml:space="preserve">al, må utvise forsiktighet </w:t>
            </w:r>
          </w:p>
          <w:p w14:paraId="7F481686" w14:textId="77777777" w:rsidR="00E76434" w:rsidRPr="002A3C6C" w:rsidRDefault="00E76434" w:rsidP="0007002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E76434" w:rsidRPr="009353DA" w14:paraId="4B60538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269899B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55D0EEA7" w14:textId="00B0EDD8" w:rsidR="00E76434" w:rsidRPr="009353DA" w:rsidRDefault="004F1A1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E76434" w:rsidRPr="009353DA" w14:paraId="73DDF40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9709012" w14:textId="77777777" w:rsidR="00E76434" w:rsidRPr="009353DA" w:rsidRDefault="00E7643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lastRenderedPageBreak/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7E53E750" w14:textId="0F070482" w:rsidR="00E76434" w:rsidRPr="009353DA" w:rsidRDefault="00293DA4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E76434" w:rsidRPr="009353DA" w14:paraId="26E4A68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4E79613" w14:textId="77777777" w:rsidR="00E76434" w:rsidRPr="009353DA" w:rsidRDefault="00E76434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6CF98C46" w14:textId="2B6B5DB8" w:rsidR="0001185B" w:rsidRPr="003F347C" w:rsidRDefault="00E76434" w:rsidP="0023728B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3F347C">
              <w:rPr>
                <w:rFonts w:cs="Roboto"/>
                <w:b/>
                <w:color w:val="000000"/>
                <w:sz w:val="24"/>
                <w:szCs w:val="24"/>
              </w:rPr>
              <w:t xml:space="preserve">Beskrivelse av </w:t>
            </w:r>
            <w:r w:rsidRPr="003F347C">
              <w:rPr>
                <w:rFonts w:cs="Roboto"/>
                <w:b/>
                <w:bCs/>
                <w:color w:val="000000"/>
                <w:sz w:val="24"/>
                <w:szCs w:val="24"/>
              </w:rPr>
              <w:t>utførelse</w:t>
            </w:r>
            <w:r w:rsidR="00342DE2" w:rsidRPr="003F347C">
              <w:rPr>
                <w:rFonts w:cs="Roboto"/>
                <w:b/>
                <w:bCs/>
                <w:color w:val="000000"/>
                <w:sz w:val="24"/>
                <w:szCs w:val="24"/>
              </w:rPr>
              <w:t>n</w:t>
            </w:r>
            <w:r w:rsidR="007C0B84" w:rsidRPr="003F347C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</w:p>
          <w:p w14:paraId="53A0BA91" w14:textId="03610923" w:rsidR="0023728B" w:rsidRPr="00133503" w:rsidRDefault="007C0B84" w:rsidP="003F347C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133503">
              <w:rPr>
                <w:rFonts w:cs="Roboto"/>
                <w:color w:val="000000"/>
                <w:sz w:val="24"/>
                <w:szCs w:val="24"/>
              </w:rPr>
              <w:t>Det må tilstrebes å ikke kaste snø inn på GS-areal</w:t>
            </w:r>
            <w:r w:rsidR="003F347C">
              <w:rPr>
                <w:rFonts w:cs="Roboto"/>
                <w:color w:val="000000"/>
                <w:sz w:val="24"/>
                <w:szCs w:val="24"/>
              </w:rPr>
              <w:t>.</w:t>
            </w:r>
          </w:p>
          <w:p w14:paraId="59FCBEAA" w14:textId="6F03C702" w:rsidR="007F793D" w:rsidRPr="00133503" w:rsidRDefault="0044295C" w:rsidP="0013350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133503">
              <w:rPr>
                <w:rFonts w:cs="Roboto"/>
                <w:b/>
                <w:color w:val="000000"/>
                <w:sz w:val="24"/>
                <w:szCs w:val="24"/>
              </w:rPr>
              <w:t>Spesielle tiltak før vårløsning</w:t>
            </w:r>
            <w:r w:rsidR="004026A5" w:rsidRPr="00133503">
              <w:rPr>
                <w:rFonts w:cs="Roboto"/>
                <w:color w:val="000000"/>
                <w:sz w:val="24"/>
                <w:szCs w:val="24"/>
              </w:rPr>
              <w:t>:</w:t>
            </w:r>
            <w:r w:rsidR="006645CB" w:rsidRPr="00133503">
              <w:rPr>
                <w:rFonts w:cs="Roboto"/>
                <w:color w:val="000000"/>
                <w:sz w:val="24"/>
                <w:szCs w:val="24"/>
              </w:rPr>
              <w:t xml:space="preserve"> Stor fare for </w:t>
            </w:r>
            <w:proofErr w:type="spellStart"/>
            <w:r w:rsidR="006645CB" w:rsidRPr="00133503">
              <w:rPr>
                <w:rFonts w:cs="Roboto"/>
                <w:color w:val="000000"/>
                <w:sz w:val="24"/>
                <w:szCs w:val="24"/>
              </w:rPr>
              <w:t>vegbrudd</w:t>
            </w:r>
            <w:proofErr w:type="spellEnd"/>
            <w:r w:rsidR="009777A1">
              <w:rPr>
                <w:rFonts w:cs="Roboto"/>
                <w:color w:val="000000"/>
                <w:sz w:val="24"/>
                <w:szCs w:val="24"/>
              </w:rPr>
              <w:t xml:space="preserve"> på</w:t>
            </w:r>
            <w:r w:rsidR="00A22FA8" w:rsidRPr="00133503">
              <w:rPr>
                <w:rFonts w:cs="Roboto"/>
                <w:color w:val="000000"/>
                <w:sz w:val="24"/>
                <w:szCs w:val="24"/>
              </w:rPr>
              <w:t xml:space="preserve"> Fv2038. </w:t>
            </w:r>
            <w:r w:rsidR="0083370C" w:rsidRPr="00133503">
              <w:rPr>
                <w:rFonts w:cs="Roboto"/>
                <w:color w:val="000000"/>
                <w:sz w:val="24"/>
                <w:szCs w:val="24"/>
              </w:rPr>
              <w:t>Grøftene må renskes for sn</w:t>
            </w:r>
            <w:r w:rsidR="001B47F4" w:rsidRPr="00133503">
              <w:rPr>
                <w:rFonts w:cs="Roboto"/>
                <w:color w:val="000000"/>
                <w:sz w:val="24"/>
                <w:szCs w:val="24"/>
              </w:rPr>
              <w:t>ø S1D1 m0-4</w:t>
            </w:r>
            <w:r w:rsidR="00925859" w:rsidRPr="00133503">
              <w:rPr>
                <w:rFonts w:cs="Roboto"/>
                <w:color w:val="000000"/>
                <w:sz w:val="24"/>
                <w:szCs w:val="24"/>
              </w:rPr>
              <w:t>100</w:t>
            </w:r>
          </w:p>
          <w:p w14:paraId="59E4C090" w14:textId="77777777" w:rsidR="00AA223D" w:rsidRPr="0068648B" w:rsidRDefault="00AA223D" w:rsidP="005229C6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</w:p>
          <w:p w14:paraId="324F7269" w14:textId="72E2C0C5" w:rsidR="00E76434" w:rsidRPr="0068648B" w:rsidRDefault="00E76434" w:rsidP="005229C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  <w:r w:rsidRPr="0068648B">
              <w:rPr>
                <w:rFonts w:cs="Roboto"/>
                <w:color w:val="000000" w:themeColor="text1"/>
              </w:rPr>
              <w:t>Rydding av kryss- ansvarsdeling</w:t>
            </w:r>
          </w:p>
          <w:p w14:paraId="5EABAEE0" w14:textId="27B493E4" w:rsidR="0068648B" w:rsidRDefault="00CF4A28" w:rsidP="005229C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color w:val="000000" w:themeColor="text1"/>
              </w:rPr>
            </w:pPr>
            <w:r w:rsidRPr="0068648B">
              <w:rPr>
                <w:b w:val="0"/>
                <w:color w:val="000000" w:themeColor="text1"/>
              </w:rPr>
              <w:t>Kryss mot E16, fv205 og fv201 ryddes av denne rode</w:t>
            </w:r>
            <w:r w:rsidR="009777A1">
              <w:rPr>
                <w:b w:val="0"/>
                <w:color w:val="000000" w:themeColor="text1"/>
              </w:rPr>
              <w:t>.</w:t>
            </w:r>
          </w:p>
          <w:p w14:paraId="596FB03A" w14:textId="77777777" w:rsidR="005229C6" w:rsidRDefault="005229C6" w:rsidP="005229C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color w:val="000000" w:themeColor="text1"/>
              </w:rPr>
            </w:pPr>
          </w:p>
          <w:p w14:paraId="4152BD4C" w14:textId="77777777" w:rsidR="005229C6" w:rsidRPr="0068648B" w:rsidRDefault="005229C6" w:rsidP="005229C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0068648B">
              <w:rPr>
                <w:rFonts w:cs="Roboto"/>
                <w:b w:val="0"/>
                <w:color w:val="000000"/>
              </w:rPr>
              <w:t xml:space="preserve">Vegobjekter håndteres av </w:t>
            </w:r>
            <w:r w:rsidRPr="0068648B">
              <w:rPr>
                <w:rFonts w:cs="Roboto"/>
                <w:b w:val="0"/>
                <w:color w:val="000000" w:themeColor="text1"/>
              </w:rPr>
              <w:t>grunnbemanningen</w:t>
            </w:r>
          </w:p>
          <w:p w14:paraId="35327F00" w14:textId="77777777" w:rsidR="0023728B" w:rsidRPr="0068648B" w:rsidRDefault="0023728B" w:rsidP="005229C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0F445FB0" w14:textId="3F11B175" w:rsidR="00CF4A28" w:rsidRPr="000D04A2" w:rsidRDefault="0068648B" w:rsidP="0023728B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23728B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2F24E134" w14:textId="04BCAA96" w:rsidR="0068648B" w:rsidRPr="0068648B" w:rsidRDefault="008106D9" w:rsidP="0023580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 xml:space="preserve">Veger med </w:t>
            </w:r>
            <w:r w:rsidR="00930534" w:rsidRPr="00930534">
              <w:rPr>
                <w:rFonts w:cs="Roboto"/>
                <w:b w:val="0"/>
                <w:color w:val="000000"/>
              </w:rPr>
              <w:t>DkD</w:t>
            </w:r>
            <w:r w:rsidR="0023580B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 xml:space="preserve">standard </w:t>
            </w:r>
            <w:r w:rsidR="0023580B">
              <w:rPr>
                <w:rFonts w:cs="Roboto"/>
                <w:b w:val="0"/>
                <w:color w:val="000000"/>
              </w:rPr>
              <w:t>skal</w:t>
            </w:r>
            <w:r w:rsidR="00930534" w:rsidRPr="00930534">
              <w:rPr>
                <w:rFonts w:cs="Roboto"/>
                <w:b w:val="0"/>
                <w:color w:val="000000"/>
              </w:rPr>
              <w:t xml:space="preserve"> </w:t>
            </w:r>
            <w:r w:rsidR="00D912F6">
              <w:rPr>
                <w:rFonts w:cs="Roboto"/>
                <w:b w:val="0"/>
                <w:color w:val="000000"/>
              </w:rPr>
              <w:t>ved normale forhold brøytes</w:t>
            </w:r>
            <w:r w:rsidR="003B6F13">
              <w:rPr>
                <w:rFonts w:cs="Roboto"/>
                <w:b w:val="0"/>
                <w:color w:val="000000"/>
              </w:rPr>
              <w:t xml:space="preserve"> og strøs</w:t>
            </w:r>
            <w:r w:rsidR="00D912F6">
              <w:rPr>
                <w:rFonts w:cs="Roboto"/>
                <w:b w:val="0"/>
                <w:color w:val="000000"/>
              </w:rPr>
              <w:t xml:space="preserve"> først</w:t>
            </w:r>
            <w:r w:rsidR="00B228A2">
              <w:rPr>
                <w:rFonts w:cs="Roboto"/>
                <w:b w:val="0"/>
                <w:color w:val="000000"/>
              </w:rPr>
              <w:t>.</w:t>
            </w:r>
          </w:p>
          <w:p w14:paraId="5BF4B884" w14:textId="77777777" w:rsidR="0068648B" w:rsidRDefault="0068648B" w:rsidP="0068648B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  <w:p w14:paraId="4F07D9D8" w14:textId="4F04C2E7" w:rsidR="0068648B" w:rsidRDefault="0068648B" w:rsidP="0068648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D04A2">
              <w:rPr>
                <w:rFonts w:cs="Roboto"/>
                <w:b w:val="0"/>
                <w:color w:val="000000"/>
                <w:highlight w:val="lightGray"/>
              </w:rPr>
              <w:t>Kjøremønster på roden avklares</w:t>
            </w:r>
            <w:r w:rsidR="00FC3CF4" w:rsidRPr="000D04A2">
              <w:rPr>
                <w:rFonts w:cs="Roboto"/>
                <w:b w:val="0"/>
                <w:color w:val="000000"/>
                <w:highlight w:val="lightGray"/>
              </w:rPr>
              <w:t xml:space="preserve"> i samhandlingsfasen</w:t>
            </w:r>
            <w:r w:rsidR="00B228A2" w:rsidRPr="000D04A2">
              <w:rPr>
                <w:rFonts w:cs="Roboto"/>
                <w:b w:val="0"/>
                <w:color w:val="000000"/>
                <w:highlight w:val="lightGray"/>
              </w:rPr>
              <w:t>.</w:t>
            </w:r>
          </w:p>
          <w:p w14:paraId="24994479" w14:textId="5D439D7C" w:rsidR="00E76434" w:rsidRPr="0086201A" w:rsidRDefault="00E76434" w:rsidP="0068648B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46950EF0" w14:textId="77777777" w:rsidR="0002009F" w:rsidRDefault="0002009F">
      <w:pPr>
        <w:rPr>
          <w:rFonts w:cs="Roboto"/>
          <w:b/>
          <w:i/>
          <w:iCs/>
          <w:color w:val="000000"/>
          <w:highlight w:val="lightGray"/>
        </w:rPr>
      </w:pPr>
    </w:p>
    <w:p w14:paraId="212B405E" w14:textId="77777777" w:rsidR="0002009F" w:rsidRDefault="0002009F">
      <w:pPr>
        <w:rPr>
          <w:rFonts w:cs="Roboto"/>
          <w:b/>
          <w:i/>
          <w:iCs/>
          <w:color w:val="000000"/>
          <w:highlight w:val="lightGray"/>
        </w:rPr>
      </w:pPr>
    </w:p>
    <w:p w14:paraId="135111F2" w14:textId="7E113142" w:rsidR="0002009F" w:rsidRPr="00851950" w:rsidRDefault="0002009F" w:rsidP="0002009F">
      <w:pPr>
        <w:pStyle w:val="Overskrift3"/>
      </w:pPr>
      <w:bookmarkStart w:id="11" w:name="_Toc233630038"/>
      <w:r>
        <w:lastRenderedPageBreak/>
        <w:t xml:space="preserve">Rode </w:t>
      </w:r>
      <w:r w:rsidR="000210AC">
        <w:t>5</w:t>
      </w:r>
      <w:r w:rsidRPr="00851950">
        <w:tab/>
      </w:r>
      <w:r w:rsidR="004C0662" w:rsidRPr="003907A2">
        <w:t>Brandval</w:t>
      </w:r>
      <w:bookmarkEnd w:id="11"/>
    </w:p>
    <w:p w14:paraId="7378255C" w14:textId="1825F5A5" w:rsidR="0002009F" w:rsidRPr="00A33799" w:rsidRDefault="003907A2" w:rsidP="0002009F">
      <w:pPr>
        <w:pStyle w:val="Ingress"/>
        <w:ind w:left="0"/>
        <w:rPr>
          <w:rFonts w:ascii="Roboto" w:hAnsi="Roboto" w:cs="Roboto"/>
          <w:bCs/>
          <w:color w:val="000000"/>
        </w:rPr>
      </w:pPr>
      <w:r w:rsidRPr="003907A2">
        <w:rPr>
          <w:rFonts w:ascii="Roboto" w:hAnsi="Roboto" w:cs="Roboto"/>
          <w:bCs/>
          <w:noProof/>
          <w:color w:val="000000"/>
        </w:rPr>
        <w:drawing>
          <wp:inline distT="0" distB="0" distL="0" distR="0" wp14:anchorId="58468EE7" wp14:editId="65F1E8DC">
            <wp:extent cx="5760085" cy="4605655"/>
            <wp:effectExtent l="19050" t="19050" r="12065" b="23495"/>
            <wp:docPr id="359237552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23755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056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02009F" w:rsidRPr="009353DA" w14:paraId="518D409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33E323B" w14:textId="77777777" w:rsidR="0002009F" w:rsidRPr="002B4CA3" w:rsidRDefault="0002009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2B4CA3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6419EC5B" w14:textId="2CC87218" w:rsidR="0002009F" w:rsidRPr="002B4CA3" w:rsidRDefault="004C066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B4CA3">
              <w:rPr>
                <w:rFonts w:cs="Roboto"/>
                <w:b w:val="0"/>
                <w:color w:val="000000"/>
              </w:rPr>
              <w:t>33,7</w:t>
            </w:r>
            <w:r w:rsidR="00A76974">
              <w:rPr>
                <w:rFonts w:cs="Roboto"/>
                <w:b w:val="0"/>
                <w:color w:val="000000"/>
              </w:rPr>
              <w:t xml:space="preserve"> km </w:t>
            </w:r>
          </w:p>
        </w:tc>
      </w:tr>
      <w:tr w:rsidR="0002009F" w:rsidRPr="009353DA" w14:paraId="43A94CFA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2F4B3E8" w14:textId="77777777" w:rsidR="0002009F" w:rsidRPr="002B4CA3" w:rsidRDefault="0002009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2B4CA3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70A6A232" w14:textId="77777777" w:rsidR="0002009F" w:rsidRPr="002B4CA3" w:rsidRDefault="0002009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B4CA3">
              <w:rPr>
                <w:rFonts w:ascii="Roboto" w:hAnsi="Roboto" w:cs="Roboto"/>
                <w:b w:val="0"/>
                <w:color w:val="000000"/>
              </w:rPr>
              <w:t>DkD og DkE</w:t>
            </w:r>
          </w:p>
        </w:tc>
      </w:tr>
      <w:tr w:rsidR="0002009F" w:rsidRPr="009353DA" w14:paraId="641334DA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65E552B" w14:textId="5CEC071F" w:rsidR="0002009F" w:rsidRPr="002B52C9" w:rsidRDefault="0002009F" w:rsidP="002B52C9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2B4CA3">
              <w:rPr>
                <w:rFonts w:cs="Roboto"/>
                <w:bCs w:val="0"/>
                <w:color w:val="000000"/>
              </w:rPr>
              <w:t>Syklustid gjennombrøyting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55D4E99E" w14:textId="7B1EBFC3" w:rsidR="0002009F" w:rsidRPr="002B4CA3" w:rsidRDefault="004C066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B4CA3">
              <w:rPr>
                <w:rFonts w:cs="Roboto"/>
                <w:b w:val="0"/>
                <w:color w:val="000000"/>
              </w:rPr>
              <w:t>3 timer DkD, 4 timer DkE</w:t>
            </w:r>
          </w:p>
        </w:tc>
      </w:tr>
      <w:tr w:rsidR="0002009F" w:rsidRPr="009353DA" w14:paraId="12ABC81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FDF82F5" w14:textId="77777777" w:rsidR="0002009F" w:rsidRPr="002B4CA3" w:rsidRDefault="0002009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2B4CA3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4CAFE332" w14:textId="28C11EC6" w:rsidR="0002009F" w:rsidRPr="002B4CA3" w:rsidRDefault="004C0662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B4CA3">
              <w:rPr>
                <w:rFonts w:cs="Roboto"/>
                <w:b w:val="0"/>
                <w:color w:val="000000"/>
              </w:rPr>
              <w:t>4 timer DkD, 6 timer DkE</w:t>
            </w:r>
          </w:p>
        </w:tc>
      </w:tr>
      <w:tr w:rsidR="0002009F" w:rsidRPr="009353DA" w14:paraId="67A73BF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328B6EE" w14:textId="77777777" w:rsidR="0002009F" w:rsidRPr="002B4CA3" w:rsidRDefault="0002009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2B4CA3"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087FABEE" w14:textId="4E035CE9" w:rsidR="00597CBB" w:rsidRDefault="00597CBB" w:rsidP="00597CBB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 xml:space="preserve">salting av </w:t>
            </w:r>
            <w:r w:rsidR="000A2D26">
              <w:rPr>
                <w:rFonts w:cs="Roboto"/>
                <w:b w:val="0"/>
                <w:color w:val="000000"/>
              </w:rPr>
              <w:t>f</w:t>
            </w:r>
            <w:r w:rsidRPr="000A2D26">
              <w:rPr>
                <w:rFonts w:cs="Roboto"/>
                <w:b w:val="0"/>
                <w:color w:val="000000"/>
              </w:rPr>
              <w:t>v</w:t>
            </w:r>
            <w:r w:rsidR="000A2D26">
              <w:rPr>
                <w:rFonts w:cs="Roboto"/>
                <w:b w:val="0"/>
                <w:color w:val="000000"/>
              </w:rPr>
              <w:t>.</w:t>
            </w:r>
            <w:r w:rsidRPr="000A2D26">
              <w:rPr>
                <w:rFonts w:cs="Roboto"/>
                <w:b w:val="0"/>
                <w:color w:val="000000"/>
              </w:rPr>
              <w:t xml:space="preserve">2012, </w:t>
            </w:r>
            <w:r w:rsidR="000A2D26">
              <w:rPr>
                <w:rFonts w:cs="Roboto"/>
                <w:b w:val="0"/>
                <w:color w:val="000000"/>
              </w:rPr>
              <w:t>f</w:t>
            </w:r>
            <w:r w:rsidRPr="000A2D26">
              <w:rPr>
                <w:rFonts w:cs="Roboto"/>
                <w:b w:val="0"/>
                <w:color w:val="000000"/>
              </w:rPr>
              <w:t>v</w:t>
            </w:r>
            <w:r w:rsidR="000A2D26">
              <w:rPr>
                <w:rFonts w:cs="Roboto"/>
                <w:b w:val="0"/>
                <w:color w:val="000000"/>
              </w:rPr>
              <w:t>.</w:t>
            </w:r>
            <w:r w:rsidRPr="000A2D26">
              <w:rPr>
                <w:rFonts w:cs="Roboto"/>
                <w:b w:val="0"/>
                <w:color w:val="000000"/>
              </w:rPr>
              <w:t xml:space="preserve">2024 og </w:t>
            </w:r>
            <w:r w:rsidR="000A2D26">
              <w:rPr>
                <w:rFonts w:cs="Roboto"/>
                <w:b w:val="0"/>
                <w:color w:val="000000"/>
              </w:rPr>
              <w:t>f</w:t>
            </w:r>
            <w:r w:rsidRPr="000A2D26">
              <w:rPr>
                <w:rFonts w:cs="Roboto"/>
                <w:b w:val="0"/>
                <w:color w:val="000000"/>
              </w:rPr>
              <w:t>v</w:t>
            </w:r>
            <w:r w:rsidR="000A2D26">
              <w:rPr>
                <w:rFonts w:cs="Roboto"/>
                <w:b w:val="0"/>
                <w:color w:val="000000"/>
              </w:rPr>
              <w:t>.</w:t>
            </w:r>
            <w:r w:rsidRPr="000A2D26">
              <w:rPr>
                <w:rFonts w:cs="Roboto"/>
                <w:b w:val="0"/>
                <w:color w:val="000000"/>
              </w:rPr>
              <w:t>2006 fra jernbaneundergang til fv</w:t>
            </w:r>
            <w:r w:rsidR="000A2D26">
              <w:rPr>
                <w:rFonts w:cs="Roboto"/>
                <w:b w:val="0"/>
                <w:color w:val="000000"/>
              </w:rPr>
              <w:t>.</w:t>
            </w:r>
            <w:r w:rsidRPr="000A2D26">
              <w:rPr>
                <w:rFonts w:cs="Roboto"/>
                <w:b w:val="0"/>
                <w:color w:val="000000"/>
              </w:rPr>
              <w:t xml:space="preserve">210 </w:t>
            </w:r>
            <w:r>
              <w:rPr>
                <w:rFonts w:cs="Roboto"/>
                <w:b w:val="0"/>
                <w:color w:val="000000"/>
              </w:rPr>
              <w:t>ved</w:t>
            </w:r>
            <w:r w:rsidRPr="00E668B8">
              <w:rPr>
                <w:rFonts w:cs="Roboto"/>
                <w:b w:val="0"/>
                <w:color w:val="000000"/>
              </w:rPr>
              <w:t xml:space="preserve"> overgang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3BBACE0D" w14:textId="43C78B31" w:rsidR="00597CBB" w:rsidRPr="000A2D26" w:rsidRDefault="00597CBB" w:rsidP="000A2D26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  <w:p w14:paraId="2BFEC3B8" w14:textId="290E00E9" w:rsidR="009109D4" w:rsidRPr="00A76974" w:rsidRDefault="00835847" w:rsidP="000A2D26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  <w:r w:rsidRPr="000A2D26">
              <w:rPr>
                <w:rFonts w:cs="Roboto"/>
                <w:b w:val="0"/>
                <w:color w:val="000000"/>
              </w:rPr>
              <w:t>Øvrige veger</w:t>
            </w:r>
            <w:r w:rsidRPr="002B52C9">
              <w:rPr>
                <w:rFonts w:cs="Roboto"/>
                <w:color w:val="000000" w:themeColor="text1"/>
              </w:rPr>
              <w:t xml:space="preserve"> </w:t>
            </w:r>
            <w:r w:rsidRPr="000A2D26">
              <w:rPr>
                <w:rFonts w:cs="Roboto"/>
                <w:b w:val="0"/>
                <w:color w:val="000000"/>
              </w:rPr>
              <w:t>har ingen saltstrategi</w:t>
            </w:r>
            <w:r w:rsidR="000A2D26">
              <w:rPr>
                <w:rFonts w:cs="Roboto"/>
                <w:color w:val="000000"/>
              </w:rPr>
              <w:t>.</w:t>
            </w:r>
          </w:p>
        </w:tc>
      </w:tr>
      <w:tr w:rsidR="0002009F" w:rsidRPr="009353DA" w14:paraId="6A3CDFB3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5B44F92" w14:textId="77777777" w:rsidR="0002009F" w:rsidRPr="002B4CA3" w:rsidRDefault="0002009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2B4CA3"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2924DDAE" w14:textId="62A77AF2" w:rsidR="006E1187" w:rsidRDefault="006E1187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869DF">
              <w:rPr>
                <w:rFonts w:cs="Roboto"/>
                <w:bCs/>
                <w:color w:val="000000"/>
              </w:rPr>
              <w:t>Kjøremønster</w:t>
            </w:r>
            <w:r w:rsidR="00B869DF" w:rsidRPr="00B869DF">
              <w:rPr>
                <w:rFonts w:cs="Roboto"/>
                <w:bCs/>
                <w:color w:val="000000"/>
              </w:rPr>
              <w:t xml:space="preserve">: </w:t>
            </w:r>
            <w:r w:rsidR="00B869DF" w:rsidRPr="00B869DF">
              <w:rPr>
                <w:rFonts w:cs="Roboto"/>
                <w:b w:val="0"/>
                <w:color w:val="000000"/>
              </w:rPr>
              <w:t>Gjennomkjøring</w:t>
            </w:r>
          </w:p>
          <w:p w14:paraId="56A1F0A6" w14:textId="77777777" w:rsidR="00B869DF" w:rsidRPr="00B869DF" w:rsidRDefault="00B869DF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6592FC3" w14:textId="71A66510" w:rsidR="006E1187" w:rsidRDefault="006E1187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869DF">
              <w:rPr>
                <w:rFonts w:cs="Roboto"/>
                <w:bCs/>
                <w:color w:val="000000"/>
              </w:rPr>
              <w:t>Kryss, busslommer og vegobjekter</w:t>
            </w:r>
            <w:r w:rsidR="00B869DF">
              <w:rPr>
                <w:rFonts w:cs="Roboto"/>
                <w:bCs/>
                <w:color w:val="000000"/>
              </w:rPr>
              <w:t>:</w:t>
            </w:r>
          </w:p>
          <w:p w14:paraId="55E0C33F" w14:textId="0E11A802" w:rsidR="00C0460B" w:rsidRDefault="00C0460B" w:rsidP="00C0460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A5B9F">
              <w:rPr>
                <w:b w:val="0"/>
                <w:bCs/>
              </w:rPr>
              <w:t>Kryss Fv2012</w:t>
            </w:r>
            <w:r>
              <w:rPr>
                <w:b w:val="0"/>
                <w:bCs/>
              </w:rPr>
              <w:t>/Rv2</w:t>
            </w:r>
            <w:r w:rsidRPr="008A5B9F">
              <w:rPr>
                <w:b w:val="0"/>
                <w:bCs/>
              </w:rPr>
              <w:t xml:space="preserve"> </w:t>
            </w:r>
            <w:r>
              <w:rPr>
                <w:b w:val="0"/>
                <w:bCs/>
              </w:rPr>
              <w:t>og a</w:t>
            </w:r>
            <w:r w:rsidRPr="008A5B9F">
              <w:rPr>
                <w:b w:val="0"/>
                <w:bCs/>
              </w:rPr>
              <w:t xml:space="preserve">lle kryss mot tilstøtende fylkesveger ryddes av denne rode </w:t>
            </w:r>
          </w:p>
          <w:p w14:paraId="27CC0888" w14:textId="77777777" w:rsidR="00B869DF" w:rsidRPr="00B869DF" w:rsidRDefault="00B869DF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689ED42" w14:textId="7848BAEC" w:rsidR="006E1187" w:rsidRDefault="006E1187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869DF">
              <w:rPr>
                <w:rFonts w:cs="Roboto"/>
                <w:bCs/>
                <w:color w:val="000000"/>
              </w:rPr>
              <w:t>Tettbebygd</w:t>
            </w:r>
            <w:r w:rsidR="00B869DF">
              <w:rPr>
                <w:rFonts w:cs="Roboto"/>
                <w:bCs/>
                <w:color w:val="000000"/>
              </w:rPr>
              <w:t xml:space="preserve">: </w:t>
            </w:r>
            <w:r w:rsidR="00B869DF" w:rsidRPr="00364257">
              <w:rPr>
                <w:rFonts w:cs="Roboto"/>
                <w:b w:val="0"/>
                <w:color w:val="000000"/>
              </w:rPr>
              <w:t xml:space="preserve">Brandval, </w:t>
            </w:r>
            <w:proofErr w:type="spellStart"/>
            <w:r w:rsidR="00B869DF" w:rsidRPr="00364257">
              <w:rPr>
                <w:rFonts w:cs="Roboto"/>
                <w:b w:val="0"/>
                <w:color w:val="000000"/>
              </w:rPr>
              <w:t>Hokåsen</w:t>
            </w:r>
            <w:proofErr w:type="spellEnd"/>
            <w:r w:rsidR="00B869DF" w:rsidRPr="00364257">
              <w:rPr>
                <w:rFonts w:cs="Roboto"/>
                <w:b w:val="0"/>
                <w:color w:val="000000"/>
              </w:rPr>
              <w:t xml:space="preserve"> og Roverud</w:t>
            </w:r>
          </w:p>
          <w:p w14:paraId="368FC9E8" w14:textId="77777777" w:rsidR="00B869DF" w:rsidRPr="00B869DF" w:rsidRDefault="00B869DF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45FD745" w14:textId="6B6CA02B" w:rsidR="006E1187" w:rsidRDefault="006E1187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869DF">
              <w:rPr>
                <w:rFonts w:cs="Roboto"/>
                <w:bCs/>
                <w:color w:val="000000"/>
              </w:rPr>
              <w:t>Vegbredde</w:t>
            </w:r>
            <w:r w:rsidR="00B869DF">
              <w:rPr>
                <w:rFonts w:cs="Roboto"/>
                <w:bCs/>
                <w:color w:val="000000"/>
              </w:rPr>
              <w:t xml:space="preserve">: </w:t>
            </w:r>
            <w:r w:rsidR="00B869DF" w:rsidRPr="00364257">
              <w:rPr>
                <w:rFonts w:cs="Roboto"/>
                <w:b w:val="0"/>
                <w:color w:val="000000"/>
              </w:rPr>
              <w:t>3,5-6,5 meter</w:t>
            </w:r>
          </w:p>
          <w:p w14:paraId="7E7E1793" w14:textId="77777777" w:rsidR="00B869DF" w:rsidRPr="00B869DF" w:rsidRDefault="00B869DF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741FF52" w14:textId="2A3CBEE7" w:rsidR="006E1187" w:rsidRPr="00B869DF" w:rsidRDefault="006E1187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869DF">
              <w:rPr>
                <w:rFonts w:cs="Roboto"/>
                <w:bCs/>
                <w:color w:val="000000"/>
              </w:rPr>
              <w:t>ÅDT og rushtid</w:t>
            </w:r>
            <w:r w:rsidR="00B869DF">
              <w:rPr>
                <w:rFonts w:cs="Roboto"/>
                <w:bCs/>
                <w:color w:val="000000"/>
              </w:rPr>
              <w:t xml:space="preserve">: </w:t>
            </w:r>
            <w:r w:rsidR="00B869DF" w:rsidRPr="00364257">
              <w:rPr>
                <w:rFonts w:cs="Roboto"/>
                <w:b w:val="0"/>
                <w:color w:val="000000"/>
              </w:rPr>
              <w:t>ÅDT 200-1200</w:t>
            </w:r>
          </w:p>
          <w:p w14:paraId="3875C1FE" w14:textId="77777777" w:rsidR="00B869DF" w:rsidRPr="00B869DF" w:rsidRDefault="00B869DF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9EC96E7" w14:textId="77777777" w:rsidR="006E1187" w:rsidRPr="00B869DF" w:rsidRDefault="006E1187" w:rsidP="00B869D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869DF">
              <w:rPr>
                <w:rFonts w:cs="Roboto"/>
                <w:bCs/>
                <w:color w:val="000000"/>
              </w:rPr>
              <w:t>Øvrige faktorer på roden</w:t>
            </w:r>
          </w:p>
          <w:p w14:paraId="2F54FB63" w14:textId="6622B718" w:rsidR="0002009F" w:rsidRPr="00706C17" w:rsidRDefault="0002009F" w:rsidP="00C0460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02009F" w:rsidRPr="009353DA" w14:paraId="6ACC480E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C5ED4F5" w14:textId="77777777" w:rsidR="0002009F" w:rsidRDefault="0002009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236D83E1" w14:textId="0D78ED2E" w:rsidR="00F43AD2" w:rsidRPr="00AA5100" w:rsidRDefault="00F43AD2" w:rsidP="00AA5100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6D1346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</w:t>
            </w:r>
            <w:r w:rsidR="00F5451D">
              <w:rPr>
                <w:rFonts w:cs="Roboto"/>
                <w:b w:val="0"/>
                <w:color w:val="000000"/>
              </w:rPr>
              <w:t>8</w:t>
            </w:r>
          </w:p>
          <w:p w14:paraId="1D1C894E" w14:textId="2EC25C8F" w:rsidR="0002009F" w:rsidRPr="00F30DDD" w:rsidRDefault="380FC37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3C3A4786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009B422E" w:rsidRPr="3C1A3436">
              <w:rPr>
                <w:rFonts w:cs="Roboto"/>
                <w:b w:val="0"/>
                <w:color w:val="000000" w:themeColor="text1"/>
              </w:rPr>
              <w:t>Bruksbredde snøplog 3,5 meter</w:t>
            </w:r>
            <w:r w:rsidR="6F6433F2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02009F" w:rsidRPr="009353DA" w14:paraId="2ECE0C1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9F52F4E" w14:textId="77777777" w:rsidR="0002009F" w:rsidRPr="009353DA" w:rsidRDefault="0002009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0E24A4AC" w14:textId="77777777" w:rsidR="0002009F" w:rsidRPr="009353DA" w:rsidRDefault="0002009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</w:p>
        </w:tc>
      </w:tr>
      <w:tr w:rsidR="0002009F" w:rsidRPr="009353DA" w14:paraId="7269DC5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1B28B46" w14:textId="77777777" w:rsidR="0002009F" w:rsidRPr="009353DA" w:rsidRDefault="0002009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63E9C498" w14:textId="3640D8A5" w:rsidR="00240B67" w:rsidRPr="00240B67" w:rsidRDefault="00A8597B" w:rsidP="00EC0A4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sz w:val="22"/>
                <w:szCs w:val="22"/>
              </w:rPr>
            </w:pPr>
            <w:proofErr w:type="spellStart"/>
            <w:r w:rsidRPr="00240B67">
              <w:rPr>
                <w:rFonts w:cs="Roboto"/>
                <w:b w:val="0"/>
                <w:sz w:val="22"/>
                <w:szCs w:val="22"/>
              </w:rPr>
              <w:t>Sagli</w:t>
            </w:r>
            <w:proofErr w:type="spellEnd"/>
            <w:r w:rsidR="008E01F9" w:rsidRPr="00240B67">
              <w:rPr>
                <w:rFonts w:cs="Roboto"/>
                <w:b w:val="0"/>
                <w:sz w:val="22"/>
                <w:szCs w:val="22"/>
              </w:rPr>
              <w:t xml:space="preserve"> </w:t>
            </w:r>
            <w:r w:rsidR="00480762" w:rsidRPr="00240B67">
              <w:rPr>
                <w:rFonts w:cs="Roboto"/>
                <w:b w:val="0"/>
                <w:sz w:val="22"/>
                <w:szCs w:val="22"/>
              </w:rPr>
              <w:t>7</w:t>
            </w:r>
            <w:r w:rsidR="008929F4">
              <w:rPr>
                <w:rFonts w:cs="Roboto"/>
                <w:b w:val="0"/>
                <w:sz w:val="22"/>
                <w:szCs w:val="22"/>
              </w:rPr>
              <w:t xml:space="preserve"> </w:t>
            </w:r>
            <w:r w:rsidR="00480762" w:rsidRPr="00240B67">
              <w:rPr>
                <w:rFonts w:cs="Roboto"/>
                <w:b w:val="0"/>
                <w:sz w:val="22"/>
                <w:szCs w:val="22"/>
              </w:rPr>
              <w:t>km</w:t>
            </w:r>
            <w:r w:rsidR="00EA774D" w:rsidRPr="00240B67">
              <w:rPr>
                <w:rFonts w:cs="Roboto"/>
                <w:b w:val="0"/>
                <w:sz w:val="22"/>
                <w:szCs w:val="22"/>
              </w:rPr>
              <w:t xml:space="preserve">, </w:t>
            </w:r>
          </w:p>
          <w:p w14:paraId="2995C9C2" w14:textId="70C41512" w:rsidR="0002009F" w:rsidRPr="009353DA" w:rsidRDefault="008E01F9" w:rsidP="00EC0A4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240B67">
              <w:rPr>
                <w:rFonts w:cs="Roboto"/>
                <w:b w:val="0"/>
                <w:sz w:val="22"/>
                <w:szCs w:val="22"/>
              </w:rPr>
              <w:t>Kirkenær</w:t>
            </w:r>
            <w:r w:rsidR="00EA774D" w:rsidRPr="00240B67">
              <w:rPr>
                <w:rFonts w:cs="Roboto"/>
                <w:b w:val="0"/>
                <w:sz w:val="22"/>
                <w:szCs w:val="22"/>
              </w:rPr>
              <w:t xml:space="preserve"> 13</w:t>
            </w:r>
            <w:r w:rsidR="008929F4">
              <w:rPr>
                <w:rFonts w:cs="Roboto"/>
                <w:b w:val="0"/>
                <w:sz w:val="22"/>
                <w:szCs w:val="22"/>
              </w:rPr>
              <w:t xml:space="preserve"> </w:t>
            </w:r>
            <w:r w:rsidRPr="00240B67">
              <w:rPr>
                <w:rFonts w:cs="Roboto"/>
                <w:b w:val="0"/>
                <w:sz w:val="22"/>
                <w:szCs w:val="22"/>
              </w:rPr>
              <w:t>km</w:t>
            </w:r>
          </w:p>
        </w:tc>
      </w:tr>
      <w:tr w:rsidR="0002009F" w:rsidRPr="009353DA" w14:paraId="20043F4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236A64F" w14:textId="77777777" w:rsidR="0002009F" w:rsidRPr="009353DA" w:rsidRDefault="0002009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6597013C" w14:textId="77777777" w:rsidR="0002009F" w:rsidRPr="009353DA" w:rsidRDefault="0002009F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55C52AD7" w14:textId="0A541F74" w:rsidR="00DD0E3A" w:rsidRPr="00056BD1" w:rsidRDefault="0002009F" w:rsidP="00056BD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  <w:sz w:val="22"/>
                <w:szCs w:val="22"/>
              </w:rPr>
            </w:pPr>
            <w:r w:rsidRPr="00056BD1">
              <w:rPr>
                <w:rFonts w:cs="Roboto"/>
                <w:bCs/>
                <w:color w:val="000000"/>
                <w:sz w:val="22"/>
                <w:szCs w:val="22"/>
              </w:rPr>
              <w:t>Spesielle tiltak før vårløsning</w:t>
            </w:r>
            <w:r w:rsidR="00056BD1" w:rsidRPr="00056BD1">
              <w:rPr>
                <w:rFonts w:cs="Roboto"/>
                <w:bCs/>
                <w:color w:val="000000"/>
                <w:sz w:val="22"/>
                <w:szCs w:val="22"/>
              </w:rPr>
              <w:t>:</w:t>
            </w:r>
          </w:p>
          <w:p w14:paraId="45E4CC84" w14:textId="1E845532" w:rsidR="0002009F" w:rsidRPr="00DD0E3A" w:rsidRDefault="00BA34C1" w:rsidP="00056BD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 w:rsidRPr="00DD0E3A">
              <w:rPr>
                <w:rFonts w:cs="Roboto"/>
                <w:b w:val="0"/>
                <w:color w:val="000000"/>
                <w:sz w:val="22"/>
                <w:szCs w:val="22"/>
              </w:rPr>
              <w:t>Rensk</w:t>
            </w:r>
            <w:r w:rsidR="00563681" w:rsidRPr="00DD0E3A">
              <w:rPr>
                <w:rFonts w:cs="Roboto"/>
                <w:b w:val="0"/>
                <w:color w:val="000000"/>
                <w:sz w:val="22"/>
                <w:szCs w:val="22"/>
              </w:rPr>
              <w:t xml:space="preserve"> av snø fra grøfter langs grusdekket fv2010</w:t>
            </w:r>
          </w:p>
          <w:p w14:paraId="017823A1" w14:textId="77777777" w:rsidR="00240B67" w:rsidRDefault="00240B67" w:rsidP="00240B67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</w:p>
          <w:p w14:paraId="04AA1DF5" w14:textId="42480C48" w:rsidR="00AC53D4" w:rsidRPr="00056BD1" w:rsidRDefault="0002009F" w:rsidP="00056BD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  <w:sz w:val="22"/>
                <w:szCs w:val="22"/>
              </w:rPr>
            </w:pPr>
            <w:r w:rsidRPr="00056BD1">
              <w:rPr>
                <w:rFonts w:cs="Roboto"/>
                <w:bCs/>
                <w:color w:val="000000"/>
                <w:sz w:val="22"/>
                <w:szCs w:val="22"/>
              </w:rPr>
              <w:t>Farlige punkter på vegen for gjennomføringen</w:t>
            </w:r>
            <w:r w:rsidR="00056BD1" w:rsidRPr="00056BD1">
              <w:rPr>
                <w:rFonts w:cs="Roboto"/>
                <w:bCs/>
                <w:color w:val="000000"/>
                <w:sz w:val="22"/>
                <w:szCs w:val="22"/>
              </w:rPr>
              <w:t>:</w:t>
            </w:r>
            <w:r w:rsidR="00042AD6" w:rsidRPr="00056BD1">
              <w:rPr>
                <w:rFonts w:cs="Roboto"/>
                <w:bCs/>
                <w:color w:val="000000"/>
                <w:sz w:val="22"/>
                <w:szCs w:val="22"/>
              </w:rPr>
              <w:t xml:space="preserve"> </w:t>
            </w:r>
          </w:p>
          <w:p w14:paraId="71768C82" w14:textId="77777777" w:rsidR="00DD0804" w:rsidRPr="00DD0804" w:rsidRDefault="00042AD6" w:rsidP="00DD0804">
            <w:pPr>
              <w:pStyle w:val="Ingress"/>
              <w:numPr>
                <w:ilvl w:val="0"/>
                <w:numId w:val="28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 w:rsidRPr="00DD0E3A">
              <w:rPr>
                <w:rFonts w:cs="Roboto"/>
                <w:b w:val="0"/>
                <w:sz w:val="22"/>
                <w:szCs w:val="22"/>
              </w:rPr>
              <w:t>Bru</w:t>
            </w:r>
            <w:r w:rsidR="00771D6B" w:rsidRPr="00DD0E3A">
              <w:rPr>
                <w:rFonts w:cs="Roboto"/>
                <w:b w:val="0"/>
                <w:sz w:val="22"/>
                <w:szCs w:val="22"/>
              </w:rPr>
              <w:t xml:space="preserve"> ved </w:t>
            </w:r>
            <w:proofErr w:type="spellStart"/>
            <w:r w:rsidR="00771D6B" w:rsidRPr="00DD0E3A">
              <w:rPr>
                <w:rFonts w:cs="Roboto"/>
                <w:b w:val="0"/>
                <w:sz w:val="22"/>
                <w:szCs w:val="22"/>
              </w:rPr>
              <w:t>Pind</w:t>
            </w:r>
            <w:proofErr w:type="spellEnd"/>
            <w:r w:rsidR="00771D6B" w:rsidRPr="00DD0E3A">
              <w:rPr>
                <w:rFonts w:cs="Roboto"/>
                <w:b w:val="0"/>
                <w:sz w:val="22"/>
                <w:szCs w:val="22"/>
              </w:rPr>
              <w:t xml:space="preserve"> på </w:t>
            </w:r>
            <w:r w:rsidR="00A903F1" w:rsidRPr="00DD0E3A">
              <w:rPr>
                <w:rFonts w:cs="Roboto"/>
                <w:b w:val="0"/>
                <w:sz w:val="22"/>
                <w:szCs w:val="22"/>
              </w:rPr>
              <w:t>Fv</w:t>
            </w:r>
            <w:r w:rsidR="00771D6B" w:rsidRPr="00DD0E3A">
              <w:rPr>
                <w:rFonts w:cs="Roboto"/>
                <w:b w:val="0"/>
                <w:sz w:val="22"/>
                <w:szCs w:val="22"/>
              </w:rPr>
              <w:t>2012</w:t>
            </w:r>
            <w:r w:rsidR="00A903F1" w:rsidRPr="00DD0E3A">
              <w:rPr>
                <w:rFonts w:cs="Roboto"/>
                <w:b w:val="0"/>
                <w:sz w:val="22"/>
                <w:szCs w:val="22"/>
              </w:rPr>
              <w:t xml:space="preserve"> S1D1 m7270</w:t>
            </w:r>
            <w:r w:rsidR="000647FE" w:rsidRPr="00DD0E3A">
              <w:rPr>
                <w:rFonts w:cs="Roboto"/>
                <w:b w:val="0"/>
                <w:sz w:val="22"/>
                <w:szCs w:val="22"/>
              </w:rPr>
              <w:t>.</w:t>
            </w:r>
          </w:p>
          <w:p w14:paraId="03E2C702" w14:textId="77777777" w:rsidR="00DD0804" w:rsidRPr="00DD0804" w:rsidRDefault="00E112F5" w:rsidP="00DD0804">
            <w:pPr>
              <w:pStyle w:val="Ingress"/>
              <w:numPr>
                <w:ilvl w:val="0"/>
                <w:numId w:val="28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 w:rsidRPr="00DD0804">
              <w:rPr>
                <w:rFonts w:cs="Roboto"/>
                <w:b w:val="0"/>
                <w:sz w:val="22"/>
                <w:szCs w:val="22"/>
              </w:rPr>
              <w:t>Hele fv2012 er smal</w:t>
            </w:r>
            <w:r w:rsidR="00AC53D4" w:rsidRPr="00DD0804">
              <w:rPr>
                <w:rFonts w:cs="Roboto"/>
                <w:b w:val="0"/>
                <w:sz w:val="22"/>
                <w:szCs w:val="22"/>
              </w:rPr>
              <w:t>,</w:t>
            </w:r>
            <w:r w:rsidRPr="00DD0804">
              <w:rPr>
                <w:rFonts w:cs="Roboto"/>
                <w:b w:val="0"/>
                <w:sz w:val="22"/>
                <w:szCs w:val="22"/>
              </w:rPr>
              <w:t xml:space="preserve"> det kan </w:t>
            </w:r>
            <w:r w:rsidR="008B1ED3" w:rsidRPr="00DD0804">
              <w:rPr>
                <w:rFonts w:cs="Roboto"/>
                <w:b w:val="0"/>
                <w:sz w:val="22"/>
                <w:szCs w:val="22"/>
              </w:rPr>
              <w:t>være utfordrende å møtes med sto</w:t>
            </w:r>
            <w:r w:rsidR="00BE060C" w:rsidRPr="00DD0804">
              <w:rPr>
                <w:rFonts w:cs="Roboto"/>
                <w:b w:val="0"/>
                <w:sz w:val="22"/>
                <w:szCs w:val="22"/>
              </w:rPr>
              <w:t>re kjøretøy.</w:t>
            </w:r>
          </w:p>
          <w:p w14:paraId="67903DA2" w14:textId="77777777" w:rsidR="00DD0804" w:rsidRPr="00DD0804" w:rsidRDefault="00CE1C5E" w:rsidP="00DD0804">
            <w:pPr>
              <w:pStyle w:val="Ingress"/>
              <w:numPr>
                <w:ilvl w:val="0"/>
                <w:numId w:val="28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 w:rsidRPr="00DD0804">
              <w:rPr>
                <w:rFonts w:cs="Roboto"/>
                <w:b w:val="0"/>
                <w:sz w:val="22"/>
                <w:szCs w:val="22"/>
              </w:rPr>
              <w:t xml:space="preserve">Bru ved gamle Breen mølle </w:t>
            </w:r>
            <w:r w:rsidR="00D1617A" w:rsidRPr="00DD0804">
              <w:rPr>
                <w:rFonts w:cs="Roboto"/>
                <w:b w:val="0"/>
                <w:sz w:val="22"/>
                <w:szCs w:val="22"/>
              </w:rPr>
              <w:t xml:space="preserve">Fv2010 S1D1 m70 </w:t>
            </w:r>
          </w:p>
          <w:p w14:paraId="223B9C96" w14:textId="7374EC0A" w:rsidR="0002009F" w:rsidRPr="00DD0804" w:rsidRDefault="00CE1C5E" w:rsidP="00DD0804">
            <w:pPr>
              <w:pStyle w:val="Ingress"/>
              <w:numPr>
                <w:ilvl w:val="0"/>
                <w:numId w:val="28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proofErr w:type="spellStart"/>
            <w:r w:rsidRPr="00DD0804">
              <w:rPr>
                <w:rFonts w:cs="Roboto"/>
                <w:b w:val="0"/>
                <w:sz w:val="22"/>
                <w:szCs w:val="22"/>
              </w:rPr>
              <w:t>Hellerudbakken</w:t>
            </w:r>
            <w:proofErr w:type="spellEnd"/>
            <w:r w:rsidRPr="00DD0804">
              <w:rPr>
                <w:rFonts w:cs="Roboto"/>
                <w:b w:val="0"/>
                <w:sz w:val="22"/>
                <w:szCs w:val="22"/>
              </w:rPr>
              <w:t xml:space="preserve"> </w:t>
            </w:r>
            <w:r w:rsidR="00D1617A" w:rsidRPr="00DD0804">
              <w:rPr>
                <w:rFonts w:cs="Roboto"/>
                <w:b w:val="0"/>
                <w:sz w:val="22"/>
                <w:szCs w:val="22"/>
              </w:rPr>
              <w:t>Fv</w:t>
            </w:r>
            <w:r w:rsidRPr="00DD0804">
              <w:rPr>
                <w:rFonts w:cs="Roboto"/>
                <w:b w:val="0"/>
                <w:sz w:val="22"/>
                <w:szCs w:val="22"/>
              </w:rPr>
              <w:t>2010</w:t>
            </w:r>
            <w:r w:rsidR="00D1617A" w:rsidRPr="00DD0804">
              <w:rPr>
                <w:rFonts w:cs="Roboto"/>
                <w:b w:val="0"/>
                <w:sz w:val="22"/>
                <w:szCs w:val="22"/>
              </w:rPr>
              <w:t xml:space="preserve"> S1D1 m</w:t>
            </w:r>
            <w:r w:rsidR="009F0FB9" w:rsidRPr="00DD0804">
              <w:rPr>
                <w:rFonts w:cs="Roboto"/>
                <w:b w:val="0"/>
                <w:sz w:val="22"/>
                <w:szCs w:val="22"/>
              </w:rPr>
              <w:t>2020-2330</w:t>
            </w:r>
            <w:r w:rsidRPr="00DD0804">
              <w:rPr>
                <w:rFonts w:cs="Roboto"/>
                <w:b w:val="0"/>
                <w:sz w:val="22"/>
                <w:szCs w:val="22"/>
              </w:rPr>
              <w:t>.</w:t>
            </w:r>
          </w:p>
          <w:p w14:paraId="127566FE" w14:textId="77777777" w:rsidR="00DA0CD2" w:rsidRPr="00DD0E3A" w:rsidRDefault="00DA0CD2" w:rsidP="00DA0CD2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</w:p>
          <w:p w14:paraId="386A5E84" w14:textId="70D37902" w:rsidR="00857802" w:rsidRPr="00056BD1" w:rsidRDefault="0002009F" w:rsidP="00056BD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  <w:sz w:val="22"/>
                <w:szCs w:val="22"/>
              </w:rPr>
            </w:pPr>
            <w:r w:rsidRPr="00056BD1">
              <w:rPr>
                <w:rFonts w:cs="Roboto"/>
                <w:bCs/>
                <w:color w:val="000000"/>
                <w:sz w:val="22"/>
                <w:szCs w:val="22"/>
              </w:rPr>
              <w:t>Øvrige forhold</w:t>
            </w:r>
            <w:r w:rsidR="008E2682">
              <w:rPr>
                <w:rFonts w:cs="Roboto"/>
                <w:bCs/>
                <w:color w:val="000000"/>
                <w:sz w:val="22"/>
                <w:szCs w:val="22"/>
              </w:rPr>
              <w:t>:</w:t>
            </w:r>
          </w:p>
          <w:p w14:paraId="66A484EB" w14:textId="77777777" w:rsidR="0002009F" w:rsidRDefault="00DA56C5" w:rsidP="00DD0804">
            <w:pPr>
              <w:pStyle w:val="Ingress"/>
              <w:numPr>
                <w:ilvl w:val="0"/>
                <w:numId w:val="2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 w:rsidRPr="00DD0E3A">
              <w:rPr>
                <w:rFonts w:cs="Roboto"/>
                <w:b w:val="0"/>
                <w:color w:val="000000"/>
                <w:sz w:val="22"/>
                <w:szCs w:val="22"/>
              </w:rPr>
              <w:t>Helgeneset</w:t>
            </w:r>
            <w:r w:rsidR="00F30EC5" w:rsidRPr="00DD0E3A">
              <w:rPr>
                <w:rFonts w:cs="Roboto"/>
                <w:b w:val="0"/>
                <w:color w:val="000000"/>
                <w:sz w:val="22"/>
                <w:szCs w:val="22"/>
              </w:rPr>
              <w:t xml:space="preserve"> bru</w:t>
            </w:r>
            <w:r w:rsidR="00857802">
              <w:rPr>
                <w:rFonts w:cs="Roboto"/>
                <w:b w:val="0"/>
                <w:color w:val="000000"/>
                <w:sz w:val="22"/>
                <w:szCs w:val="22"/>
              </w:rPr>
              <w:t>:</w:t>
            </w:r>
            <w:r w:rsidR="00DF4E08" w:rsidRPr="00DD0E3A">
              <w:rPr>
                <w:rFonts w:cs="Roboto"/>
                <w:b w:val="0"/>
                <w:color w:val="000000"/>
                <w:sz w:val="22"/>
                <w:szCs w:val="22"/>
              </w:rPr>
              <w:t xml:space="preserve"> Fv2024 S</w:t>
            </w:r>
            <w:r w:rsidR="00D13F45" w:rsidRPr="00DD0E3A">
              <w:rPr>
                <w:rFonts w:cs="Roboto"/>
                <w:b w:val="0"/>
                <w:color w:val="000000"/>
                <w:sz w:val="22"/>
                <w:szCs w:val="22"/>
              </w:rPr>
              <w:t>1D1 m720</w:t>
            </w:r>
            <w:r w:rsidR="00F30EC5" w:rsidRPr="00DD0E3A">
              <w:rPr>
                <w:rFonts w:cs="Roboto"/>
                <w:b w:val="0"/>
                <w:color w:val="000000"/>
                <w:sz w:val="22"/>
                <w:szCs w:val="22"/>
              </w:rPr>
              <w:t xml:space="preserve"> innsnevret til 4 meter vegbredde og nedsatt til 6</w:t>
            </w:r>
            <w:r w:rsidR="00D13F45" w:rsidRPr="00DD0E3A">
              <w:rPr>
                <w:rFonts w:cs="Roboto"/>
                <w:b w:val="0"/>
                <w:color w:val="000000"/>
                <w:sz w:val="22"/>
                <w:szCs w:val="22"/>
              </w:rPr>
              <w:t xml:space="preserve"> tonn</w:t>
            </w:r>
            <w:r w:rsidR="00451200" w:rsidRPr="00DD0E3A">
              <w:rPr>
                <w:rFonts w:cs="Roboto"/>
                <w:b w:val="0"/>
                <w:color w:val="000000"/>
                <w:sz w:val="22"/>
                <w:szCs w:val="22"/>
              </w:rPr>
              <w:t xml:space="preserve"> aksellast</w:t>
            </w:r>
          </w:p>
          <w:p w14:paraId="77FF80FC" w14:textId="7ECC5504" w:rsidR="00AE6089" w:rsidRPr="00856F71" w:rsidRDefault="00AE6089" w:rsidP="00DD0804">
            <w:pPr>
              <w:pStyle w:val="Ingress"/>
              <w:numPr>
                <w:ilvl w:val="0"/>
                <w:numId w:val="29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>
              <w:rPr>
                <w:rFonts w:cs="Roboto"/>
                <w:b w:val="0"/>
                <w:color w:val="000000"/>
                <w:sz w:val="22"/>
                <w:szCs w:val="22"/>
              </w:rPr>
              <w:t>Høydebegrensning jernbaneundergang fv2006, 3,1 me</w:t>
            </w:r>
            <w:r w:rsidR="007C0F66">
              <w:rPr>
                <w:rFonts w:cs="Roboto"/>
                <w:b w:val="0"/>
                <w:color w:val="000000"/>
                <w:sz w:val="22"/>
                <w:szCs w:val="22"/>
              </w:rPr>
              <w:t>ter</w:t>
            </w:r>
          </w:p>
        </w:tc>
      </w:tr>
      <w:tr w:rsidR="0002009F" w:rsidRPr="009353DA" w14:paraId="4AD42C13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DFB7641" w14:textId="77777777" w:rsidR="0002009F" w:rsidRPr="009353DA" w:rsidRDefault="0002009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12F48D0F" w14:textId="7344343F" w:rsidR="0002009F" w:rsidRPr="009353DA" w:rsidRDefault="0077429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02009F" w:rsidRPr="009353DA" w14:paraId="6592DFA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8ABB483" w14:textId="77777777" w:rsidR="0002009F" w:rsidRPr="009353DA" w:rsidRDefault="0002009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lastRenderedPageBreak/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7E38D6BC" w14:textId="7DCD1AE5" w:rsidR="0002009F" w:rsidRPr="009353DA" w:rsidRDefault="000D710D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02009F" w:rsidRPr="009353DA" w14:paraId="243F9E3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E9A3513" w14:textId="77777777" w:rsidR="0002009F" w:rsidRPr="009353DA" w:rsidRDefault="0002009F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7145792D" w14:textId="18B51BC2" w:rsidR="00DC314A" w:rsidRPr="000E49D9" w:rsidRDefault="0002009F" w:rsidP="000E49D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E49D9">
              <w:rPr>
                <w:rFonts w:cs="Roboto"/>
                <w:bCs/>
                <w:color w:val="000000"/>
              </w:rPr>
              <w:t>Beskrivelse av utførelse</w:t>
            </w:r>
            <w:r w:rsidR="00A04926" w:rsidRPr="000E49D9">
              <w:rPr>
                <w:rFonts w:cs="Roboto"/>
                <w:bCs/>
                <w:color w:val="000000"/>
              </w:rPr>
              <w:t xml:space="preserve"> </w:t>
            </w:r>
          </w:p>
          <w:p w14:paraId="43678E03" w14:textId="77261B31" w:rsidR="008E2682" w:rsidRPr="000E49D9" w:rsidRDefault="00A04926" w:rsidP="000E49D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E49D9">
              <w:rPr>
                <w:rFonts w:cs="Roboto"/>
                <w:b w:val="0"/>
                <w:color w:val="000000"/>
              </w:rPr>
              <w:t>Det må tilstrebes å ikke kaste snø inn på GS-areal</w:t>
            </w:r>
          </w:p>
          <w:p w14:paraId="27D32BF6" w14:textId="77777777" w:rsidR="000E49D9" w:rsidRPr="008E2682" w:rsidRDefault="000E49D9" w:rsidP="008E2682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06070166" w14:textId="78D2C788" w:rsidR="00F84001" w:rsidRPr="00F84001" w:rsidRDefault="00F646F4" w:rsidP="008E268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133503">
              <w:rPr>
                <w:rFonts w:cs="Roboto"/>
                <w:color w:val="000000"/>
              </w:rPr>
              <w:t xml:space="preserve">Spesielle tiltak før vårløsning: </w:t>
            </w:r>
            <w:r w:rsidR="00F84001" w:rsidRPr="00F84001">
              <w:rPr>
                <w:rFonts w:cs="Roboto"/>
                <w:b w:val="0"/>
                <w:color w:val="000000"/>
              </w:rPr>
              <w:t>Rens</w:t>
            </w:r>
            <w:r w:rsidR="00687557">
              <w:rPr>
                <w:rFonts w:cs="Roboto"/>
                <w:b w:val="0"/>
                <w:color w:val="000000"/>
              </w:rPr>
              <w:t>k</w:t>
            </w:r>
            <w:r w:rsidR="00F84001" w:rsidRPr="00F84001">
              <w:rPr>
                <w:rFonts w:cs="Roboto"/>
                <w:b w:val="0"/>
                <w:color w:val="000000"/>
              </w:rPr>
              <w:t xml:space="preserve"> av snø fra grøfter langs grusdekket</w:t>
            </w:r>
            <w:r w:rsidR="00F84001" w:rsidRPr="00F84001">
              <w:rPr>
                <w:rFonts w:cs="Roboto"/>
                <w:b w:val="0"/>
                <w:bCs/>
                <w:color w:val="000000"/>
              </w:rPr>
              <w:t xml:space="preserve"> fv2010</w:t>
            </w:r>
            <w:r w:rsidR="00650986">
              <w:rPr>
                <w:rFonts w:cs="Roboto"/>
                <w:b w:val="0"/>
                <w:bCs/>
                <w:color w:val="000000"/>
              </w:rPr>
              <w:t xml:space="preserve"> </w:t>
            </w:r>
            <w:r w:rsidR="00687557">
              <w:rPr>
                <w:rFonts w:cs="Roboto"/>
                <w:b w:val="0"/>
                <w:bCs/>
                <w:color w:val="000000"/>
              </w:rPr>
              <w:t>før</w:t>
            </w:r>
            <w:r w:rsidR="00650986">
              <w:rPr>
                <w:rFonts w:cs="Roboto"/>
                <w:b w:val="0"/>
                <w:bCs/>
                <w:color w:val="000000"/>
              </w:rPr>
              <w:t xml:space="preserve"> vårløsningen</w:t>
            </w:r>
          </w:p>
          <w:p w14:paraId="7AA549D3" w14:textId="77777777" w:rsidR="00F84001" w:rsidRPr="00F84001" w:rsidRDefault="00F84001" w:rsidP="00F84001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144A6203" w14:textId="77777777" w:rsidR="00B669D5" w:rsidRPr="000E49D9" w:rsidRDefault="0002009F" w:rsidP="00DA227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0E49D9">
              <w:rPr>
                <w:rFonts w:cs="Roboto"/>
                <w:color w:val="000000"/>
              </w:rPr>
              <w:t>Rydding av kryss- ansvarsdeling</w:t>
            </w:r>
          </w:p>
          <w:p w14:paraId="106EEC12" w14:textId="1F4BB469" w:rsidR="00B669D5" w:rsidRPr="000E49D9" w:rsidRDefault="00D14F6F" w:rsidP="008E268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E49D9">
              <w:rPr>
                <w:rFonts w:cs="Roboto"/>
                <w:b w:val="0"/>
                <w:color w:val="000000"/>
              </w:rPr>
              <w:t xml:space="preserve">Kryss mot </w:t>
            </w:r>
            <w:r w:rsidR="00B669D5" w:rsidRPr="000E49D9">
              <w:rPr>
                <w:rFonts w:cs="Roboto"/>
                <w:b w:val="0"/>
                <w:color w:val="000000"/>
              </w:rPr>
              <w:t>R</w:t>
            </w:r>
            <w:r w:rsidRPr="000E49D9">
              <w:rPr>
                <w:rFonts w:cs="Roboto"/>
                <w:b w:val="0"/>
                <w:color w:val="000000"/>
              </w:rPr>
              <w:t>v2</w:t>
            </w:r>
            <w:r w:rsidR="006A7F07" w:rsidRPr="000E49D9">
              <w:rPr>
                <w:rFonts w:cs="Roboto"/>
                <w:b w:val="0"/>
                <w:color w:val="000000"/>
              </w:rPr>
              <w:t xml:space="preserve"> ved Nor</w:t>
            </w:r>
            <w:r w:rsidRPr="000E49D9">
              <w:rPr>
                <w:rFonts w:cs="Roboto"/>
                <w:b w:val="0"/>
                <w:color w:val="000000"/>
              </w:rPr>
              <w:t xml:space="preserve">, fv210 og </w:t>
            </w:r>
            <w:r w:rsidR="00B669D5" w:rsidRPr="000E49D9">
              <w:rPr>
                <w:rFonts w:cs="Roboto"/>
                <w:b w:val="0"/>
                <w:color w:val="000000"/>
              </w:rPr>
              <w:t>fv</w:t>
            </w:r>
            <w:r w:rsidRPr="000E49D9">
              <w:rPr>
                <w:rFonts w:cs="Roboto"/>
                <w:b w:val="0"/>
                <w:color w:val="000000"/>
              </w:rPr>
              <w:t xml:space="preserve">205 ryddes av </w:t>
            </w:r>
            <w:r w:rsidR="00DF4E08" w:rsidRPr="000E49D9">
              <w:rPr>
                <w:rFonts w:cs="Roboto"/>
                <w:b w:val="0"/>
                <w:color w:val="000000"/>
              </w:rPr>
              <w:t>denne roden</w:t>
            </w:r>
            <w:r w:rsidRPr="000E49D9">
              <w:rPr>
                <w:rFonts w:cs="Roboto"/>
                <w:b w:val="0"/>
                <w:color w:val="000000"/>
              </w:rPr>
              <w:t xml:space="preserve">. </w:t>
            </w:r>
          </w:p>
          <w:p w14:paraId="1B13A2FC" w14:textId="77777777" w:rsidR="00B669D5" w:rsidRPr="000E49D9" w:rsidRDefault="00B669D5" w:rsidP="00B669D5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697338A0" w14:textId="338920B6" w:rsidR="00774297" w:rsidRPr="000E49D9" w:rsidRDefault="00B669D5" w:rsidP="008E268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E49D9">
              <w:rPr>
                <w:rFonts w:cs="Roboto"/>
                <w:b w:val="0"/>
                <w:color w:val="000000"/>
              </w:rPr>
              <w:t>K</w:t>
            </w:r>
            <w:r w:rsidR="00D14F6F" w:rsidRPr="000E49D9">
              <w:rPr>
                <w:rFonts w:cs="Roboto"/>
                <w:b w:val="0"/>
                <w:color w:val="000000"/>
              </w:rPr>
              <w:t>ryss</w:t>
            </w:r>
            <w:r w:rsidR="006A7F07" w:rsidRPr="000E49D9">
              <w:rPr>
                <w:rFonts w:cs="Roboto"/>
                <w:b w:val="0"/>
                <w:color w:val="000000"/>
              </w:rPr>
              <w:t xml:space="preserve"> på Brandval og </w:t>
            </w:r>
            <w:proofErr w:type="spellStart"/>
            <w:r w:rsidR="006A7F07" w:rsidRPr="000E49D9">
              <w:rPr>
                <w:rFonts w:cs="Roboto"/>
                <w:b w:val="0"/>
                <w:color w:val="000000"/>
              </w:rPr>
              <w:t>Rødengen</w:t>
            </w:r>
            <w:proofErr w:type="spellEnd"/>
            <w:r w:rsidR="00D14F6F" w:rsidRPr="000E49D9">
              <w:rPr>
                <w:rFonts w:cs="Roboto"/>
                <w:b w:val="0"/>
                <w:color w:val="000000"/>
              </w:rPr>
              <w:t xml:space="preserve"> </w:t>
            </w:r>
            <w:r w:rsidRPr="000E49D9">
              <w:rPr>
                <w:rFonts w:cs="Roboto"/>
                <w:b w:val="0"/>
                <w:color w:val="000000"/>
              </w:rPr>
              <w:t>ryddes</w:t>
            </w:r>
            <w:r w:rsidR="00D14F6F" w:rsidRPr="000E49D9">
              <w:rPr>
                <w:rFonts w:cs="Roboto"/>
                <w:b w:val="0"/>
                <w:color w:val="000000"/>
              </w:rPr>
              <w:t xml:space="preserve"> i forbindelse med ramper</w:t>
            </w:r>
            <w:r w:rsidR="006A7F07" w:rsidRPr="000E49D9">
              <w:rPr>
                <w:rFonts w:cs="Roboto"/>
                <w:b w:val="0"/>
                <w:color w:val="000000"/>
              </w:rPr>
              <w:t xml:space="preserve"> på </w:t>
            </w:r>
            <w:r w:rsidRPr="000E49D9">
              <w:rPr>
                <w:rFonts w:cs="Roboto"/>
                <w:b w:val="0"/>
                <w:color w:val="000000"/>
              </w:rPr>
              <w:t>R</w:t>
            </w:r>
            <w:r w:rsidR="006A7F07" w:rsidRPr="000E49D9">
              <w:rPr>
                <w:rFonts w:cs="Roboto"/>
                <w:b w:val="0"/>
                <w:color w:val="000000"/>
              </w:rPr>
              <w:t xml:space="preserve">v2. </w:t>
            </w:r>
            <w:r w:rsidR="00262D22" w:rsidRPr="000E49D9">
              <w:rPr>
                <w:rFonts w:cs="Roboto"/>
                <w:b w:val="0"/>
                <w:color w:val="000000"/>
              </w:rPr>
              <w:t>Disse rydde</w:t>
            </w:r>
            <w:r w:rsidR="00774297" w:rsidRPr="000E49D9">
              <w:rPr>
                <w:rFonts w:cs="Roboto"/>
                <w:b w:val="0"/>
                <w:color w:val="000000"/>
              </w:rPr>
              <w:t xml:space="preserve">s </w:t>
            </w:r>
            <w:r w:rsidR="00262D22" w:rsidRPr="000E49D9">
              <w:rPr>
                <w:rFonts w:cs="Roboto"/>
                <w:b w:val="0"/>
                <w:color w:val="000000"/>
              </w:rPr>
              <w:t xml:space="preserve">av </w:t>
            </w:r>
            <w:r w:rsidRPr="000E49D9">
              <w:rPr>
                <w:rFonts w:cs="Roboto"/>
                <w:b w:val="0"/>
                <w:color w:val="000000"/>
              </w:rPr>
              <w:t>Statens vegvesen</w:t>
            </w:r>
            <w:r w:rsidR="00262D22" w:rsidRPr="000E49D9">
              <w:rPr>
                <w:rFonts w:cs="Roboto"/>
                <w:b w:val="0"/>
                <w:color w:val="000000"/>
              </w:rPr>
              <w:t xml:space="preserve">. </w:t>
            </w:r>
          </w:p>
          <w:p w14:paraId="69AF0CC0" w14:textId="77777777" w:rsidR="00B669D5" w:rsidRPr="000E49D9" w:rsidRDefault="00B669D5" w:rsidP="00B669D5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  <w:p w14:paraId="48BE8A94" w14:textId="3110F262" w:rsidR="008E2682" w:rsidRPr="000E49D9" w:rsidRDefault="00AA223D" w:rsidP="000E49D9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E49D9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21D12333" w14:textId="77777777" w:rsidR="000E49D9" w:rsidRDefault="000E49D9" w:rsidP="00DA227A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4ECD7A40" w14:textId="722F760F" w:rsidR="00DA227A" w:rsidRPr="00DA227A" w:rsidRDefault="00482A34" w:rsidP="00DA227A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6D72FD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4523044A" w14:textId="11C9B048" w:rsidR="00856F71" w:rsidRDefault="00B02990" w:rsidP="00482A3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>
              <w:rPr>
                <w:rFonts w:cs="Roboto"/>
                <w:b w:val="0"/>
                <w:color w:val="000000"/>
              </w:rPr>
              <w:t>Fv2024</w:t>
            </w:r>
            <w:r w:rsidR="002C25C7">
              <w:rPr>
                <w:rFonts w:cs="Roboto"/>
                <w:b w:val="0"/>
                <w:color w:val="000000"/>
              </w:rPr>
              <w:t xml:space="preserve"> Roverud-Brandval og Fv2006 </w:t>
            </w:r>
            <w:r w:rsidR="00C04857">
              <w:rPr>
                <w:rFonts w:cs="Roboto"/>
                <w:b w:val="0"/>
                <w:color w:val="000000"/>
              </w:rPr>
              <w:t xml:space="preserve">fra jernbaneundergang til </w:t>
            </w:r>
            <w:r w:rsidR="0000090C">
              <w:rPr>
                <w:rFonts w:cs="Roboto"/>
                <w:b w:val="0"/>
                <w:color w:val="000000"/>
              </w:rPr>
              <w:t>Fv210 prioriteres først</w:t>
            </w:r>
            <w:r w:rsidR="00070F6B">
              <w:rPr>
                <w:rFonts w:cs="Roboto"/>
                <w:b w:val="0"/>
                <w:color w:val="000000"/>
              </w:rPr>
              <w:t>. Fv2012 prioriteres strødd grunnet tømmertrafikk</w:t>
            </w:r>
            <w:r w:rsidR="00FC3CF4">
              <w:rPr>
                <w:rFonts w:cs="Roboto"/>
                <w:b w:val="0"/>
                <w:color w:val="000000"/>
              </w:rPr>
              <w:t>.</w:t>
            </w:r>
          </w:p>
          <w:p w14:paraId="1FA4D69B" w14:textId="77777777" w:rsidR="00856F71" w:rsidRDefault="00856F71" w:rsidP="00482A3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  <w:p w14:paraId="56378C09" w14:textId="6B686984" w:rsidR="00482A34" w:rsidRDefault="00482A34" w:rsidP="00482A3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E2682">
              <w:rPr>
                <w:rFonts w:cs="Roboto"/>
                <w:b w:val="0"/>
                <w:color w:val="000000"/>
                <w:highlight w:val="lightGray"/>
              </w:rPr>
              <w:t>Kjøremønster på roden avklares</w:t>
            </w:r>
            <w:r w:rsidR="00FC3CF4" w:rsidRPr="008E2682">
              <w:rPr>
                <w:rFonts w:cs="Roboto"/>
                <w:b w:val="0"/>
                <w:color w:val="000000"/>
                <w:highlight w:val="lightGray"/>
              </w:rPr>
              <w:t xml:space="preserve"> i samhandlingsfasen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</w:p>
          <w:p w14:paraId="38EAD6CF" w14:textId="6816CA6E" w:rsidR="0002009F" w:rsidRPr="00482A34" w:rsidRDefault="0002009F" w:rsidP="00482A34">
            <w:pPr>
              <w:pStyle w:val="Listeavsnitt"/>
              <w:numPr>
                <w:ilvl w:val="0"/>
                <w:numId w:val="0"/>
              </w:numPr>
              <w:ind w:left="64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color w:val="000000"/>
              </w:rPr>
            </w:pPr>
          </w:p>
        </w:tc>
      </w:tr>
    </w:tbl>
    <w:p w14:paraId="03CBC078" w14:textId="77777777" w:rsidR="004A0D74" w:rsidRDefault="004A0D74">
      <w:pPr>
        <w:rPr>
          <w:rFonts w:cs="Roboto"/>
          <w:b/>
          <w:i/>
          <w:iCs/>
          <w:color w:val="000000"/>
          <w:highlight w:val="lightGray"/>
        </w:rPr>
      </w:pPr>
    </w:p>
    <w:p w14:paraId="2CAF02C7" w14:textId="77777777" w:rsidR="004A0D74" w:rsidRDefault="004A0D74">
      <w:pPr>
        <w:rPr>
          <w:rFonts w:cs="Roboto"/>
          <w:b/>
          <w:i/>
          <w:iCs/>
          <w:color w:val="000000"/>
          <w:highlight w:val="lightGray"/>
        </w:rPr>
      </w:pPr>
    </w:p>
    <w:p w14:paraId="5BAFB3D9" w14:textId="11709FEA" w:rsidR="004A0D74" w:rsidRPr="00851950" w:rsidRDefault="004A0D74" w:rsidP="004A0D74">
      <w:pPr>
        <w:pStyle w:val="Overskrift3"/>
      </w:pPr>
      <w:bookmarkStart w:id="12" w:name="_Toc233630039"/>
      <w:r>
        <w:lastRenderedPageBreak/>
        <w:t xml:space="preserve">Rode </w:t>
      </w:r>
      <w:r w:rsidR="000210AC">
        <w:t>6</w:t>
      </w:r>
      <w:r w:rsidRPr="00851950">
        <w:tab/>
      </w:r>
      <w:r w:rsidR="00697B3E" w:rsidRPr="00536FA9">
        <w:t>Grinder</w:t>
      </w:r>
      <w:r w:rsidR="00135006" w:rsidRPr="00536FA9">
        <w:t>-</w:t>
      </w:r>
      <w:r w:rsidR="00697B3E" w:rsidRPr="00536FA9">
        <w:t>Namnå</w:t>
      </w:r>
      <w:bookmarkEnd w:id="12"/>
    </w:p>
    <w:p w14:paraId="19EB9E12" w14:textId="5971154C" w:rsidR="00A31E9A" w:rsidRPr="00AC50A7" w:rsidRDefault="000801D7" w:rsidP="004A0D74">
      <w:pPr>
        <w:pStyle w:val="Ingress"/>
        <w:ind w:left="0"/>
        <w:rPr>
          <w:rFonts w:ascii="Roboto" w:hAnsi="Roboto" w:cs="Roboto"/>
          <w:bCs/>
          <w:color w:val="000000"/>
        </w:rPr>
      </w:pPr>
      <w:r w:rsidRPr="000801D7">
        <w:rPr>
          <w:rFonts w:ascii="Roboto" w:hAnsi="Roboto" w:cs="Roboto"/>
          <w:bCs/>
          <w:noProof/>
          <w:color w:val="000000"/>
        </w:rPr>
        <w:drawing>
          <wp:inline distT="0" distB="0" distL="0" distR="0" wp14:anchorId="5FF85529" wp14:editId="04E0AA6F">
            <wp:extent cx="5760085" cy="4572000"/>
            <wp:effectExtent l="19050" t="19050" r="12065" b="19050"/>
            <wp:docPr id="64012730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12730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7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pPr w:leftFromText="141" w:rightFromText="141" w:vertAnchor="text" w:tblpY="1"/>
        <w:tblOverlap w:val="never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4A0D74" w:rsidRPr="009353DA" w14:paraId="4B5ADEA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E081AA3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47F2DED1" w14:textId="3976565C" w:rsidR="004A0D74" w:rsidRPr="009353DA" w:rsidRDefault="00821FCA" w:rsidP="00A31E9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43,8</w:t>
            </w:r>
            <w:r w:rsidR="00D33395">
              <w:rPr>
                <w:rFonts w:cs="Roboto"/>
                <w:b w:val="0"/>
                <w:color w:val="000000"/>
              </w:rPr>
              <w:t xml:space="preserve"> km</w:t>
            </w:r>
          </w:p>
        </w:tc>
      </w:tr>
      <w:tr w:rsidR="004A0D74" w:rsidRPr="009353DA" w14:paraId="0EA65762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81C87A1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798C18F5" w14:textId="77777777" w:rsidR="004A0D74" w:rsidRPr="009353DA" w:rsidRDefault="004A0D74" w:rsidP="00A31E9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33395">
              <w:rPr>
                <w:rFonts w:ascii="Roboto" w:hAnsi="Roboto" w:cs="Roboto"/>
                <w:b w:val="0"/>
                <w:color w:val="000000"/>
              </w:rPr>
              <w:t>DkD og DkE</w:t>
            </w:r>
          </w:p>
        </w:tc>
      </w:tr>
      <w:tr w:rsidR="004A0D74" w:rsidRPr="009353DA" w14:paraId="3B97863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CB25521" w14:textId="599A403D" w:rsidR="004A0D74" w:rsidRPr="00D33395" w:rsidRDefault="004A0D74" w:rsidP="00D33395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49BB9031" w14:textId="4F5A8918" w:rsidR="004A0D74" w:rsidRPr="009353DA" w:rsidRDefault="00821FCA" w:rsidP="00A31E9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33395">
              <w:rPr>
                <w:rFonts w:cs="Roboto"/>
                <w:b w:val="0"/>
                <w:color w:val="000000"/>
              </w:rPr>
              <w:t>3 timer DkD, 4 timer DkE</w:t>
            </w:r>
          </w:p>
        </w:tc>
      </w:tr>
      <w:tr w:rsidR="004A0D74" w:rsidRPr="009353DA" w14:paraId="30C6002C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F049A5D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2EA2A5F9" w14:textId="18F7A47C" w:rsidR="004A0D74" w:rsidRPr="009353DA" w:rsidRDefault="00821FCA" w:rsidP="00A31E9A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33395">
              <w:rPr>
                <w:rFonts w:cs="Roboto"/>
                <w:b w:val="0"/>
                <w:color w:val="000000"/>
              </w:rPr>
              <w:t>4 timer DkD, 6 timer DkE</w:t>
            </w:r>
          </w:p>
        </w:tc>
      </w:tr>
      <w:tr w:rsidR="004A0D74" w:rsidRPr="009353DA" w14:paraId="7519BAAE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7017319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368362CF" w14:textId="77777777" w:rsidR="00CD4933" w:rsidRDefault="00CD4933" w:rsidP="00CD4933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</w:t>
            </w:r>
            <w:r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4DA95B20" w14:textId="69726D0C" w:rsidR="004A0D74" w:rsidRPr="00432B63" w:rsidRDefault="00CD4933" w:rsidP="00CD4933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4A0D74" w:rsidRPr="009353DA" w14:paraId="4B18F1A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71BA02A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61D5E832" w14:textId="05DB882D" w:rsidR="006E1187" w:rsidRDefault="006E1187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B6539">
              <w:rPr>
                <w:rFonts w:cs="Roboto"/>
                <w:bCs/>
                <w:color w:val="000000"/>
              </w:rPr>
              <w:t>Kjøremønster</w:t>
            </w:r>
            <w:r w:rsidR="007B6539">
              <w:rPr>
                <w:rFonts w:cs="Roboto"/>
                <w:bCs/>
                <w:color w:val="000000"/>
              </w:rPr>
              <w:t>:</w:t>
            </w:r>
            <w:r w:rsidR="007B6539" w:rsidRPr="007B6539">
              <w:rPr>
                <w:rFonts w:cs="Roboto"/>
                <w:b w:val="0"/>
                <w:color w:val="000000"/>
              </w:rPr>
              <w:t xml:space="preserve"> Gjennomkjøring</w:t>
            </w:r>
            <w:r w:rsidR="00B87696">
              <w:rPr>
                <w:rFonts w:cs="Roboto"/>
                <w:b w:val="0"/>
                <w:color w:val="000000"/>
              </w:rPr>
              <w:t>.</w:t>
            </w:r>
          </w:p>
          <w:p w14:paraId="799FDB9F" w14:textId="1B1C66B9" w:rsidR="00B87696" w:rsidRPr="00B87696" w:rsidRDefault="00B87696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B87696">
              <w:rPr>
                <w:rFonts w:cs="Roboto"/>
                <w:b w:val="0"/>
                <w:bCs/>
                <w:color w:val="000000"/>
              </w:rPr>
              <w:lastRenderedPageBreak/>
              <w:t>Lang og oppdelt rode med til dels dårlig vegstandard. Krevende å overholde syklustider</w:t>
            </w:r>
            <w:r>
              <w:rPr>
                <w:rFonts w:cs="Roboto"/>
                <w:b w:val="0"/>
                <w:bCs/>
                <w:color w:val="000000"/>
              </w:rPr>
              <w:t xml:space="preserve">. </w:t>
            </w:r>
          </w:p>
          <w:p w14:paraId="75432B53" w14:textId="77777777" w:rsidR="00B87696" w:rsidRPr="007B6539" w:rsidRDefault="00B87696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639B415" w14:textId="71E853CD" w:rsidR="006E1187" w:rsidRDefault="006E1187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7B6539">
              <w:rPr>
                <w:rFonts w:cs="Roboto"/>
                <w:bCs/>
                <w:color w:val="000000"/>
              </w:rPr>
              <w:t>Kryss, busslommer og vegobjekter</w:t>
            </w:r>
            <w:r w:rsidR="00B87696">
              <w:rPr>
                <w:rFonts w:cs="Roboto"/>
                <w:bCs/>
                <w:color w:val="000000"/>
              </w:rPr>
              <w:t>:</w:t>
            </w:r>
          </w:p>
          <w:p w14:paraId="587BE801" w14:textId="77777777" w:rsidR="00B87696" w:rsidRPr="007B6539" w:rsidRDefault="00B87696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EBE7560" w14:textId="69E8E181" w:rsidR="006E1187" w:rsidRDefault="006E1187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B6539">
              <w:rPr>
                <w:rFonts w:cs="Roboto"/>
                <w:bCs/>
                <w:color w:val="000000"/>
              </w:rPr>
              <w:t>Tettbebygd</w:t>
            </w:r>
            <w:r w:rsidR="00B87696">
              <w:rPr>
                <w:rFonts w:cs="Roboto"/>
                <w:bCs/>
                <w:color w:val="000000"/>
              </w:rPr>
              <w:t xml:space="preserve">: </w:t>
            </w:r>
            <w:r w:rsidR="00B87696" w:rsidRPr="004C2585">
              <w:rPr>
                <w:rFonts w:cs="Roboto"/>
                <w:b w:val="0"/>
                <w:color w:val="000000"/>
              </w:rPr>
              <w:t>Namnå og Kirkenær sentrum</w:t>
            </w:r>
          </w:p>
          <w:p w14:paraId="6BEB1BB1" w14:textId="77777777" w:rsidR="00B87696" w:rsidRPr="007B6539" w:rsidRDefault="00B87696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BA9C55A" w14:textId="246F77BD" w:rsidR="006E1187" w:rsidRDefault="006E1187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B6539">
              <w:rPr>
                <w:rFonts w:cs="Roboto"/>
                <w:bCs/>
                <w:color w:val="000000"/>
              </w:rPr>
              <w:t>Vegbredde</w:t>
            </w:r>
            <w:r w:rsidR="00B87696">
              <w:rPr>
                <w:rFonts w:cs="Roboto"/>
                <w:bCs/>
                <w:color w:val="000000"/>
              </w:rPr>
              <w:t xml:space="preserve">: </w:t>
            </w:r>
            <w:r w:rsidR="00B87696" w:rsidRPr="004C2585">
              <w:rPr>
                <w:rFonts w:cs="Roboto"/>
                <w:b w:val="0"/>
                <w:color w:val="000000"/>
              </w:rPr>
              <w:t>4,5-6 meter</w:t>
            </w:r>
          </w:p>
          <w:p w14:paraId="4A2644C4" w14:textId="77777777" w:rsidR="00B87696" w:rsidRPr="007B6539" w:rsidRDefault="00B87696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DA3B63B" w14:textId="77777777" w:rsidR="00B87696" w:rsidRPr="004C2585" w:rsidRDefault="006E1187" w:rsidP="00B8769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B6539">
              <w:rPr>
                <w:rFonts w:cs="Roboto"/>
                <w:bCs/>
                <w:color w:val="000000"/>
              </w:rPr>
              <w:t>ÅDT og rushtid</w:t>
            </w:r>
            <w:r w:rsidR="00B87696">
              <w:rPr>
                <w:rFonts w:cs="Roboto"/>
                <w:bCs/>
                <w:color w:val="000000"/>
              </w:rPr>
              <w:t xml:space="preserve">: </w:t>
            </w:r>
            <w:r w:rsidR="00B87696" w:rsidRPr="004C2585">
              <w:rPr>
                <w:rFonts w:cs="Roboto"/>
                <w:b w:val="0"/>
                <w:color w:val="000000"/>
              </w:rPr>
              <w:t>ÅDT 200-1520</w:t>
            </w:r>
          </w:p>
          <w:p w14:paraId="3B0519F6" w14:textId="0C9301B4" w:rsidR="006E1187" w:rsidRPr="007B6539" w:rsidRDefault="006E1187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1447579" w14:textId="58D4E003" w:rsidR="007A16BD" w:rsidRPr="007B6539" w:rsidRDefault="006E1187" w:rsidP="007B6539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  <w:highlight w:val="lightGray"/>
              </w:rPr>
            </w:pPr>
            <w:r w:rsidRPr="007B6539">
              <w:rPr>
                <w:rFonts w:cs="Roboto"/>
                <w:bCs/>
                <w:color w:val="000000"/>
              </w:rPr>
              <w:t>Øvrige faktorer på roden</w:t>
            </w:r>
            <w:r w:rsidR="007A16BD" w:rsidRPr="007B6539">
              <w:rPr>
                <w:rFonts w:cs="Roboto"/>
                <w:bCs/>
                <w:color w:val="000000"/>
              </w:rPr>
              <w:t>:</w:t>
            </w:r>
            <w:r w:rsidR="007B6539" w:rsidRPr="007B6539">
              <w:rPr>
                <w:rFonts w:cs="Roboto"/>
                <w:bCs/>
                <w:color w:val="000000"/>
              </w:rPr>
              <w:t xml:space="preserve"> </w:t>
            </w:r>
            <w:r w:rsidR="007A16BD" w:rsidRPr="007B6539">
              <w:rPr>
                <w:rFonts w:cs="Roboto"/>
                <w:b w:val="0"/>
                <w:color w:val="000000"/>
              </w:rPr>
              <w:t>Drivsnøfonner kan oppstå enkelte steder avhengig av vindretning</w:t>
            </w:r>
          </w:p>
          <w:p w14:paraId="07DD2D21" w14:textId="77777777" w:rsidR="006E1187" w:rsidRPr="009353DA" w:rsidRDefault="006E1187" w:rsidP="00ED067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</w:p>
        </w:tc>
      </w:tr>
      <w:tr w:rsidR="004A0D74" w:rsidRPr="009353DA" w14:paraId="7092994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6FB6305" w14:textId="77777777" w:rsidR="004A0D74" w:rsidRDefault="004A0D74" w:rsidP="00A31E9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5F17F932" w14:textId="65F94B9B" w:rsidR="006D4373" w:rsidRPr="0095562D" w:rsidRDefault="006D4373" w:rsidP="0095562D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635F0F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</w:t>
            </w:r>
            <w:r w:rsidR="00807AD1">
              <w:rPr>
                <w:rFonts w:cs="Roboto"/>
                <w:b w:val="0"/>
                <w:color w:val="000000"/>
              </w:rPr>
              <w:t>1</w:t>
            </w:r>
          </w:p>
          <w:p w14:paraId="45127801" w14:textId="5E64B1C5" w:rsidR="004A0D74" w:rsidRPr="0079296B" w:rsidRDefault="380FC379" w:rsidP="00A31E9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77AC0012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490DD14D" w:rsidRPr="0095562D">
              <w:rPr>
                <w:rFonts w:cs="Roboto"/>
                <w:b w:val="0"/>
                <w:color w:val="000000" w:themeColor="text1"/>
              </w:rPr>
              <w:t>Bruksbredde snøplog 3,5 meter</w:t>
            </w:r>
            <w:r w:rsidR="16FBA515" w:rsidRPr="0095562D">
              <w:rPr>
                <w:rFonts w:cs="Roboto"/>
                <w:b w:val="0"/>
                <w:color w:val="000000" w:themeColor="text1"/>
              </w:rPr>
              <w:t>.</w:t>
            </w:r>
            <w:r w:rsidR="16FBA515" w:rsidRPr="3C1A3436">
              <w:rPr>
                <w:rFonts w:cs="Roboto"/>
                <w:b w:val="0"/>
                <w:color w:val="000000" w:themeColor="text1"/>
                <w:highlight w:val="lightGray"/>
              </w:rPr>
              <w:t xml:space="preserve"> </w:t>
            </w:r>
          </w:p>
        </w:tc>
      </w:tr>
      <w:tr w:rsidR="004A0D74" w:rsidRPr="009353DA" w14:paraId="20FB3775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30E12C1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0DF23C2D" w14:textId="095C817D" w:rsidR="004A0D74" w:rsidRPr="009353DA" w:rsidRDefault="0079296B" w:rsidP="00A31E9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  <w:r w:rsidRPr="0079296B">
              <w:rPr>
                <w:rFonts w:cs="Roboto"/>
                <w:b w:val="0"/>
                <w:i/>
                <w:iCs/>
                <w:color w:val="000000"/>
              </w:rPr>
              <w:t xml:space="preserve"> </w:t>
            </w:r>
          </w:p>
        </w:tc>
      </w:tr>
      <w:tr w:rsidR="004A0D74" w:rsidRPr="009353DA" w14:paraId="03F4A77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08B4451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154AAB58" w14:textId="7EC799A2" w:rsidR="00520879" w:rsidRDefault="00373246" w:rsidP="00520879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Cs w:val="22"/>
              </w:rPr>
            </w:pPr>
            <w:r w:rsidRPr="00520879">
              <w:rPr>
                <w:rFonts w:cs="Roboto"/>
                <w:color w:val="000000"/>
                <w:szCs w:val="22"/>
              </w:rPr>
              <w:t>Kirkenær</w:t>
            </w:r>
            <w:r w:rsidR="006273D1" w:rsidRPr="00520879">
              <w:rPr>
                <w:rFonts w:cs="Roboto"/>
                <w:color w:val="000000"/>
                <w:szCs w:val="22"/>
              </w:rPr>
              <w:t xml:space="preserve"> 300</w:t>
            </w:r>
            <w:r w:rsidR="00BD0471">
              <w:rPr>
                <w:rFonts w:cs="Roboto"/>
                <w:color w:val="000000"/>
                <w:szCs w:val="22"/>
              </w:rPr>
              <w:t xml:space="preserve"> </w:t>
            </w:r>
            <w:r w:rsidR="00520879" w:rsidRPr="00520879">
              <w:rPr>
                <w:rFonts w:cs="Roboto"/>
                <w:color w:val="000000"/>
                <w:szCs w:val="22"/>
              </w:rPr>
              <w:t>m</w:t>
            </w:r>
            <w:r w:rsidR="00A1346A" w:rsidRPr="00520879">
              <w:rPr>
                <w:rFonts w:cs="Roboto"/>
                <w:color w:val="000000"/>
                <w:szCs w:val="22"/>
              </w:rPr>
              <w:t xml:space="preserve"> </w:t>
            </w:r>
          </w:p>
          <w:p w14:paraId="59C8B5D6" w14:textId="244B7B58" w:rsidR="004A0D74" w:rsidRPr="00520879" w:rsidRDefault="00A1346A" w:rsidP="00520879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Cs w:val="22"/>
              </w:rPr>
            </w:pPr>
            <w:r w:rsidRPr="00520879">
              <w:rPr>
                <w:rFonts w:cs="Roboto"/>
                <w:color w:val="000000"/>
                <w:szCs w:val="22"/>
              </w:rPr>
              <w:t>Flisa</w:t>
            </w:r>
            <w:r w:rsidR="006273D1" w:rsidRPr="00520879">
              <w:rPr>
                <w:rFonts w:cs="Roboto"/>
                <w:color w:val="000000"/>
                <w:szCs w:val="22"/>
              </w:rPr>
              <w:t xml:space="preserve"> </w:t>
            </w:r>
            <w:r w:rsidR="0060515A" w:rsidRPr="00520879">
              <w:rPr>
                <w:rFonts w:cs="Roboto"/>
                <w:color w:val="000000"/>
                <w:szCs w:val="22"/>
              </w:rPr>
              <w:t>11</w:t>
            </w:r>
            <w:r w:rsidR="00BD0471">
              <w:rPr>
                <w:rFonts w:cs="Roboto"/>
                <w:color w:val="000000"/>
                <w:szCs w:val="22"/>
              </w:rPr>
              <w:t xml:space="preserve"> </w:t>
            </w:r>
            <w:r w:rsidR="0060515A" w:rsidRPr="00520879">
              <w:rPr>
                <w:rFonts w:cs="Roboto"/>
                <w:color w:val="000000"/>
                <w:szCs w:val="22"/>
              </w:rPr>
              <w:t>km</w:t>
            </w:r>
          </w:p>
        </w:tc>
      </w:tr>
      <w:tr w:rsidR="004A0D74" w:rsidRPr="009353DA" w14:paraId="593F2D1C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BCA2A98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75D0EE4B" w14:textId="77777777" w:rsidR="004A0D74" w:rsidRPr="009353DA" w:rsidRDefault="004A0D74" w:rsidP="00A31E9A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13FFC53A" w14:textId="7574B960" w:rsidR="005370BC" w:rsidRPr="00FE115D" w:rsidRDefault="004A0D74" w:rsidP="004477A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Cs/>
                <w:color w:val="000000"/>
              </w:rPr>
            </w:pPr>
            <w:r w:rsidRPr="00FE115D">
              <w:rPr>
                <w:rFonts w:cs="Roboto"/>
                <w:bCs/>
                <w:iCs/>
                <w:color w:val="000000"/>
              </w:rPr>
              <w:t>Farlige punkter på vegen for gjennomføringen</w:t>
            </w:r>
            <w:r w:rsidR="0035544B" w:rsidRPr="00FE115D">
              <w:rPr>
                <w:rFonts w:cs="Roboto"/>
                <w:bCs/>
                <w:iCs/>
                <w:color w:val="000000"/>
              </w:rPr>
              <w:t>:</w:t>
            </w:r>
            <w:r w:rsidR="006829CD" w:rsidRPr="00FE115D">
              <w:rPr>
                <w:rFonts w:cs="Roboto"/>
                <w:bCs/>
                <w:iCs/>
                <w:color w:val="000000"/>
              </w:rPr>
              <w:t xml:space="preserve"> </w:t>
            </w:r>
          </w:p>
          <w:p w14:paraId="2107AE5D" w14:textId="77777777" w:rsidR="00FE115D" w:rsidRPr="00FE115D" w:rsidRDefault="006829CD" w:rsidP="00FE115D">
            <w:pPr>
              <w:pStyle w:val="Listeavsnitt"/>
              <w:numPr>
                <w:ilvl w:val="0"/>
                <w:numId w:val="2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iCs/>
                <w:color w:val="000000"/>
                <w:sz w:val="24"/>
                <w:szCs w:val="24"/>
              </w:rPr>
            </w:pPr>
            <w:r w:rsidRPr="00FE115D">
              <w:rPr>
                <w:rFonts w:cs="Roboto"/>
                <w:iCs/>
                <w:color w:val="000000"/>
                <w:sz w:val="24"/>
                <w:szCs w:val="24"/>
              </w:rPr>
              <w:t>Sandstad bru</w:t>
            </w:r>
            <w:r w:rsidR="00243B98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</w:t>
            </w:r>
            <w:r w:rsidR="009F299F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Fv232 </w:t>
            </w:r>
            <w:r w:rsidR="00D45C4A" w:rsidRPr="00FE115D">
              <w:rPr>
                <w:rFonts w:cs="Roboto"/>
                <w:iCs/>
                <w:color w:val="000000"/>
                <w:sz w:val="24"/>
                <w:szCs w:val="24"/>
              </w:rPr>
              <w:t>S1D1 m300-600</w:t>
            </w:r>
            <w:r w:rsidR="00A238C8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</w:t>
            </w:r>
            <w:r w:rsidR="004C499E" w:rsidRPr="00FE115D">
              <w:rPr>
                <w:rFonts w:cs="Roboto"/>
                <w:iCs/>
                <w:color w:val="000000"/>
                <w:sz w:val="24"/>
                <w:szCs w:val="24"/>
              </w:rPr>
              <w:t>er en smal bru</w:t>
            </w:r>
          </w:p>
          <w:p w14:paraId="08AEB079" w14:textId="308C3412" w:rsidR="00FE115D" w:rsidRPr="00FE115D" w:rsidRDefault="00A238C8" w:rsidP="00FE115D">
            <w:pPr>
              <w:pStyle w:val="Listeavsnitt"/>
              <w:numPr>
                <w:ilvl w:val="0"/>
                <w:numId w:val="2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iCs/>
                <w:color w:val="000000"/>
                <w:sz w:val="24"/>
                <w:szCs w:val="24"/>
              </w:rPr>
            </w:pPr>
            <w:proofErr w:type="spellStart"/>
            <w:r w:rsidRPr="00FE115D">
              <w:rPr>
                <w:rFonts w:cs="Roboto"/>
                <w:iCs/>
                <w:color w:val="000000"/>
                <w:sz w:val="24"/>
                <w:szCs w:val="24"/>
              </w:rPr>
              <w:t>Tjura</w:t>
            </w:r>
            <w:proofErr w:type="spellEnd"/>
            <w:r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bru</w:t>
            </w:r>
            <w:r w:rsidR="009F299F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Fv2040</w:t>
            </w:r>
            <w:r w:rsidR="006829CD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</w:t>
            </w:r>
            <w:r w:rsidR="00066C42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S1D1 m6710 </w:t>
            </w:r>
            <w:r w:rsidR="006829CD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er </w:t>
            </w:r>
            <w:r w:rsidR="004C499E" w:rsidRPr="00FE115D">
              <w:rPr>
                <w:rFonts w:cs="Roboto"/>
                <w:iCs/>
                <w:color w:val="000000"/>
                <w:sz w:val="24"/>
                <w:szCs w:val="24"/>
              </w:rPr>
              <w:t>en smal bru</w:t>
            </w:r>
            <w:r w:rsidR="00E9675E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</w:t>
            </w:r>
          </w:p>
          <w:p w14:paraId="1DB48A57" w14:textId="184E66FA" w:rsidR="004A0D74" w:rsidRPr="00FE115D" w:rsidRDefault="004A0D74" w:rsidP="00FE115D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iCs/>
                <w:color w:val="000000"/>
                <w:sz w:val="24"/>
                <w:szCs w:val="24"/>
              </w:rPr>
            </w:pPr>
            <w:r w:rsidRPr="00FE115D">
              <w:rPr>
                <w:rFonts w:cs="Roboto"/>
                <w:b/>
                <w:bCs/>
                <w:iCs/>
                <w:color w:val="000000"/>
                <w:sz w:val="24"/>
                <w:szCs w:val="24"/>
              </w:rPr>
              <w:t>Øvrige forhold</w:t>
            </w:r>
            <w:r w:rsidR="00FE115D">
              <w:rPr>
                <w:rFonts w:cs="Roboto"/>
                <w:b/>
                <w:bCs/>
                <w:iCs/>
                <w:color w:val="000000"/>
                <w:sz w:val="24"/>
                <w:szCs w:val="24"/>
              </w:rPr>
              <w:t>:</w:t>
            </w:r>
            <w:r w:rsidR="006E7E51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</w:t>
            </w:r>
            <w:r w:rsidR="005D140F" w:rsidRPr="00FE115D">
              <w:rPr>
                <w:rFonts w:cs="Roboto"/>
                <w:iCs/>
                <w:color w:val="000000"/>
                <w:sz w:val="24"/>
                <w:szCs w:val="24"/>
              </w:rPr>
              <w:t>DkD</w:t>
            </w:r>
            <w:r w:rsidR="006E7E51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brøytes</w:t>
            </w:r>
            <w:r w:rsidR="00FE115D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og strøs</w:t>
            </w:r>
            <w:r w:rsidR="006E7E51" w:rsidRPr="00FE115D">
              <w:rPr>
                <w:rFonts w:cs="Roboto"/>
                <w:iCs/>
                <w:color w:val="000000"/>
                <w:sz w:val="24"/>
                <w:szCs w:val="24"/>
              </w:rPr>
              <w:t xml:space="preserve"> først</w:t>
            </w:r>
          </w:p>
          <w:p w14:paraId="322BE6BA" w14:textId="2C7C67D2" w:rsidR="004A0D74" w:rsidRPr="0035544B" w:rsidRDefault="004A0D74" w:rsidP="0035544B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Cs w:val="22"/>
              </w:rPr>
            </w:pPr>
          </w:p>
        </w:tc>
      </w:tr>
      <w:tr w:rsidR="004A0D74" w:rsidRPr="009353DA" w14:paraId="461CB17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7B26635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4207F3B1" w14:textId="549F56CB" w:rsidR="004A0D74" w:rsidRPr="009353DA" w:rsidRDefault="007F2325" w:rsidP="00A31E9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4A0D74" w:rsidRPr="009353DA" w14:paraId="511FDB49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D7E77C5" w14:textId="77777777" w:rsidR="004A0D74" w:rsidRDefault="004A0D74" w:rsidP="00A31E9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  <w:p w14:paraId="55D18FE7" w14:textId="77777777" w:rsidR="004A0D74" w:rsidRPr="009353DA" w:rsidRDefault="004A0D74" w:rsidP="00A31E9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</w:tcPr>
          <w:p w14:paraId="638A710D" w14:textId="6CEF1934" w:rsidR="004A0D74" w:rsidRPr="009353DA" w:rsidRDefault="006F7214" w:rsidP="00A31E9A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 xml:space="preserve">Ingen </w:t>
            </w:r>
          </w:p>
        </w:tc>
      </w:tr>
      <w:tr w:rsidR="004A0D74" w:rsidRPr="009353DA" w14:paraId="4F618AD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E2C5802" w14:textId="77777777" w:rsidR="004A0D74" w:rsidRPr="009353DA" w:rsidRDefault="004A0D74" w:rsidP="00A31E9A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54934F95" w14:textId="77777777" w:rsidR="006F7214" w:rsidRPr="00F271D0" w:rsidRDefault="004A0D74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271D0">
              <w:rPr>
                <w:rFonts w:cs="Roboto"/>
                <w:bCs/>
                <w:color w:val="000000"/>
              </w:rPr>
              <w:t>Beskrivelse av utførelse</w:t>
            </w:r>
            <w:r w:rsidR="00A04926" w:rsidRPr="00F271D0">
              <w:rPr>
                <w:rFonts w:cs="Roboto"/>
                <w:bCs/>
                <w:color w:val="000000"/>
              </w:rPr>
              <w:t xml:space="preserve">. </w:t>
            </w:r>
          </w:p>
          <w:p w14:paraId="107D4800" w14:textId="4F9AF212" w:rsidR="004A0D74" w:rsidRPr="00F271D0" w:rsidRDefault="00A04926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271D0">
              <w:rPr>
                <w:rFonts w:cs="Roboto"/>
                <w:b w:val="0"/>
                <w:color w:val="000000"/>
              </w:rPr>
              <w:t>Det må tilstrebes å ikke kaste snø inn på GS-areal</w:t>
            </w:r>
          </w:p>
          <w:p w14:paraId="732276B7" w14:textId="77777777" w:rsidR="00F271D0" w:rsidRPr="00F271D0" w:rsidRDefault="00F271D0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60B63B3D" w14:textId="77777777" w:rsidR="00F271D0" w:rsidRPr="00F271D0" w:rsidRDefault="000076A7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271D0">
              <w:rPr>
                <w:rFonts w:cs="Roboto"/>
                <w:bCs/>
                <w:color w:val="000000"/>
              </w:rPr>
              <w:t>Spesielle tiltak før vårløsning.</w:t>
            </w:r>
          </w:p>
          <w:p w14:paraId="1FA62596" w14:textId="4A23F68C" w:rsidR="000076A7" w:rsidRPr="00F271D0" w:rsidRDefault="000076A7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271D0">
              <w:rPr>
                <w:rFonts w:cs="Roboto"/>
                <w:b w:val="0"/>
                <w:color w:val="000000"/>
              </w:rPr>
              <w:t xml:space="preserve">Frysjøberget Fv2040 S1D1 m7200-8900, stor fare for </w:t>
            </w:r>
            <w:proofErr w:type="spellStart"/>
            <w:r w:rsidRPr="00F271D0">
              <w:rPr>
                <w:rFonts w:cs="Roboto"/>
                <w:b w:val="0"/>
                <w:color w:val="000000"/>
              </w:rPr>
              <w:t>vegbrudd</w:t>
            </w:r>
            <w:proofErr w:type="spellEnd"/>
            <w:r w:rsidRPr="00F271D0">
              <w:rPr>
                <w:rFonts w:cs="Roboto"/>
                <w:b w:val="0"/>
                <w:color w:val="000000"/>
              </w:rPr>
              <w:t xml:space="preserve"> om grøftene</w:t>
            </w:r>
            <w:r w:rsidR="00150CB9" w:rsidRPr="00F271D0">
              <w:rPr>
                <w:rFonts w:cs="Roboto"/>
                <w:b w:val="0"/>
                <w:color w:val="000000"/>
              </w:rPr>
              <w:t xml:space="preserve"> ikke</w:t>
            </w:r>
            <w:r w:rsidRPr="00F271D0">
              <w:rPr>
                <w:rFonts w:cs="Roboto"/>
                <w:b w:val="0"/>
                <w:color w:val="000000"/>
              </w:rPr>
              <w:t xml:space="preserve"> renskes for snø</w:t>
            </w:r>
          </w:p>
          <w:p w14:paraId="7FEF1D4E" w14:textId="77777777" w:rsidR="004477AE" w:rsidRPr="00F271D0" w:rsidRDefault="004477AE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BF46AFC" w14:textId="77777777" w:rsidR="0066143F" w:rsidRPr="00F271D0" w:rsidRDefault="004A0D74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271D0">
              <w:rPr>
                <w:rFonts w:cs="Roboto"/>
                <w:bCs/>
                <w:color w:val="000000"/>
              </w:rPr>
              <w:t>Rydding av kryss- ansvarsdeling</w:t>
            </w:r>
            <w:r w:rsidR="00AA223D" w:rsidRPr="00F271D0">
              <w:rPr>
                <w:rFonts w:cs="Roboto"/>
                <w:bCs/>
                <w:color w:val="000000"/>
              </w:rPr>
              <w:t xml:space="preserve">. </w:t>
            </w:r>
          </w:p>
          <w:p w14:paraId="5D4BCFCF" w14:textId="647AFA3C" w:rsidR="0066143F" w:rsidRPr="00775B11" w:rsidRDefault="0066143F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66143F">
              <w:rPr>
                <w:rFonts w:cs="Roboto"/>
                <w:b w:val="0"/>
                <w:color w:val="000000"/>
              </w:rPr>
              <w:t>Kryss mot rv2, fv210 og 201 ryddes av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="00734C67">
              <w:rPr>
                <w:rFonts w:cs="Roboto"/>
                <w:b w:val="0"/>
                <w:color w:val="000000"/>
              </w:rPr>
              <w:t>denne rode</w:t>
            </w:r>
            <w:r w:rsidRPr="0066143F">
              <w:rPr>
                <w:rFonts w:cs="Roboto"/>
                <w:b w:val="0"/>
                <w:color w:val="000000"/>
              </w:rPr>
              <w:t>. Dette gjelder også snuplass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66143F">
              <w:rPr>
                <w:rFonts w:cs="Roboto"/>
                <w:b w:val="0"/>
                <w:color w:val="000000"/>
              </w:rPr>
              <w:t>ovenfor ferist fv2052 og i kryss KV og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proofErr w:type="spellStart"/>
            <w:r w:rsidRPr="0066143F">
              <w:rPr>
                <w:rFonts w:cs="Roboto"/>
                <w:b w:val="0"/>
                <w:color w:val="000000"/>
              </w:rPr>
              <w:t>fv</w:t>
            </w:r>
            <w:proofErr w:type="spellEnd"/>
            <w:r w:rsidRPr="0066143F">
              <w:rPr>
                <w:rFonts w:cs="Roboto"/>
                <w:b w:val="0"/>
                <w:color w:val="000000"/>
              </w:rPr>
              <w:t xml:space="preserve"> 2054.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</w:p>
          <w:p w14:paraId="76631F1B" w14:textId="77777777" w:rsidR="00775B11" w:rsidRPr="00775B11" w:rsidRDefault="00775B11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816E8BE" w14:textId="6AB92EF8" w:rsidR="00AA223D" w:rsidRPr="00775B11" w:rsidRDefault="00AA223D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75B11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3E5136BF" w14:textId="01EB93AC" w:rsidR="004A0D74" w:rsidRPr="00775B11" w:rsidRDefault="004A0D74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883C477" w14:textId="77777777" w:rsidR="00F81DF1" w:rsidRPr="00F271D0" w:rsidRDefault="00F81DF1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271D0">
              <w:rPr>
                <w:rFonts w:cs="Roboto"/>
                <w:bCs/>
                <w:color w:val="000000"/>
              </w:rPr>
              <w:t xml:space="preserve">Kjøremønster </w:t>
            </w:r>
          </w:p>
          <w:p w14:paraId="7DBAA264" w14:textId="045BBCFD" w:rsidR="00F81DF1" w:rsidRPr="00F81DF1" w:rsidRDefault="0066143F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66143F">
              <w:rPr>
                <w:rFonts w:cs="Roboto"/>
                <w:b w:val="0"/>
                <w:color w:val="000000"/>
              </w:rPr>
              <w:t>Fv232 brøytes</w:t>
            </w:r>
            <w:r>
              <w:rPr>
                <w:rFonts w:cs="Roboto"/>
                <w:b w:val="0"/>
                <w:color w:val="000000"/>
              </w:rPr>
              <w:t xml:space="preserve"> og strøs først</w:t>
            </w:r>
            <w:r w:rsidR="00FC3CF4">
              <w:rPr>
                <w:rFonts w:cs="Roboto"/>
                <w:b w:val="0"/>
                <w:color w:val="000000"/>
              </w:rPr>
              <w:t xml:space="preserve">. </w:t>
            </w:r>
          </w:p>
          <w:p w14:paraId="064F5B9A" w14:textId="77777777" w:rsidR="00F81DF1" w:rsidRPr="00F271D0" w:rsidRDefault="00F81DF1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CAE222A" w14:textId="5924E18F" w:rsidR="004A0D74" w:rsidRPr="0086201A" w:rsidRDefault="00FC3CF4" w:rsidP="00F271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271D0">
              <w:rPr>
                <w:rFonts w:cs="Roboto"/>
                <w:b w:val="0"/>
                <w:color w:val="000000"/>
                <w:highlight w:val="lightGray"/>
              </w:rPr>
              <w:t xml:space="preserve">Øvrig </w:t>
            </w:r>
            <w:r w:rsidR="007F0D4C" w:rsidRPr="00F271D0">
              <w:rPr>
                <w:rFonts w:cs="Roboto"/>
                <w:b w:val="0"/>
                <w:color w:val="000000"/>
                <w:highlight w:val="lightGray"/>
              </w:rPr>
              <w:t>k</w:t>
            </w:r>
            <w:r w:rsidR="00F81DF1" w:rsidRPr="00F271D0">
              <w:rPr>
                <w:rFonts w:cs="Roboto"/>
                <w:b w:val="0"/>
                <w:color w:val="000000"/>
                <w:highlight w:val="lightGray"/>
              </w:rPr>
              <w:t>jøremønster på roden avklares</w:t>
            </w:r>
            <w:r w:rsidRPr="00F271D0">
              <w:rPr>
                <w:rFonts w:cs="Roboto"/>
                <w:b w:val="0"/>
                <w:color w:val="000000"/>
                <w:highlight w:val="lightGray"/>
              </w:rPr>
              <w:t xml:space="preserve"> i samhandlingsfasen</w:t>
            </w:r>
            <w:r w:rsidR="00F81DF1">
              <w:rPr>
                <w:rFonts w:cs="Roboto"/>
                <w:b w:val="0"/>
                <w:color w:val="000000"/>
              </w:rPr>
              <w:t xml:space="preserve"> </w:t>
            </w:r>
          </w:p>
        </w:tc>
      </w:tr>
    </w:tbl>
    <w:p w14:paraId="6C18FF73" w14:textId="128FE5E9" w:rsidR="004A0D74" w:rsidRDefault="00A31E9A" w:rsidP="004A0D74">
      <w:pPr>
        <w:rPr>
          <w:rFonts w:cs="Roboto"/>
          <w:b/>
          <w:i/>
          <w:iCs/>
          <w:color w:val="000000"/>
          <w:highlight w:val="lightGray"/>
        </w:rPr>
      </w:pPr>
      <w:r>
        <w:rPr>
          <w:rFonts w:cs="Roboto"/>
          <w:b/>
          <w:i/>
          <w:iCs/>
          <w:color w:val="000000"/>
          <w:highlight w:val="lightGray"/>
        </w:rPr>
        <w:br w:type="textWrapping" w:clear="all"/>
      </w:r>
    </w:p>
    <w:p w14:paraId="1713F6FE" w14:textId="77777777" w:rsidR="004A0D74" w:rsidRDefault="004A0D74">
      <w:pPr>
        <w:rPr>
          <w:rFonts w:cs="Roboto"/>
          <w:b/>
          <w:i/>
          <w:iCs/>
          <w:color w:val="000000"/>
          <w:highlight w:val="lightGray"/>
        </w:rPr>
      </w:pPr>
    </w:p>
    <w:p w14:paraId="6309A4F4" w14:textId="0941FEA8" w:rsidR="00463CDA" w:rsidRPr="00851950" w:rsidRDefault="00463CDA" w:rsidP="00463CDA">
      <w:pPr>
        <w:pStyle w:val="Overskrift3"/>
      </w:pPr>
      <w:bookmarkStart w:id="13" w:name="_Toc233630040"/>
      <w:r>
        <w:lastRenderedPageBreak/>
        <w:t xml:space="preserve">Rode </w:t>
      </w:r>
      <w:r w:rsidR="000210AC">
        <w:t>7</w:t>
      </w:r>
      <w:r w:rsidRPr="00851950">
        <w:tab/>
      </w:r>
      <w:r w:rsidR="00BC6F47">
        <w:t xml:space="preserve">Fv201 </w:t>
      </w:r>
      <w:r w:rsidR="00D90435" w:rsidRPr="00B905C8">
        <w:t>Kirkenær-riksgrensen</w:t>
      </w:r>
      <w:bookmarkEnd w:id="13"/>
    </w:p>
    <w:p w14:paraId="104BF126" w14:textId="3DE1DB3E" w:rsidR="00463CDA" w:rsidRDefault="00B905C8" w:rsidP="00E41991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  <w:r w:rsidRPr="00B905C8">
        <w:rPr>
          <w:rFonts w:ascii="Times New Roman" w:eastAsia="Times New Roman" w:hAnsi="Times New Roman" w:cs="Times New Roman"/>
          <w:noProof/>
          <w:sz w:val="24"/>
          <w:szCs w:val="24"/>
          <w:lang w:eastAsia="nb-NO"/>
        </w:rPr>
        <w:drawing>
          <wp:inline distT="0" distB="0" distL="0" distR="0" wp14:anchorId="786CEE97" wp14:editId="5A192575">
            <wp:extent cx="5760085" cy="4578350"/>
            <wp:effectExtent l="19050" t="19050" r="12065" b="12700"/>
            <wp:docPr id="153464806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64806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78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05D6FF" w14:textId="77777777" w:rsidR="00E41991" w:rsidRPr="00E41991" w:rsidRDefault="00E41991" w:rsidP="00E41991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463CDA" w:rsidRPr="009353DA" w14:paraId="45CA86A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C6F0084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5973AD41" w14:textId="3C889453" w:rsidR="00463CDA" w:rsidRPr="009353DA" w:rsidRDefault="00463CD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B6DEE">
              <w:rPr>
                <w:rFonts w:cs="Roboto"/>
                <w:b w:val="0"/>
                <w:color w:val="000000"/>
              </w:rPr>
              <w:t>3</w:t>
            </w:r>
            <w:r w:rsidR="00BC6F47" w:rsidRPr="00FB6DEE">
              <w:rPr>
                <w:rFonts w:cs="Roboto"/>
                <w:b w:val="0"/>
                <w:color w:val="000000"/>
              </w:rPr>
              <w:t>6,5</w:t>
            </w:r>
            <w:r w:rsidR="00FB6DEE" w:rsidRPr="00FB6DEE">
              <w:rPr>
                <w:rFonts w:cs="Roboto"/>
                <w:b w:val="0"/>
                <w:color w:val="000000"/>
              </w:rPr>
              <w:t xml:space="preserve"> km </w:t>
            </w:r>
          </w:p>
        </w:tc>
      </w:tr>
      <w:tr w:rsidR="00463CDA" w:rsidRPr="009353DA" w14:paraId="4AD4C9E2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59BBD89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42C2EB97" w14:textId="0F6C8B70" w:rsidR="00463CDA" w:rsidRPr="009353DA" w:rsidRDefault="00463CD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B6DEE">
              <w:rPr>
                <w:rFonts w:ascii="Roboto" w:hAnsi="Roboto" w:cs="Roboto"/>
                <w:b w:val="0"/>
                <w:color w:val="000000"/>
              </w:rPr>
              <w:t xml:space="preserve">DkD </w:t>
            </w:r>
          </w:p>
        </w:tc>
      </w:tr>
      <w:tr w:rsidR="00463CDA" w:rsidRPr="009353DA" w14:paraId="6ADC8A09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051CE9F" w14:textId="77777777" w:rsidR="00463CDA" w:rsidRDefault="00463CDA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  <w:p w14:paraId="3D709CB4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2438714C" w14:textId="63CA2DBE" w:rsidR="00463CDA" w:rsidRPr="00FB6DEE" w:rsidRDefault="004A3DB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B6DEE">
              <w:rPr>
                <w:rFonts w:cs="Roboto"/>
                <w:b w:val="0"/>
                <w:color w:val="000000"/>
              </w:rPr>
              <w:t>3 timer</w:t>
            </w:r>
          </w:p>
          <w:p w14:paraId="245F2429" w14:textId="77777777" w:rsidR="00463CDA" w:rsidRPr="009353DA" w:rsidRDefault="00463CD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0FB1188" w14:textId="77777777" w:rsidR="00463CDA" w:rsidRPr="009353DA" w:rsidRDefault="00463CD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463CDA" w:rsidRPr="009353DA" w14:paraId="29DA7BEF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9A87062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3DEC35D8" w14:textId="7B9FA774" w:rsidR="00463CDA" w:rsidRPr="009353DA" w:rsidRDefault="004A3DB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B6DEE">
              <w:rPr>
                <w:rFonts w:cs="Roboto"/>
                <w:b w:val="0"/>
                <w:color w:val="000000"/>
              </w:rPr>
              <w:t>4 timer</w:t>
            </w:r>
          </w:p>
        </w:tc>
      </w:tr>
      <w:tr w:rsidR="00463CDA" w:rsidRPr="009353DA" w14:paraId="79C3493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DD138D8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02121DC8" w14:textId="77777777" w:rsidR="005C1EFF" w:rsidRDefault="005C1EFF" w:rsidP="005C1EF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</w:t>
            </w:r>
            <w:r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1E7E9914" w14:textId="0C0D23FA" w:rsidR="00463CDA" w:rsidRPr="00FB6DEE" w:rsidRDefault="005C1EFF" w:rsidP="005C1EF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463CDA" w:rsidRPr="009353DA" w14:paraId="17CDB8F5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3DD931C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15C4D2D3" w14:textId="451F7F25" w:rsidR="006E1187" w:rsidRDefault="006E1187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640EDA">
              <w:rPr>
                <w:rFonts w:cs="Roboto"/>
                <w:bCs/>
                <w:color w:val="000000"/>
              </w:rPr>
              <w:t>Kjøremønster</w:t>
            </w:r>
            <w:r w:rsidR="00640EDA" w:rsidRPr="00640EDA">
              <w:rPr>
                <w:rFonts w:cs="Roboto"/>
                <w:bCs/>
                <w:color w:val="000000"/>
              </w:rPr>
              <w:t>:</w:t>
            </w:r>
            <w:r w:rsidR="00811804">
              <w:rPr>
                <w:rFonts w:cs="Roboto"/>
                <w:bCs/>
                <w:color w:val="000000"/>
              </w:rPr>
              <w:t xml:space="preserve"> </w:t>
            </w:r>
            <w:r w:rsidR="00811804" w:rsidRPr="00811804">
              <w:rPr>
                <w:rFonts w:cs="Roboto"/>
                <w:b w:val="0"/>
                <w:color w:val="000000"/>
              </w:rPr>
              <w:t>Gjennomkj</w:t>
            </w:r>
            <w:r w:rsidR="00811804">
              <w:rPr>
                <w:rFonts w:cs="Roboto"/>
                <w:b w:val="0"/>
                <w:color w:val="000000"/>
              </w:rPr>
              <w:t>øring</w:t>
            </w:r>
          </w:p>
          <w:p w14:paraId="704AD98F" w14:textId="77777777" w:rsidR="00811804" w:rsidRPr="00640EDA" w:rsidRDefault="00811804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719A3A6" w14:textId="1E964857" w:rsidR="00811804" w:rsidRPr="00762C70" w:rsidRDefault="006E1187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640EDA">
              <w:rPr>
                <w:rFonts w:cs="Roboto"/>
                <w:bCs/>
                <w:color w:val="000000"/>
              </w:rPr>
              <w:t>Kryss, busslommer og vegobjekter</w:t>
            </w:r>
            <w:r w:rsidR="00640EDA" w:rsidRPr="00640EDA">
              <w:rPr>
                <w:rFonts w:cs="Roboto"/>
                <w:bCs/>
                <w:color w:val="000000"/>
              </w:rPr>
              <w:t>:</w:t>
            </w:r>
            <w:r w:rsidR="00591CD8">
              <w:rPr>
                <w:rFonts w:cs="Roboto"/>
                <w:bCs/>
                <w:color w:val="000000"/>
              </w:rPr>
              <w:t xml:space="preserve"> </w:t>
            </w:r>
            <w:r w:rsidR="00811804" w:rsidRPr="00591CD8">
              <w:rPr>
                <w:rFonts w:cs="Roboto"/>
                <w:b w:val="0"/>
                <w:bCs/>
                <w:color w:val="000000"/>
              </w:rPr>
              <w:t xml:space="preserve">Busslommer </w:t>
            </w:r>
            <w:proofErr w:type="spellStart"/>
            <w:r w:rsidR="00811804" w:rsidRPr="00591CD8">
              <w:rPr>
                <w:rFonts w:cs="Roboto"/>
                <w:b w:val="0"/>
                <w:bCs/>
                <w:color w:val="000000"/>
              </w:rPr>
              <w:t>gjennombrøytes</w:t>
            </w:r>
            <w:proofErr w:type="spellEnd"/>
            <w:r w:rsidR="00811804" w:rsidRPr="00591CD8">
              <w:rPr>
                <w:rFonts w:cs="Roboto"/>
                <w:b w:val="0"/>
                <w:bCs/>
                <w:color w:val="000000"/>
              </w:rPr>
              <w:t xml:space="preserve"> ved normal brøyting og </w:t>
            </w:r>
            <w:proofErr w:type="spellStart"/>
            <w:r w:rsidR="00811804" w:rsidRPr="00591CD8">
              <w:rPr>
                <w:rFonts w:cs="Roboto"/>
                <w:b w:val="0"/>
                <w:bCs/>
                <w:color w:val="000000"/>
              </w:rPr>
              <w:t>utbrøytes</w:t>
            </w:r>
            <w:proofErr w:type="spellEnd"/>
            <w:r w:rsidR="00811804" w:rsidRPr="00591CD8">
              <w:rPr>
                <w:rFonts w:cs="Roboto"/>
                <w:b w:val="0"/>
                <w:bCs/>
                <w:color w:val="000000"/>
              </w:rPr>
              <w:t xml:space="preserve"> i forbindelse med oppussing av vegen etter snøfall. Gjelder også en stor plass/lomme langs </w:t>
            </w:r>
            <w:proofErr w:type="spellStart"/>
            <w:r w:rsidR="00811804" w:rsidRPr="00591CD8">
              <w:rPr>
                <w:rFonts w:cs="Roboto"/>
                <w:b w:val="0"/>
                <w:bCs/>
                <w:color w:val="000000"/>
              </w:rPr>
              <w:t>Skasen</w:t>
            </w:r>
            <w:proofErr w:type="spellEnd"/>
            <w:r w:rsidR="00811804" w:rsidRPr="00591CD8">
              <w:rPr>
                <w:rFonts w:cs="Roboto"/>
                <w:b w:val="0"/>
                <w:bCs/>
                <w:color w:val="000000"/>
              </w:rPr>
              <w:t xml:space="preserve"> S3D1 m5590.</w:t>
            </w:r>
          </w:p>
          <w:p w14:paraId="2CFF175A" w14:textId="77777777" w:rsidR="00811804" w:rsidRPr="00640EDA" w:rsidRDefault="00811804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63789A4" w14:textId="51814F08" w:rsidR="006E1187" w:rsidRDefault="006E1187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640EDA">
              <w:rPr>
                <w:rFonts w:cs="Roboto"/>
                <w:bCs/>
                <w:color w:val="000000"/>
              </w:rPr>
              <w:t>Tettbebygd</w:t>
            </w:r>
            <w:r w:rsidR="00640EDA" w:rsidRPr="00640EDA">
              <w:rPr>
                <w:rFonts w:cs="Roboto"/>
                <w:bCs/>
                <w:color w:val="000000"/>
              </w:rPr>
              <w:t>:</w:t>
            </w:r>
            <w:r w:rsidR="00811804" w:rsidRPr="003400B7">
              <w:rPr>
                <w:rFonts w:cs="Roboto"/>
                <w:color w:val="000000"/>
              </w:rPr>
              <w:t xml:space="preserve"> Kirkenær og Svullrya</w:t>
            </w:r>
          </w:p>
          <w:p w14:paraId="05391BDF" w14:textId="77777777" w:rsidR="00811804" w:rsidRPr="00640EDA" w:rsidRDefault="00811804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BA81BA4" w14:textId="6C647580" w:rsidR="006E1187" w:rsidRDefault="006E1187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640EDA">
              <w:rPr>
                <w:rFonts w:cs="Roboto"/>
                <w:bCs/>
                <w:color w:val="000000"/>
              </w:rPr>
              <w:t>Vegbredde</w:t>
            </w:r>
            <w:r w:rsidR="00640EDA" w:rsidRPr="00811804">
              <w:rPr>
                <w:rFonts w:cs="Roboto"/>
                <w:b w:val="0"/>
                <w:color w:val="000000"/>
              </w:rPr>
              <w:t>:</w:t>
            </w:r>
            <w:r w:rsidR="00811804" w:rsidRPr="00811804">
              <w:rPr>
                <w:rFonts w:cs="Roboto"/>
                <w:b w:val="0"/>
                <w:color w:val="000000"/>
              </w:rPr>
              <w:t xml:space="preserve"> 6,5-8 meter</w:t>
            </w:r>
          </w:p>
          <w:p w14:paraId="6280F35A" w14:textId="77777777" w:rsidR="00811804" w:rsidRPr="00640EDA" w:rsidRDefault="00811804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B392BDC" w14:textId="3A9CB033" w:rsidR="006E1187" w:rsidRDefault="006E1187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640EDA">
              <w:rPr>
                <w:rFonts w:cs="Roboto"/>
                <w:bCs/>
                <w:color w:val="000000"/>
              </w:rPr>
              <w:t>ÅDT og rushtid</w:t>
            </w:r>
            <w:r w:rsidR="00640EDA" w:rsidRPr="00640EDA">
              <w:rPr>
                <w:rFonts w:cs="Roboto"/>
                <w:bCs/>
                <w:color w:val="000000"/>
              </w:rPr>
              <w:t>:</w:t>
            </w:r>
            <w:r w:rsidR="00811804">
              <w:rPr>
                <w:rFonts w:cs="Roboto"/>
                <w:bCs/>
                <w:color w:val="000000"/>
              </w:rPr>
              <w:t xml:space="preserve"> </w:t>
            </w:r>
            <w:r w:rsidR="00811804" w:rsidRPr="00811804">
              <w:rPr>
                <w:rFonts w:cs="Roboto"/>
                <w:b w:val="0"/>
                <w:color w:val="000000"/>
              </w:rPr>
              <w:t>ÅDT 200-2490</w:t>
            </w:r>
          </w:p>
          <w:p w14:paraId="347B552D" w14:textId="77777777" w:rsidR="00811804" w:rsidRPr="00640EDA" w:rsidRDefault="00811804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F6B920D" w14:textId="03DED313" w:rsidR="006E1187" w:rsidRPr="00640EDA" w:rsidRDefault="006E1187" w:rsidP="002425A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640EDA">
              <w:rPr>
                <w:rFonts w:cs="Roboto"/>
                <w:bCs/>
                <w:color w:val="000000"/>
              </w:rPr>
              <w:t>Øvrige faktorer på roden</w:t>
            </w:r>
            <w:r w:rsidR="00640EDA" w:rsidRPr="00640EDA">
              <w:rPr>
                <w:rFonts w:cs="Roboto"/>
                <w:bCs/>
                <w:color w:val="000000"/>
              </w:rPr>
              <w:t>:</w:t>
            </w:r>
          </w:p>
          <w:p w14:paraId="0F2C2DD8" w14:textId="77777777" w:rsidR="00640EDA" w:rsidRPr="00FB6DEE" w:rsidRDefault="00640EDA" w:rsidP="00640EDA">
            <w:pPr>
              <w:pStyle w:val="Listeavsnitt"/>
              <w:numPr>
                <w:ilvl w:val="0"/>
                <w:numId w:val="8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3400B7">
              <w:rPr>
                <w:rFonts w:cs="Roboto"/>
                <w:color w:val="000000"/>
                <w:sz w:val="24"/>
                <w:szCs w:val="24"/>
              </w:rPr>
              <w:t xml:space="preserve">Kjøremønster. Stor andel tungtrafikk, må brøyte Rv2- x fv2040 først. </w:t>
            </w:r>
          </w:p>
          <w:p w14:paraId="2CE77104" w14:textId="77777777" w:rsidR="00640EDA" w:rsidRDefault="00640EDA" w:rsidP="00640EDA">
            <w:pPr>
              <w:pStyle w:val="Listeavsnitt"/>
              <w:numPr>
                <w:ilvl w:val="0"/>
                <w:numId w:val="8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>
              <w:rPr>
                <w:rFonts w:cs="Roboto"/>
                <w:color w:val="000000"/>
                <w:sz w:val="24"/>
                <w:szCs w:val="24"/>
              </w:rPr>
              <w:t xml:space="preserve">når </w:t>
            </w:r>
            <w:r w:rsidRPr="00FB6DEE">
              <w:rPr>
                <w:rFonts w:cs="Roboto"/>
                <w:color w:val="000000"/>
                <w:sz w:val="24"/>
                <w:szCs w:val="24"/>
              </w:rPr>
              <w:t xml:space="preserve">Rv saltes </w:t>
            </w:r>
            <w:r>
              <w:rPr>
                <w:rFonts w:cs="Roboto"/>
                <w:color w:val="000000"/>
                <w:sz w:val="24"/>
                <w:szCs w:val="24"/>
              </w:rPr>
              <w:t>kan dette</w:t>
            </w:r>
            <w:r w:rsidRPr="00FB6DEE">
              <w:rPr>
                <w:rFonts w:cs="Roboto"/>
                <w:color w:val="000000"/>
                <w:sz w:val="24"/>
                <w:szCs w:val="24"/>
              </w:rPr>
              <w:t xml:space="preserve"> kreve ekstra tiltak </w:t>
            </w:r>
            <w:r>
              <w:rPr>
                <w:rFonts w:cs="Roboto"/>
                <w:color w:val="000000"/>
                <w:sz w:val="24"/>
                <w:szCs w:val="24"/>
              </w:rPr>
              <w:t xml:space="preserve">på roden. </w:t>
            </w:r>
          </w:p>
          <w:p w14:paraId="281B264C" w14:textId="3498E84F" w:rsidR="00811804" w:rsidRDefault="00811804" w:rsidP="00640EDA">
            <w:pPr>
              <w:pStyle w:val="Listeavsnitt"/>
              <w:numPr>
                <w:ilvl w:val="0"/>
                <w:numId w:val="8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811804">
              <w:rPr>
                <w:rFonts w:cs="Roboto"/>
                <w:color w:val="000000"/>
                <w:sz w:val="24"/>
                <w:szCs w:val="24"/>
              </w:rPr>
              <w:t>Bratte bakker fra Kirkenær til Skasenden</w:t>
            </w:r>
          </w:p>
          <w:p w14:paraId="4C8B51CB" w14:textId="46D74805" w:rsidR="006E1187" w:rsidRPr="006E1187" w:rsidRDefault="006E1187" w:rsidP="006E11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  <w:tr w:rsidR="00463CDA" w:rsidRPr="009353DA" w14:paraId="52AF89C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A3D4B2C" w14:textId="77777777" w:rsidR="00463CDA" w:rsidRDefault="00463CD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61C41A51" w14:textId="7B488257" w:rsidR="00884AB3" w:rsidRPr="00884AB3" w:rsidRDefault="222431E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>Lastebil</w:t>
            </w:r>
            <w:r w:rsidR="4C4EEBF7" w:rsidRPr="3C1A3436">
              <w:rPr>
                <w:rFonts w:cs="Roboto"/>
                <w:b w:val="0"/>
                <w:color w:val="000000" w:themeColor="text1"/>
              </w:rPr>
              <w:t xml:space="preserve"> med vinterdriftsutstyr</w:t>
            </w:r>
            <w:r w:rsidR="00C16CB4">
              <w:rPr>
                <w:rFonts w:cs="Roboto"/>
                <w:b w:val="0"/>
                <w:color w:val="000000" w:themeColor="text1"/>
              </w:rPr>
              <w:t xml:space="preserve"> og kombispreder</w:t>
            </w:r>
            <w:r w:rsidR="00884AB3">
              <w:rPr>
                <w:rFonts w:cs="Roboto"/>
                <w:b w:val="0"/>
                <w:color w:val="000000"/>
              </w:rPr>
              <w:t xml:space="preserve"> iht. beskrivelse i prosess 18.76</w:t>
            </w:r>
            <w:r w:rsidR="00C16CB4">
              <w:rPr>
                <w:rFonts w:cs="Roboto"/>
                <w:b w:val="0"/>
                <w:color w:val="000000"/>
              </w:rPr>
              <w:t>1</w:t>
            </w:r>
            <w:r w:rsidR="00884AB3">
              <w:rPr>
                <w:rFonts w:cs="Roboto"/>
                <w:b w:val="0"/>
                <w:color w:val="000000"/>
              </w:rPr>
              <w:t xml:space="preserve"> og 18.7</w:t>
            </w:r>
            <w:r w:rsidR="00C75867">
              <w:rPr>
                <w:rFonts w:cs="Roboto"/>
                <w:b w:val="0"/>
                <w:color w:val="000000"/>
              </w:rPr>
              <w:t>6</w:t>
            </w:r>
            <w:r w:rsidR="000C7CC1">
              <w:rPr>
                <w:rFonts w:cs="Roboto"/>
                <w:b w:val="0"/>
                <w:color w:val="000000"/>
              </w:rPr>
              <w:t>11</w:t>
            </w:r>
          </w:p>
          <w:p w14:paraId="18C9768B" w14:textId="77777777" w:rsidR="00884AB3" w:rsidRDefault="00884AB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</w:p>
          <w:p w14:paraId="2C79AB5B" w14:textId="20668C04" w:rsidR="00463CDA" w:rsidRPr="00FB6DEE" w:rsidRDefault="29B6090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79F2A3DB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>eller tilsvarende.</w:t>
            </w:r>
            <w:r w:rsidR="6DF3821B" w:rsidRPr="3C1A3436">
              <w:rPr>
                <w:rFonts w:cs="Roboto"/>
                <w:b w:val="0"/>
                <w:color w:val="000000" w:themeColor="text1"/>
              </w:rPr>
              <w:t xml:space="preserve"> </w:t>
            </w:r>
            <w:r w:rsidR="13B2D1A7" w:rsidRPr="3C1A3436">
              <w:rPr>
                <w:rFonts w:cs="Roboto"/>
                <w:b w:val="0"/>
                <w:color w:val="000000" w:themeColor="text1"/>
              </w:rPr>
              <w:t xml:space="preserve">Bruksbredde snøplog </w:t>
            </w:r>
            <w:r w:rsidR="2B2DCB5F" w:rsidRPr="3C1A3436">
              <w:rPr>
                <w:rFonts w:cs="Roboto"/>
                <w:b w:val="0"/>
                <w:color w:val="000000" w:themeColor="text1"/>
              </w:rPr>
              <w:t>3,</w:t>
            </w:r>
            <w:r w:rsidR="570DDB2F" w:rsidRPr="3C1A3436">
              <w:rPr>
                <w:rFonts w:cs="Roboto"/>
                <w:b w:val="0"/>
                <w:color w:val="000000" w:themeColor="text1"/>
              </w:rPr>
              <w:t>5</w:t>
            </w:r>
            <w:r w:rsidR="13B2D1A7" w:rsidRPr="3C1A3436">
              <w:rPr>
                <w:rFonts w:cs="Roboto"/>
                <w:b w:val="0"/>
                <w:color w:val="000000" w:themeColor="text1"/>
              </w:rPr>
              <w:t xml:space="preserve"> meter.</w:t>
            </w:r>
          </w:p>
        </w:tc>
      </w:tr>
      <w:tr w:rsidR="00463CDA" w:rsidRPr="009353DA" w14:paraId="4DD52606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344F786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77D8A8EB" w14:textId="34F08B72" w:rsidR="00463CDA" w:rsidRPr="00AC39DE" w:rsidRDefault="00B1101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highlight w:val="lightGray"/>
              </w:rPr>
            </w:pPr>
            <w:r w:rsidRPr="0079296B">
              <w:rPr>
                <w:rFonts w:cs="Roboto"/>
                <w:b w:val="0"/>
                <w:i/>
                <w:iCs/>
                <w:color w:val="000000"/>
              </w:rPr>
              <w:t xml:space="preserve">Må fylles inn </w:t>
            </w:r>
          </w:p>
        </w:tc>
      </w:tr>
      <w:tr w:rsidR="00463CDA" w:rsidRPr="009353DA" w14:paraId="3711501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5208854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4C1AB151" w14:textId="244F3CE4" w:rsidR="00463CDA" w:rsidRPr="00AC39DE" w:rsidRDefault="00AC39DE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AC39DE">
              <w:rPr>
                <w:rFonts w:cs="Roboto"/>
                <w:b w:val="0"/>
              </w:rPr>
              <w:t xml:space="preserve">Kirkenær </w:t>
            </w:r>
            <w:r w:rsidR="006F35E9">
              <w:rPr>
                <w:rFonts w:cs="Roboto"/>
                <w:b w:val="0"/>
              </w:rPr>
              <w:t xml:space="preserve">1km </w:t>
            </w:r>
            <w:r w:rsidRPr="00AC39DE">
              <w:rPr>
                <w:rFonts w:cs="Roboto"/>
                <w:b w:val="0"/>
              </w:rPr>
              <w:t>og Svullrya</w:t>
            </w:r>
            <w:r w:rsidR="006F35E9">
              <w:rPr>
                <w:rFonts w:cs="Roboto"/>
                <w:b w:val="0"/>
              </w:rPr>
              <w:t xml:space="preserve"> 1km</w:t>
            </w:r>
          </w:p>
        </w:tc>
      </w:tr>
      <w:tr w:rsidR="00463CDA" w:rsidRPr="009353DA" w14:paraId="7DD5D2A3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E3B1A4A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2C6C53BD" w14:textId="77777777" w:rsidR="00463CDA" w:rsidRPr="009353DA" w:rsidRDefault="00463CDA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59D4EAFE" w14:textId="25CC4DA2" w:rsidR="00463CDA" w:rsidRPr="00A87446" w:rsidRDefault="00A475C6" w:rsidP="00A475C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>
              <w:rPr>
                <w:rFonts w:cs="Roboto"/>
                <w:b w:val="0"/>
                <w:color w:val="000000"/>
                <w:sz w:val="22"/>
                <w:szCs w:val="22"/>
              </w:rPr>
              <w:t>Friksjon:</w:t>
            </w:r>
            <w:r w:rsidR="0027613F" w:rsidRPr="00A87446">
              <w:rPr>
                <w:rFonts w:cs="Roboto"/>
                <w:b w:val="0"/>
                <w:color w:val="000000"/>
                <w:sz w:val="22"/>
                <w:szCs w:val="22"/>
              </w:rPr>
              <w:t xml:space="preserve"> </w:t>
            </w:r>
            <w:r>
              <w:rPr>
                <w:rFonts w:cs="Roboto"/>
                <w:b w:val="0"/>
                <w:color w:val="000000"/>
                <w:sz w:val="22"/>
                <w:szCs w:val="22"/>
              </w:rPr>
              <w:t>må</w:t>
            </w:r>
            <w:r w:rsidR="0027613F" w:rsidRPr="00A87446">
              <w:rPr>
                <w:rFonts w:cs="Roboto"/>
                <w:b w:val="0"/>
                <w:color w:val="000000"/>
                <w:sz w:val="22"/>
                <w:szCs w:val="22"/>
              </w:rPr>
              <w:t xml:space="preserve"> ha ekstra </w:t>
            </w:r>
            <w:r>
              <w:rPr>
                <w:rFonts w:cs="Roboto"/>
                <w:b w:val="0"/>
                <w:color w:val="000000"/>
                <w:sz w:val="22"/>
                <w:szCs w:val="22"/>
              </w:rPr>
              <w:t>god kontroll på friksjon</w:t>
            </w:r>
            <w:r w:rsidR="0027613F" w:rsidRPr="00A87446">
              <w:rPr>
                <w:rFonts w:cs="Roboto"/>
                <w:b w:val="0"/>
                <w:color w:val="000000"/>
                <w:sz w:val="22"/>
                <w:szCs w:val="22"/>
              </w:rPr>
              <w:t xml:space="preserve"> fra Rv2 til Skasenden</w:t>
            </w:r>
            <w:r w:rsidR="006F35E9" w:rsidRPr="00A87446">
              <w:rPr>
                <w:rFonts w:cs="Roboto"/>
                <w:b w:val="0"/>
                <w:color w:val="000000"/>
                <w:sz w:val="22"/>
                <w:szCs w:val="22"/>
              </w:rPr>
              <w:t xml:space="preserve"> </w:t>
            </w:r>
            <w:r w:rsidR="00A87446">
              <w:rPr>
                <w:rFonts w:cs="Roboto"/>
                <w:b w:val="0"/>
                <w:bCs/>
                <w:color w:val="000000"/>
                <w:sz w:val="22"/>
                <w:szCs w:val="22"/>
              </w:rPr>
              <w:t xml:space="preserve">Fv201 </w:t>
            </w:r>
            <w:r w:rsidR="006F35E9" w:rsidRPr="00A87446">
              <w:rPr>
                <w:rFonts w:cs="Roboto"/>
                <w:b w:val="0"/>
                <w:color w:val="000000"/>
                <w:sz w:val="22"/>
                <w:szCs w:val="22"/>
              </w:rPr>
              <w:t>S3D1 m</w:t>
            </w:r>
            <w:r w:rsidR="00743CD4" w:rsidRPr="00A87446">
              <w:rPr>
                <w:rFonts w:cs="Roboto"/>
                <w:b w:val="0"/>
                <w:color w:val="000000"/>
                <w:sz w:val="22"/>
                <w:szCs w:val="22"/>
              </w:rPr>
              <w:t>850</w:t>
            </w:r>
          </w:p>
          <w:p w14:paraId="3387DA7E" w14:textId="77777777" w:rsidR="00463CDA" w:rsidRPr="00A01209" w:rsidRDefault="00463CDA" w:rsidP="00A475C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2"/>
                <w:szCs w:val="22"/>
              </w:rPr>
            </w:pPr>
          </w:p>
        </w:tc>
      </w:tr>
      <w:tr w:rsidR="00463CDA" w:rsidRPr="009353DA" w14:paraId="7E197E69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EFEA045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59571DA7" w14:textId="304B3F0B" w:rsidR="00463CDA" w:rsidRPr="009353DA" w:rsidRDefault="00323C2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463CDA" w:rsidRPr="009353DA" w14:paraId="4D6E2395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3136DD1" w14:textId="77777777" w:rsidR="00463CDA" w:rsidRPr="009353DA" w:rsidRDefault="00463CDA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lastRenderedPageBreak/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0B68C585" w14:textId="48A46184" w:rsidR="00463CDA" w:rsidRPr="009353DA" w:rsidRDefault="00E2035E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463CDA" w:rsidRPr="009353DA" w14:paraId="52DD8EB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557E1AD" w14:textId="77777777" w:rsidR="00463CDA" w:rsidRPr="009353DA" w:rsidRDefault="00463CDA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1C9CFA78" w14:textId="6E5931D1" w:rsidR="00FD4346" w:rsidRPr="00FD4346" w:rsidRDefault="00463CDA" w:rsidP="00FD4346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FD4346">
              <w:rPr>
                <w:b/>
                <w:bCs/>
                <w:sz w:val="24"/>
                <w:szCs w:val="24"/>
              </w:rPr>
              <w:t>Beskrivelse av utførelse</w:t>
            </w:r>
          </w:p>
          <w:p w14:paraId="34D03868" w14:textId="36D175B2" w:rsidR="00463CDA" w:rsidRPr="00FD4346" w:rsidRDefault="00A04926" w:rsidP="00FD4346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FD4346">
              <w:rPr>
                <w:sz w:val="24"/>
                <w:szCs w:val="24"/>
              </w:rPr>
              <w:t>Det må tilstrebes å ikke kaste snø inn på GS-areal</w:t>
            </w:r>
          </w:p>
          <w:p w14:paraId="6DEDA4EF" w14:textId="77777777" w:rsidR="00743CD4" w:rsidRPr="00FD4346" w:rsidRDefault="00463CDA" w:rsidP="00FD4346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FD4346">
              <w:rPr>
                <w:b/>
                <w:bCs/>
                <w:sz w:val="24"/>
                <w:szCs w:val="24"/>
              </w:rPr>
              <w:t>Rydding av kryss- ansvarsdeling</w:t>
            </w:r>
            <w:r w:rsidR="00AA223D" w:rsidRPr="00FD4346">
              <w:rPr>
                <w:b/>
                <w:bCs/>
                <w:sz w:val="24"/>
                <w:szCs w:val="24"/>
              </w:rPr>
              <w:t xml:space="preserve">. </w:t>
            </w:r>
          </w:p>
          <w:p w14:paraId="2E6EDE96" w14:textId="77777777" w:rsidR="009A79B1" w:rsidRDefault="00BA1856" w:rsidP="00FD4346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Roden har ansvar for: </w:t>
            </w:r>
          </w:p>
          <w:p w14:paraId="166420FE" w14:textId="4C17218C" w:rsidR="00BA1856" w:rsidRPr="009A79B1" w:rsidRDefault="00BA1856" w:rsidP="009A79B1">
            <w:pPr>
              <w:pStyle w:val="Listeavsnitt"/>
              <w:numPr>
                <w:ilvl w:val="0"/>
                <w:numId w:val="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9A79B1">
              <w:rPr>
                <w:sz w:val="24"/>
                <w:szCs w:val="24"/>
              </w:rPr>
              <w:t>k</w:t>
            </w:r>
            <w:r w:rsidR="00743CD4" w:rsidRPr="009A79B1">
              <w:rPr>
                <w:sz w:val="24"/>
                <w:szCs w:val="24"/>
              </w:rPr>
              <w:t xml:space="preserve">ryss </w:t>
            </w:r>
            <w:r w:rsidR="00D850B0" w:rsidRPr="009A79B1">
              <w:rPr>
                <w:rFonts w:cs="Roboto"/>
                <w:color w:val="000000"/>
                <w:sz w:val="24"/>
                <w:szCs w:val="24"/>
              </w:rPr>
              <w:t xml:space="preserve">Rv2/Fv201, </w:t>
            </w:r>
            <w:r w:rsidR="00D61BAD" w:rsidRPr="009A79B1">
              <w:rPr>
                <w:rFonts w:cs="Roboto"/>
                <w:color w:val="000000"/>
                <w:sz w:val="24"/>
                <w:szCs w:val="24"/>
              </w:rPr>
              <w:t>Fv201/Fv1868</w:t>
            </w:r>
            <w:r w:rsidRPr="009A79B1">
              <w:rPr>
                <w:rFonts w:cs="Roboto"/>
                <w:color w:val="000000"/>
                <w:sz w:val="24"/>
                <w:szCs w:val="24"/>
              </w:rPr>
              <w:t>.</w:t>
            </w:r>
            <w:r w:rsidR="00482CE5" w:rsidRPr="009A79B1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</w:p>
          <w:p w14:paraId="511522EF" w14:textId="77777777" w:rsidR="00BA1856" w:rsidRPr="009A79B1" w:rsidRDefault="00BA1856" w:rsidP="009A79B1">
            <w:pPr>
              <w:pStyle w:val="Listeavsnitt"/>
              <w:numPr>
                <w:ilvl w:val="0"/>
                <w:numId w:val="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9A79B1">
              <w:rPr>
                <w:rFonts w:cs="Roboto"/>
                <w:color w:val="000000"/>
                <w:sz w:val="24"/>
                <w:szCs w:val="24"/>
              </w:rPr>
              <w:t>R</w:t>
            </w:r>
            <w:r w:rsidR="00482CE5" w:rsidRPr="009A79B1">
              <w:rPr>
                <w:rFonts w:cs="Roboto"/>
                <w:color w:val="000000"/>
                <w:sz w:val="24"/>
                <w:szCs w:val="24"/>
              </w:rPr>
              <w:t xml:space="preserve">asteplass </w:t>
            </w:r>
            <w:proofErr w:type="spellStart"/>
            <w:r w:rsidR="00482CE5" w:rsidRPr="009A79B1">
              <w:rPr>
                <w:rFonts w:cs="Roboto"/>
                <w:color w:val="000000"/>
                <w:sz w:val="24"/>
                <w:szCs w:val="24"/>
              </w:rPr>
              <w:t>Røgden</w:t>
            </w:r>
            <w:proofErr w:type="spellEnd"/>
            <w:r w:rsidR="00482CE5" w:rsidRPr="009A79B1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  <w:r w:rsidR="00450C4B" w:rsidRPr="009A79B1">
              <w:rPr>
                <w:rFonts w:cs="Roboto"/>
                <w:color w:val="000000"/>
                <w:sz w:val="24"/>
                <w:szCs w:val="24"/>
              </w:rPr>
              <w:t>S</w:t>
            </w:r>
            <w:r w:rsidR="00C50064" w:rsidRPr="009A79B1">
              <w:rPr>
                <w:rFonts w:cs="Roboto"/>
                <w:color w:val="000000"/>
                <w:sz w:val="24"/>
                <w:szCs w:val="24"/>
              </w:rPr>
              <w:t>5</w:t>
            </w:r>
            <w:r w:rsidR="00450C4B" w:rsidRPr="009A79B1">
              <w:rPr>
                <w:rFonts w:cs="Roboto"/>
                <w:color w:val="000000"/>
                <w:sz w:val="24"/>
                <w:szCs w:val="24"/>
              </w:rPr>
              <w:t>D1 m477</w:t>
            </w:r>
            <w:r w:rsidR="00C50064" w:rsidRPr="009A79B1">
              <w:rPr>
                <w:rFonts w:cs="Roboto"/>
                <w:color w:val="000000"/>
                <w:sz w:val="24"/>
                <w:szCs w:val="24"/>
              </w:rPr>
              <w:t>0</w:t>
            </w:r>
            <w:r w:rsidR="00482CE5" w:rsidRPr="009A79B1">
              <w:rPr>
                <w:rFonts w:cs="Roboto"/>
                <w:color w:val="000000"/>
                <w:sz w:val="24"/>
                <w:szCs w:val="24"/>
              </w:rPr>
              <w:t xml:space="preserve">, </w:t>
            </w:r>
          </w:p>
          <w:p w14:paraId="550CD6CF" w14:textId="576E37AB" w:rsidR="00743CD4" w:rsidRPr="009A79B1" w:rsidRDefault="00BA1856" w:rsidP="009A79B1">
            <w:pPr>
              <w:pStyle w:val="Listeavsnitt"/>
              <w:numPr>
                <w:ilvl w:val="0"/>
                <w:numId w:val="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9A79B1">
              <w:rPr>
                <w:rFonts w:cs="Roboto"/>
                <w:color w:val="000000"/>
                <w:sz w:val="24"/>
                <w:szCs w:val="24"/>
              </w:rPr>
              <w:t>P</w:t>
            </w:r>
            <w:r w:rsidR="00482CE5" w:rsidRPr="009A79B1">
              <w:rPr>
                <w:rFonts w:cs="Roboto"/>
                <w:color w:val="000000"/>
                <w:sz w:val="24"/>
                <w:szCs w:val="24"/>
              </w:rPr>
              <w:t>lass ved Rantala</w:t>
            </w:r>
            <w:r w:rsidR="00D61BAD" w:rsidRPr="009A79B1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  <w:r w:rsidR="00C50064" w:rsidRPr="009A79B1">
              <w:rPr>
                <w:rFonts w:cs="Roboto"/>
                <w:color w:val="000000"/>
                <w:sz w:val="24"/>
                <w:szCs w:val="24"/>
              </w:rPr>
              <w:t>S5D1 m82</w:t>
            </w:r>
            <w:r w:rsidR="00D850B0" w:rsidRPr="009A79B1">
              <w:rPr>
                <w:rFonts w:cs="Roboto"/>
                <w:color w:val="000000"/>
                <w:sz w:val="24"/>
                <w:szCs w:val="24"/>
              </w:rPr>
              <w:t xml:space="preserve">30 </w:t>
            </w:r>
            <w:r w:rsidR="009732B5" w:rsidRPr="009A79B1">
              <w:rPr>
                <w:rFonts w:cs="Roboto"/>
                <w:color w:val="000000"/>
                <w:sz w:val="24"/>
                <w:szCs w:val="24"/>
              </w:rPr>
              <w:t xml:space="preserve">og snuplass Riksgrensen </w:t>
            </w:r>
            <w:r w:rsidR="00D61BAD" w:rsidRPr="009A79B1">
              <w:rPr>
                <w:rFonts w:cs="Roboto"/>
                <w:color w:val="000000"/>
                <w:sz w:val="24"/>
                <w:szCs w:val="24"/>
              </w:rPr>
              <w:t>ryddes av denne rode</w:t>
            </w:r>
          </w:p>
          <w:p w14:paraId="624AF526" w14:textId="10537CF6" w:rsidR="00AA223D" w:rsidRPr="00FD4346" w:rsidRDefault="00AA223D" w:rsidP="00FD4346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FD4346">
              <w:rPr>
                <w:sz w:val="24"/>
                <w:szCs w:val="24"/>
              </w:rPr>
              <w:t>Vegobjekter</w:t>
            </w:r>
            <w:r w:rsidRPr="00FD4346">
              <w:rPr>
                <w:rFonts w:cs="Roboto"/>
                <w:color w:val="000000"/>
                <w:sz w:val="24"/>
                <w:szCs w:val="24"/>
              </w:rPr>
              <w:t xml:space="preserve"> håndteres av grunnbemanningen</w:t>
            </w:r>
          </w:p>
          <w:p w14:paraId="3310AB86" w14:textId="70ABB075" w:rsidR="00463CDA" w:rsidRPr="00FD4346" w:rsidRDefault="00463CDA" w:rsidP="00AA223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  <w:p w14:paraId="2A2C8059" w14:textId="18F96F26" w:rsidR="006A3B54" w:rsidRPr="00FD4346" w:rsidRDefault="006A3B54" w:rsidP="00FD4346">
            <w:pPr>
              <w:pStyle w:val="Listeavsnitt"/>
              <w:numPr>
                <w:ilvl w:val="0"/>
                <w:numId w:val="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FD4346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4951212E" w14:textId="4872C3B8" w:rsidR="009A79B1" w:rsidRDefault="006A3B54" w:rsidP="00E2035E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FD4346">
              <w:rPr>
                <w:sz w:val="24"/>
                <w:szCs w:val="24"/>
              </w:rPr>
              <w:t>Stor andel tungtrafikk, må brøyte</w:t>
            </w:r>
            <w:r w:rsidR="00FD4346" w:rsidRPr="00FD4346">
              <w:rPr>
                <w:sz w:val="24"/>
                <w:szCs w:val="24"/>
              </w:rPr>
              <w:t xml:space="preserve"> </w:t>
            </w:r>
            <w:r w:rsidRPr="00FD4346">
              <w:rPr>
                <w:sz w:val="24"/>
                <w:szCs w:val="24"/>
              </w:rPr>
              <w:t xml:space="preserve">Rv2- </w:t>
            </w:r>
            <w:r w:rsidR="009F7990" w:rsidRPr="00FD4346">
              <w:rPr>
                <w:sz w:val="24"/>
                <w:szCs w:val="24"/>
              </w:rPr>
              <w:t>kryss</w:t>
            </w:r>
            <w:r w:rsidRPr="00FD4346">
              <w:rPr>
                <w:sz w:val="24"/>
                <w:szCs w:val="24"/>
              </w:rPr>
              <w:t xml:space="preserve"> fv2040 først</w:t>
            </w:r>
            <w:r w:rsidR="009A79B1">
              <w:rPr>
                <w:sz w:val="24"/>
                <w:szCs w:val="24"/>
              </w:rPr>
              <w:t>.</w:t>
            </w:r>
          </w:p>
          <w:p w14:paraId="3F190767" w14:textId="131C8CC5" w:rsidR="006A3B54" w:rsidRPr="00FD4346" w:rsidRDefault="006A3B54" w:rsidP="00E2035E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FD4346">
              <w:rPr>
                <w:sz w:val="24"/>
                <w:szCs w:val="24"/>
              </w:rPr>
              <w:t xml:space="preserve"> </w:t>
            </w:r>
          </w:p>
          <w:p w14:paraId="0998CD70" w14:textId="3B958F9D" w:rsidR="006A3B54" w:rsidRPr="00FD4346" w:rsidRDefault="006A3B54" w:rsidP="006A3B5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D4346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FD4346">
              <w:rPr>
                <w:rFonts w:cs="Roboto"/>
                <w:b w:val="0"/>
                <w:color w:val="000000"/>
              </w:rPr>
              <w:t xml:space="preserve"> </w:t>
            </w:r>
          </w:p>
          <w:p w14:paraId="219100EF" w14:textId="77777777" w:rsidR="00463CDA" w:rsidRPr="00FD4346" w:rsidRDefault="00463CDA" w:rsidP="006A3B54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14:paraId="373EAD2E" w14:textId="77777777" w:rsidR="00165A11" w:rsidRDefault="00165A11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19DDDD79" w14:textId="77777777" w:rsidR="00165A11" w:rsidRDefault="00165A11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08868BC2" w14:textId="77777777" w:rsidR="00BD5E64" w:rsidRDefault="00BD5E64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09BEB038" w14:textId="14EC6CC0" w:rsidR="004647E0" w:rsidRPr="005821D3" w:rsidRDefault="00165A11" w:rsidP="005821D3">
      <w:pPr>
        <w:pStyle w:val="Overskrift3"/>
      </w:pPr>
      <w:bookmarkStart w:id="14" w:name="_Toc233630041"/>
      <w:r>
        <w:lastRenderedPageBreak/>
        <w:t xml:space="preserve">Rode </w:t>
      </w:r>
      <w:r w:rsidR="000210AC">
        <w:t>8</w:t>
      </w:r>
      <w:r w:rsidRPr="00851950">
        <w:tab/>
      </w:r>
      <w:r w:rsidR="000C350E" w:rsidRPr="005821D3">
        <w:t>Fall</w:t>
      </w:r>
      <w:bookmarkEnd w:id="14"/>
    </w:p>
    <w:p w14:paraId="77610590" w14:textId="52DC519B" w:rsidR="00165A11" w:rsidRDefault="005821D3" w:rsidP="00A0674E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  <w:r w:rsidRPr="005821D3">
        <w:rPr>
          <w:rFonts w:ascii="Times New Roman" w:eastAsia="Times New Roman" w:hAnsi="Times New Roman" w:cs="Times New Roman"/>
          <w:noProof/>
          <w:sz w:val="24"/>
          <w:szCs w:val="24"/>
          <w:lang w:eastAsia="nb-NO"/>
        </w:rPr>
        <w:drawing>
          <wp:inline distT="0" distB="0" distL="0" distR="0" wp14:anchorId="5376AE25" wp14:editId="64989C48">
            <wp:extent cx="5760085" cy="4565015"/>
            <wp:effectExtent l="19050" t="19050" r="12065" b="26035"/>
            <wp:docPr id="132974035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74035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650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49D9CE" w14:textId="77777777" w:rsidR="00A0674E" w:rsidRPr="00A0674E" w:rsidRDefault="00A0674E" w:rsidP="00A0674E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165A11" w:rsidRPr="009353DA" w14:paraId="5071EADA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01F4FDC" w14:textId="3C889039" w:rsidR="00BF419C" w:rsidRPr="00E60234" w:rsidRDefault="00165A1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2C479027" w14:textId="032B9EBF" w:rsidR="006250A1" w:rsidRPr="009353DA" w:rsidRDefault="00BF419C" w:rsidP="005C1EF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54</w:t>
            </w:r>
            <w:r w:rsidR="005C72CA">
              <w:rPr>
                <w:rFonts w:cs="Roboto"/>
                <w:b w:val="0"/>
                <w:color w:val="000000"/>
              </w:rPr>
              <w:t xml:space="preserve"> km</w:t>
            </w:r>
          </w:p>
        </w:tc>
      </w:tr>
      <w:tr w:rsidR="00165A11" w:rsidRPr="009353DA" w14:paraId="3E8206FC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D4BA05C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1953CA3B" w14:textId="73BDFD4A" w:rsidR="00165A11" w:rsidRPr="009353DA" w:rsidRDefault="00165A1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A6B24">
              <w:rPr>
                <w:rFonts w:ascii="Roboto" w:hAnsi="Roboto" w:cs="Roboto"/>
                <w:b w:val="0"/>
                <w:color w:val="000000"/>
              </w:rPr>
              <w:t>DkE</w:t>
            </w:r>
          </w:p>
        </w:tc>
      </w:tr>
      <w:tr w:rsidR="00165A11" w:rsidRPr="009353DA" w14:paraId="6842B0C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C4E86C5" w14:textId="4CDD4B38" w:rsidR="00165A11" w:rsidRPr="00AA6B24" w:rsidRDefault="00165A11" w:rsidP="00AA6B24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40005827" w14:textId="1BF10DB4" w:rsidR="00165A11" w:rsidRPr="009353DA" w:rsidRDefault="004647E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A6B24">
              <w:rPr>
                <w:rFonts w:cs="Roboto"/>
                <w:b w:val="0"/>
                <w:color w:val="000000"/>
              </w:rPr>
              <w:t>4 timer</w:t>
            </w:r>
          </w:p>
        </w:tc>
      </w:tr>
      <w:tr w:rsidR="00165A11" w:rsidRPr="009353DA" w14:paraId="54C64FE3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18394C2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0FEEBC9B" w14:textId="3DD25B37" w:rsidR="00165A11" w:rsidRPr="009353DA" w:rsidRDefault="004647E0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A6B24">
              <w:rPr>
                <w:rFonts w:cs="Roboto"/>
                <w:b w:val="0"/>
                <w:color w:val="000000"/>
              </w:rPr>
              <w:t>6 timer</w:t>
            </w:r>
          </w:p>
        </w:tc>
      </w:tr>
      <w:tr w:rsidR="00165A11" w:rsidRPr="009353DA" w14:paraId="34CCD058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6F39F8A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5B3C566F" w14:textId="23193F7D" w:rsidR="00165A11" w:rsidRPr="00AA6B24" w:rsidRDefault="005C1EF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5C1EFF">
              <w:rPr>
                <w:rFonts w:cs="Roboto"/>
                <w:b w:val="0"/>
                <w:color w:val="000000"/>
              </w:rPr>
              <w:t xml:space="preserve">Ingen. </w:t>
            </w:r>
          </w:p>
        </w:tc>
      </w:tr>
      <w:tr w:rsidR="00165A11" w:rsidRPr="009353DA" w14:paraId="7C26D04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06188A7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00E572C2" w14:textId="47022C52" w:rsidR="006E1187" w:rsidRPr="001B3C87" w:rsidRDefault="006E118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Kjøremønster</w:t>
            </w:r>
            <w:r w:rsidR="001B3C87">
              <w:rPr>
                <w:rFonts w:cs="Roboto"/>
                <w:bCs/>
                <w:color w:val="000000"/>
              </w:rPr>
              <w:t xml:space="preserve">: </w:t>
            </w:r>
            <w:r w:rsidR="001B3C87">
              <w:rPr>
                <w:rFonts w:cs="Roboto"/>
                <w:b w:val="0"/>
                <w:color w:val="000000"/>
              </w:rPr>
              <w:t>Gjennomkjøring, l</w:t>
            </w:r>
            <w:r w:rsidR="001B3C87" w:rsidRPr="00F60676">
              <w:rPr>
                <w:rFonts w:cs="Roboto"/>
                <w:b w:val="0"/>
                <w:color w:val="000000"/>
              </w:rPr>
              <w:t>ang rode med til dels dårlig vegstandard. Kan være krevende å overholde syklustider</w:t>
            </w:r>
          </w:p>
          <w:p w14:paraId="6DF9A226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D703040" w14:textId="6C27CF33" w:rsidR="006E1187" w:rsidRPr="00A0544F" w:rsidRDefault="006E118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Kryss, busslommer og vegobjekter</w:t>
            </w:r>
            <w:r w:rsidR="00345459">
              <w:rPr>
                <w:rFonts w:cs="Roboto"/>
                <w:bCs/>
                <w:color w:val="000000"/>
              </w:rPr>
              <w:t>:</w:t>
            </w:r>
          </w:p>
          <w:p w14:paraId="3890B510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3F7F4CC" w14:textId="17DF4A08" w:rsidR="006E1187" w:rsidRPr="00A0544F" w:rsidRDefault="006E118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Tettbebygd</w:t>
            </w:r>
            <w:r w:rsidR="00345459">
              <w:rPr>
                <w:rFonts w:cs="Roboto"/>
                <w:bCs/>
                <w:color w:val="000000"/>
              </w:rPr>
              <w:t>:</w:t>
            </w:r>
            <w:r w:rsidR="00345459" w:rsidRPr="00345459">
              <w:rPr>
                <w:rFonts w:cs="Roboto"/>
                <w:b w:val="0"/>
                <w:color w:val="000000"/>
              </w:rPr>
              <w:t xml:space="preserve"> Nei</w:t>
            </w:r>
          </w:p>
          <w:p w14:paraId="79AE21DA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A770A8D" w14:textId="5931F937" w:rsidR="006E1187" w:rsidRPr="00A0544F" w:rsidRDefault="006E118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lastRenderedPageBreak/>
              <w:t>Vegbredde</w:t>
            </w:r>
            <w:r w:rsidR="001B3C87">
              <w:rPr>
                <w:rFonts w:cs="Roboto"/>
                <w:bCs/>
                <w:color w:val="000000"/>
              </w:rPr>
              <w:t xml:space="preserve">: </w:t>
            </w:r>
            <w:r w:rsidR="001B3C87" w:rsidRPr="00F60676">
              <w:rPr>
                <w:rFonts w:cs="Roboto"/>
                <w:b w:val="0"/>
                <w:color w:val="000000"/>
              </w:rPr>
              <w:t>5-</w:t>
            </w:r>
            <w:r w:rsidR="001B3C87">
              <w:rPr>
                <w:rFonts w:cs="Roboto"/>
                <w:b w:val="0"/>
                <w:color w:val="000000"/>
              </w:rPr>
              <w:t xml:space="preserve"> </w:t>
            </w:r>
            <w:r w:rsidR="001B3C87" w:rsidRPr="00F60676">
              <w:rPr>
                <w:rFonts w:cs="Roboto"/>
                <w:b w:val="0"/>
                <w:color w:val="000000"/>
              </w:rPr>
              <w:t>6,5 meter</w:t>
            </w:r>
          </w:p>
          <w:p w14:paraId="761F25C5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3DCB842" w14:textId="64128928" w:rsidR="006E1187" w:rsidRPr="00BE2388" w:rsidRDefault="006E118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ÅDT og rushtid</w:t>
            </w:r>
            <w:r w:rsidR="001B3C87">
              <w:rPr>
                <w:rFonts w:cs="Roboto"/>
                <w:bCs/>
                <w:color w:val="000000"/>
              </w:rPr>
              <w:t xml:space="preserve">: </w:t>
            </w:r>
            <w:r w:rsidR="001B3C87" w:rsidRPr="00F60676">
              <w:rPr>
                <w:rFonts w:ascii="Roboto" w:hAnsi="Roboto" w:cs="Roboto"/>
                <w:b w:val="0"/>
                <w:color w:val="000000"/>
              </w:rPr>
              <w:t>Å</w:t>
            </w:r>
            <w:r w:rsidR="001B3C87">
              <w:rPr>
                <w:rFonts w:ascii="Roboto" w:hAnsi="Roboto" w:cs="Roboto"/>
                <w:b w:val="0"/>
                <w:color w:val="000000"/>
              </w:rPr>
              <w:t>DT: 60-200</w:t>
            </w:r>
          </w:p>
          <w:p w14:paraId="21B24ECB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AC8D4D3" w14:textId="77777777" w:rsidR="006E1187" w:rsidRPr="00A0544F" w:rsidRDefault="006E118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Øvrige faktorer på roden</w:t>
            </w:r>
          </w:p>
          <w:p w14:paraId="23CFD4DC" w14:textId="1D59DE8E" w:rsidR="006E1187" w:rsidRPr="00F60676" w:rsidRDefault="001B3C87" w:rsidP="006176C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60676">
              <w:rPr>
                <w:rFonts w:cs="Roboto"/>
                <w:b w:val="0"/>
                <w:color w:val="000000"/>
              </w:rPr>
              <w:t>Generelt m</w:t>
            </w:r>
            <w:r w:rsidR="00BE2388">
              <w:rPr>
                <w:rFonts w:cs="Roboto"/>
                <w:b w:val="0"/>
                <w:color w:val="000000"/>
              </w:rPr>
              <w:t>est</w:t>
            </w:r>
            <w:r w:rsidRPr="00F60676">
              <w:rPr>
                <w:rFonts w:cs="Roboto"/>
                <w:b w:val="0"/>
                <w:color w:val="000000"/>
              </w:rPr>
              <w:t xml:space="preserve"> snø</w:t>
            </w:r>
            <w:r w:rsidR="00BE2388">
              <w:rPr>
                <w:rFonts w:cs="Roboto"/>
                <w:b w:val="0"/>
                <w:color w:val="000000"/>
              </w:rPr>
              <w:t xml:space="preserve"> langs</w:t>
            </w:r>
            <w:r w:rsidRPr="00F60676">
              <w:rPr>
                <w:rFonts w:cs="Roboto"/>
                <w:b w:val="0"/>
                <w:color w:val="000000"/>
              </w:rPr>
              <w:t xml:space="preserve"> fv</w:t>
            </w:r>
            <w:r w:rsidR="006176C3">
              <w:rPr>
                <w:rFonts w:cs="Roboto"/>
                <w:b w:val="0"/>
                <w:color w:val="000000"/>
              </w:rPr>
              <w:t>.</w:t>
            </w:r>
            <w:r w:rsidRPr="00F60676">
              <w:rPr>
                <w:rFonts w:cs="Roboto"/>
                <w:b w:val="0"/>
                <w:color w:val="000000"/>
              </w:rPr>
              <w:t>1869 mellom fv</w:t>
            </w:r>
            <w:r w:rsidR="006176C3">
              <w:rPr>
                <w:rFonts w:cs="Roboto"/>
                <w:b w:val="0"/>
                <w:color w:val="000000"/>
              </w:rPr>
              <w:t>.</w:t>
            </w:r>
            <w:r w:rsidRPr="00F60676">
              <w:rPr>
                <w:rFonts w:cs="Roboto"/>
                <w:b w:val="0"/>
                <w:color w:val="000000"/>
              </w:rPr>
              <w:t>2072 og fv</w:t>
            </w:r>
            <w:r w:rsidR="006176C3">
              <w:rPr>
                <w:rFonts w:cs="Roboto"/>
                <w:b w:val="0"/>
                <w:color w:val="000000"/>
              </w:rPr>
              <w:t>.</w:t>
            </w:r>
            <w:r w:rsidRPr="00F60676">
              <w:rPr>
                <w:rFonts w:cs="Roboto"/>
                <w:b w:val="0"/>
                <w:color w:val="000000"/>
              </w:rPr>
              <w:t>2090 enn på resten av rod</w:t>
            </w:r>
            <w:r>
              <w:rPr>
                <w:rFonts w:cs="Roboto"/>
                <w:b w:val="0"/>
                <w:color w:val="000000"/>
              </w:rPr>
              <w:t>en</w:t>
            </w:r>
            <w:r w:rsidRPr="00F60676">
              <w:rPr>
                <w:rFonts w:cs="Roboto"/>
                <w:b w:val="0"/>
                <w:color w:val="000000"/>
              </w:rPr>
              <w:t>.</w:t>
            </w:r>
          </w:p>
          <w:p w14:paraId="7072B8C2" w14:textId="77777777" w:rsidR="00165A11" w:rsidRPr="00F60676" w:rsidRDefault="00165A11" w:rsidP="00FA7542">
            <w:pPr>
              <w:pStyle w:val="Ingress"/>
              <w:spacing w:before="0" w:after="0"/>
              <w:ind w:left="3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165A11" w:rsidRPr="009353DA" w14:paraId="250CC37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812147A" w14:textId="77777777" w:rsidR="00165A11" w:rsidRDefault="00165A1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22693507" w14:textId="773B1702" w:rsidR="00C044A9" w:rsidRPr="006C2727" w:rsidRDefault="00C044A9" w:rsidP="006C2727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F306A4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</w:t>
            </w:r>
            <w:r w:rsidR="009A20F0">
              <w:rPr>
                <w:rFonts w:cs="Roboto"/>
                <w:b w:val="0"/>
                <w:color w:val="000000"/>
              </w:rPr>
              <w:t>4</w:t>
            </w:r>
          </w:p>
          <w:p w14:paraId="68A88BEC" w14:textId="7A4082FF" w:rsidR="00165A11" w:rsidRPr="00AA6B24" w:rsidRDefault="6DF3821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282D8356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3ABF3C41" w:rsidRPr="3C1A3436">
              <w:rPr>
                <w:rFonts w:cs="Roboto"/>
                <w:b w:val="0"/>
                <w:color w:val="000000" w:themeColor="text1"/>
              </w:rPr>
              <w:t>Bruksbredde snøplog 3,5 meter</w:t>
            </w:r>
            <w:r w:rsidR="6B5518A9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165A11" w:rsidRPr="009353DA" w14:paraId="147E876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5B360D4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7D96927C" w14:textId="6617D030" w:rsidR="00165A11" w:rsidRPr="00AA6B24" w:rsidRDefault="00D9614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165A11" w:rsidRPr="009353DA" w14:paraId="404B2143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51E151F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4EC4CBF9" w14:textId="77777777" w:rsidR="001B791D" w:rsidRDefault="00B86D0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B86D04">
              <w:rPr>
                <w:rFonts w:cs="Roboto"/>
                <w:b w:val="0"/>
              </w:rPr>
              <w:t>Svullrya</w:t>
            </w:r>
            <w:r w:rsidR="005C2A24">
              <w:rPr>
                <w:rFonts w:cs="Roboto"/>
                <w:b w:val="0"/>
              </w:rPr>
              <w:t xml:space="preserve"> 4km</w:t>
            </w:r>
            <w:r>
              <w:rPr>
                <w:rFonts w:cs="Roboto"/>
                <w:b w:val="0"/>
              </w:rPr>
              <w:t xml:space="preserve">, </w:t>
            </w:r>
          </w:p>
          <w:p w14:paraId="7E1D2CC3" w14:textId="3FF5AB98" w:rsidR="00165A11" w:rsidRPr="009353DA" w:rsidRDefault="00B86D0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>
              <w:rPr>
                <w:rFonts w:cs="Roboto"/>
                <w:b w:val="0"/>
              </w:rPr>
              <w:t>Holtet</w:t>
            </w:r>
            <w:r w:rsidR="00D5568B">
              <w:rPr>
                <w:rFonts w:cs="Roboto"/>
                <w:b w:val="0"/>
              </w:rPr>
              <w:t xml:space="preserve"> 300m</w:t>
            </w:r>
          </w:p>
        </w:tc>
      </w:tr>
      <w:tr w:rsidR="00165A11" w:rsidRPr="009353DA" w14:paraId="0C2D4B2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D47DAE3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68A4FE3E" w14:textId="77777777" w:rsidR="00165A11" w:rsidRPr="009353DA" w:rsidRDefault="00165A11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76E4BDF6" w14:textId="75C7336E" w:rsidR="00235CE7" w:rsidRPr="00E758CA" w:rsidRDefault="00165A11" w:rsidP="00E758C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8CA">
              <w:rPr>
                <w:rFonts w:cs="Roboto"/>
                <w:bCs/>
                <w:color w:val="000000"/>
              </w:rPr>
              <w:t>Farlige punkter på vegen for gjennomføringen</w:t>
            </w:r>
            <w:r w:rsidR="00D07A1B" w:rsidRPr="00E758CA">
              <w:rPr>
                <w:rFonts w:cs="Roboto"/>
                <w:bCs/>
                <w:color w:val="000000"/>
              </w:rPr>
              <w:t xml:space="preserve">. </w:t>
            </w:r>
          </w:p>
          <w:p w14:paraId="2E162F33" w14:textId="5035DDA8" w:rsidR="00235CE7" w:rsidRPr="00235CE7" w:rsidRDefault="00235CE7" w:rsidP="00E758CA">
            <w:pPr>
              <w:pStyle w:val="Ingress"/>
              <w:numPr>
                <w:ilvl w:val="0"/>
                <w:numId w:val="32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5CE7">
              <w:rPr>
                <w:rFonts w:cs="Roboto"/>
                <w:b w:val="0"/>
                <w:color w:val="000000"/>
              </w:rPr>
              <w:t>k</w:t>
            </w:r>
            <w:r w:rsidR="00D07A1B" w:rsidRPr="00235CE7">
              <w:rPr>
                <w:rFonts w:cs="Roboto"/>
                <w:b w:val="0"/>
                <w:color w:val="000000"/>
              </w:rPr>
              <w:t>ryss fv2072</w:t>
            </w:r>
            <w:r w:rsidR="00DF1FC7" w:rsidRPr="00235CE7">
              <w:rPr>
                <w:rFonts w:cs="Roboto"/>
                <w:b w:val="0"/>
                <w:color w:val="000000"/>
              </w:rPr>
              <w:t>/1869</w:t>
            </w:r>
            <w:r w:rsidR="00F6360C" w:rsidRPr="00235CE7">
              <w:rPr>
                <w:rFonts w:cs="Roboto"/>
                <w:b w:val="0"/>
                <w:color w:val="000000"/>
              </w:rPr>
              <w:t xml:space="preserve"> </w:t>
            </w:r>
          </w:p>
          <w:p w14:paraId="7FCA3A58" w14:textId="6A4FE709" w:rsidR="00165A11" w:rsidRPr="00235CE7" w:rsidRDefault="00F6360C" w:rsidP="00E758CA">
            <w:pPr>
              <w:pStyle w:val="Ingress"/>
              <w:numPr>
                <w:ilvl w:val="0"/>
                <w:numId w:val="32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5CE7">
              <w:rPr>
                <w:rFonts w:cs="Roboto"/>
                <w:b w:val="0"/>
                <w:color w:val="000000"/>
              </w:rPr>
              <w:t>kryss fv2090/206</w:t>
            </w:r>
          </w:p>
        </w:tc>
      </w:tr>
      <w:tr w:rsidR="00165A11" w:rsidRPr="009353DA" w14:paraId="0311E8B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0A95436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3B10802C" w14:textId="5E191CE9" w:rsidR="00165A11" w:rsidRPr="009353DA" w:rsidRDefault="001C1212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165A11" w:rsidRPr="009353DA" w14:paraId="0CFEAAF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1184D1A" w14:textId="77777777" w:rsidR="00165A11" w:rsidRPr="009353DA" w:rsidRDefault="00165A1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7C52BBE1" w14:textId="77777777" w:rsidR="00165A11" w:rsidRPr="009353DA" w:rsidRDefault="00165A1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9353DA">
              <w:rPr>
                <w:rFonts w:cs="Roboto"/>
                <w:b w:val="0"/>
                <w:i/>
                <w:iCs/>
                <w:color w:val="000000"/>
                <w:highlight w:val="lightGray"/>
              </w:rPr>
              <w:t xml:space="preserve">Fylles ut av </w:t>
            </w:r>
            <w:r w:rsidRPr="00094112">
              <w:rPr>
                <w:rFonts w:cs="Roboto"/>
                <w:b w:val="0"/>
                <w:i/>
                <w:iCs/>
                <w:color w:val="000000"/>
                <w:highlight w:val="lightGray"/>
              </w:rPr>
              <w:t>byggherre og entreprenør i samhandlingsfasen</w:t>
            </w:r>
          </w:p>
        </w:tc>
      </w:tr>
      <w:tr w:rsidR="00165A11" w:rsidRPr="009353DA" w14:paraId="5E50F10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0F27651" w14:textId="77777777" w:rsidR="00165A11" w:rsidRPr="009353DA" w:rsidRDefault="00165A11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0E951B27" w14:textId="21704DFD" w:rsidR="00165A11" w:rsidRDefault="00165A11" w:rsidP="0039004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  <w:r w:rsidRPr="0039004F">
              <w:rPr>
                <w:rFonts w:cs="Roboto"/>
                <w:color w:val="000000"/>
              </w:rPr>
              <w:t>Beskrivelse av utførelse</w:t>
            </w:r>
            <w:r w:rsidR="005E622A">
              <w:rPr>
                <w:rFonts w:cs="Roboto"/>
                <w:color w:val="000000"/>
              </w:rPr>
              <w:t>:</w:t>
            </w:r>
          </w:p>
          <w:p w14:paraId="487813AE" w14:textId="77777777" w:rsidR="005E622A" w:rsidRPr="0039004F" w:rsidRDefault="005E622A" w:rsidP="0039004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3400D9A" w14:textId="77777777" w:rsidR="0039004F" w:rsidRDefault="00165A11" w:rsidP="005E622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39004F">
              <w:rPr>
                <w:rFonts w:cs="Roboto"/>
                <w:color w:val="000000"/>
              </w:rPr>
              <w:t>Rydding av kryss- ansvarsdeling</w:t>
            </w:r>
            <w:r w:rsidR="00AA223D" w:rsidRPr="0039004F">
              <w:rPr>
                <w:rFonts w:cs="Roboto"/>
                <w:color w:val="000000"/>
              </w:rPr>
              <w:t xml:space="preserve">. </w:t>
            </w:r>
          </w:p>
          <w:p w14:paraId="18C1C2E0" w14:textId="677852F3" w:rsidR="00A6142F" w:rsidRPr="00A6142F" w:rsidRDefault="00A6142F" w:rsidP="005E622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6142F">
              <w:rPr>
                <w:rFonts w:cs="Roboto"/>
                <w:b w:val="0"/>
                <w:color w:val="000000"/>
              </w:rPr>
              <w:t xml:space="preserve">Ryddes av denne roden: </w:t>
            </w:r>
          </w:p>
          <w:p w14:paraId="76318685" w14:textId="6502A103" w:rsidR="005E622A" w:rsidRDefault="00B84799" w:rsidP="005E622A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9004F">
              <w:rPr>
                <w:rFonts w:cs="Roboto"/>
                <w:b w:val="0"/>
                <w:color w:val="000000"/>
              </w:rPr>
              <w:t>Kryss</w:t>
            </w:r>
            <w:r w:rsidR="00911AA1" w:rsidRPr="0039004F">
              <w:rPr>
                <w:rFonts w:cs="Roboto"/>
                <w:b w:val="0"/>
                <w:color w:val="000000"/>
              </w:rPr>
              <w:t xml:space="preserve"> </w:t>
            </w:r>
            <w:r w:rsidR="001633AC" w:rsidRPr="0039004F">
              <w:rPr>
                <w:rFonts w:cs="Roboto"/>
                <w:b w:val="0"/>
                <w:color w:val="000000"/>
              </w:rPr>
              <w:t>F</w:t>
            </w:r>
            <w:r w:rsidR="00911AA1" w:rsidRPr="0039004F">
              <w:rPr>
                <w:rFonts w:cs="Roboto"/>
                <w:b w:val="0"/>
                <w:color w:val="000000"/>
              </w:rPr>
              <w:t>v201</w:t>
            </w:r>
            <w:r w:rsidR="001633AC" w:rsidRPr="0039004F">
              <w:rPr>
                <w:rFonts w:cs="Roboto"/>
                <w:b w:val="0"/>
                <w:color w:val="000000"/>
              </w:rPr>
              <w:t>/Fv1869</w:t>
            </w:r>
            <w:r w:rsidR="005F3B92" w:rsidRPr="0039004F">
              <w:rPr>
                <w:rFonts w:cs="Roboto"/>
                <w:b w:val="0"/>
                <w:color w:val="000000"/>
              </w:rPr>
              <w:t xml:space="preserve"> </w:t>
            </w:r>
          </w:p>
          <w:p w14:paraId="1AD17479" w14:textId="77777777" w:rsidR="005E622A" w:rsidRDefault="00A6142F" w:rsidP="005E622A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E622A">
              <w:rPr>
                <w:rFonts w:cs="Roboto"/>
                <w:b w:val="0"/>
                <w:color w:val="000000"/>
              </w:rPr>
              <w:t xml:space="preserve">Kryss </w:t>
            </w:r>
            <w:r w:rsidR="001633AC" w:rsidRPr="005E622A">
              <w:rPr>
                <w:rFonts w:cs="Roboto"/>
                <w:b w:val="0"/>
                <w:color w:val="000000"/>
              </w:rPr>
              <w:t>F</w:t>
            </w:r>
            <w:r w:rsidR="005F3B92" w:rsidRPr="005E622A">
              <w:rPr>
                <w:rFonts w:cs="Roboto"/>
                <w:b w:val="0"/>
                <w:color w:val="000000"/>
              </w:rPr>
              <w:t>v206</w:t>
            </w:r>
            <w:r w:rsidR="001633AC" w:rsidRPr="005E622A">
              <w:rPr>
                <w:rFonts w:cs="Roboto"/>
                <w:b w:val="0"/>
                <w:color w:val="000000"/>
              </w:rPr>
              <w:t>/Fv1869</w:t>
            </w:r>
          </w:p>
          <w:p w14:paraId="635EF6A8" w14:textId="77777777" w:rsidR="005E622A" w:rsidRDefault="00A6142F" w:rsidP="005E622A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E622A">
              <w:rPr>
                <w:rFonts w:cs="Roboto"/>
                <w:b w:val="0"/>
                <w:color w:val="000000"/>
              </w:rPr>
              <w:t xml:space="preserve">Kryss </w:t>
            </w:r>
            <w:r w:rsidR="0031343B" w:rsidRPr="005E622A">
              <w:rPr>
                <w:rFonts w:cs="Roboto"/>
                <w:b w:val="0"/>
                <w:color w:val="000000"/>
              </w:rPr>
              <w:t>Fv2091/Fv206</w:t>
            </w:r>
          </w:p>
          <w:p w14:paraId="7FCABB6A" w14:textId="3B2DB3FE" w:rsidR="005F3B92" w:rsidRPr="005E622A" w:rsidRDefault="00A6142F" w:rsidP="005E622A">
            <w:pPr>
              <w:pStyle w:val="Ingress"/>
              <w:numPr>
                <w:ilvl w:val="0"/>
                <w:numId w:val="33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E622A">
              <w:rPr>
                <w:rFonts w:cs="Roboto"/>
                <w:b w:val="0"/>
                <w:color w:val="000000"/>
              </w:rPr>
              <w:t>S</w:t>
            </w:r>
            <w:r w:rsidR="00911AA1" w:rsidRPr="005E622A">
              <w:rPr>
                <w:rFonts w:cs="Roboto"/>
                <w:b w:val="0"/>
                <w:color w:val="000000"/>
              </w:rPr>
              <w:t>nuplass ved riksgrensen fv2072</w:t>
            </w:r>
            <w:r w:rsidR="005D4300" w:rsidRPr="005E622A">
              <w:rPr>
                <w:rFonts w:cs="Roboto"/>
                <w:b w:val="0"/>
                <w:color w:val="000000"/>
              </w:rPr>
              <w:t xml:space="preserve"> </w:t>
            </w:r>
          </w:p>
          <w:p w14:paraId="495FE18D" w14:textId="77777777" w:rsidR="005E622A" w:rsidRDefault="005E622A" w:rsidP="005E622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093F4E95" w14:textId="4D296DA3" w:rsidR="00165A11" w:rsidRPr="0039004F" w:rsidRDefault="00AA223D" w:rsidP="005E622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9004F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40C68EDC" w14:textId="21BC5817" w:rsidR="00BE70D6" w:rsidRPr="00DA5A31" w:rsidRDefault="00BE70D6" w:rsidP="00DA5A31">
            <w:pPr>
              <w:pStyle w:val="Listeavsnitt"/>
              <w:numPr>
                <w:ilvl w:val="0"/>
                <w:numId w:val="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39004F">
              <w:rPr>
                <w:rFonts w:cs="Roboto"/>
                <w:b/>
                <w:bCs/>
                <w:color w:val="000000"/>
                <w:sz w:val="24"/>
                <w:szCs w:val="24"/>
              </w:rPr>
              <w:t>Kjøremønster</w:t>
            </w:r>
            <w:r w:rsidRPr="006D72FD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14:paraId="1C635388" w14:textId="77777777" w:rsidR="00BE70D6" w:rsidRDefault="00BE70D6" w:rsidP="00BE70D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446CB5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</w:p>
          <w:p w14:paraId="5CB6726F" w14:textId="1F84CFFD" w:rsidR="00DD5047" w:rsidRPr="00773E77" w:rsidRDefault="00DD5047" w:rsidP="005F3B92">
            <w:pPr>
              <w:pStyle w:val="Listeavsnitt"/>
              <w:numPr>
                <w:ilvl w:val="0"/>
                <w:numId w:val="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</w:tbl>
    <w:p w14:paraId="5ECB227F" w14:textId="77777777" w:rsidR="00F22FAF" w:rsidRDefault="00F22FAF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74F2B56C" w14:textId="77777777" w:rsidR="00F22FAF" w:rsidRDefault="00F22FAF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52AFBACD" w14:textId="77777777" w:rsidR="00F22FAF" w:rsidRDefault="00F22FAF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0C84FB35" w14:textId="77777777" w:rsidR="00846B79" w:rsidRDefault="00846B79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358B1C2" w14:textId="77777777" w:rsidR="001E5F93" w:rsidRDefault="001E5F93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3A9E3193" w14:textId="2D655029" w:rsidR="00F22FAF" w:rsidRPr="00851950" w:rsidRDefault="00F22FAF" w:rsidP="00F22FAF">
      <w:pPr>
        <w:pStyle w:val="Overskrift3"/>
      </w:pPr>
      <w:bookmarkStart w:id="15" w:name="_Toc233630042"/>
      <w:r>
        <w:lastRenderedPageBreak/>
        <w:t xml:space="preserve">Rode </w:t>
      </w:r>
      <w:r w:rsidR="000210AC">
        <w:t>9</w:t>
      </w:r>
      <w:r w:rsidRPr="00851950">
        <w:tab/>
      </w:r>
      <w:proofErr w:type="spellStart"/>
      <w:r w:rsidR="00BE0E99" w:rsidRPr="00CA38DD">
        <w:t>Hof</w:t>
      </w:r>
      <w:r w:rsidR="008C77D3" w:rsidRPr="00CA38DD">
        <w:t>åsa</w:t>
      </w:r>
      <w:proofErr w:type="spellEnd"/>
      <w:r w:rsidR="00C57352" w:rsidRPr="00CA38DD">
        <w:t>-Eid</w:t>
      </w:r>
      <w:bookmarkEnd w:id="15"/>
    </w:p>
    <w:p w14:paraId="032D5656" w14:textId="6F89AA2D" w:rsidR="00F22FAF" w:rsidRPr="00B45256" w:rsidRDefault="00CA38DD" w:rsidP="00B45256">
      <w:pPr>
        <w:pStyle w:val="Ingress"/>
        <w:spacing w:before="0"/>
        <w:ind w:left="0"/>
      </w:pPr>
      <w:r w:rsidRPr="00CA38DD">
        <w:rPr>
          <w:noProof/>
        </w:rPr>
        <w:drawing>
          <wp:inline distT="0" distB="0" distL="0" distR="0" wp14:anchorId="2159A5FD" wp14:editId="00CB91DF">
            <wp:extent cx="5760085" cy="4518660"/>
            <wp:effectExtent l="19050" t="19050" r="12065" b="15240"/>
            <wp:docPr id="38731058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31058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186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F22FAF" w:rsidRPr="009353DA" w14:paraId="5182AC9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D55E50D" w14:textId="6F36EC96" w:rsidR="009B0D78" w:rsidRPr="00AB302E" w:rsidRDefault="00F22FA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63410C53" w14:textId="5C757BAE" w:rsidR="00F06AD7" w:rsidRPr="009353DA" w:rsidRDefault="003C0D2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4</w:t>
            </w:r>
            <w:r w:rsidR="00053E1E">
              <w:rPr>
                <w:rFonts w:cs="Roboto"/>
                <w:b w:val="0"/>
                <w:color w:val="000000"/>
              </w:rPr>
              <w:t>9</w:t>
            </w:r>
            <w:r w:rsidR="00EC6CBB">
              <w:rPr>
                <w:rFonts w:cs="Roboto"/>
                <w:b w:val="0"/>
                <w:color w:val="000000"/>
              </w:rPr>
              <w:t xml:space="preserve"> km</w:t>
            </w:r>
            <w:r w:rsidR="00053E1E" w:rsidRPr="00053E1E">
              <w:rPr>
                <w:rFonts w:cs="Roboto"/>
                <w:b w:val="0"/>
                <w:color w:val="FF0000"/>
              </w:rPr>
              <w:t xml:space="preserve"> </w:t>
            </w:r>
          </w:p>
        </w:tc>
      </w:tr>
      <w:tr w:rsidR="00F22FAF" w:rsidRPr="009353DA" w14:paraId="59FE7B67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D23C791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00ABCDB0" w14:textId="482C0365" w:rsidR="00F22FAF" w:rsidRPr="009353DA" w:rsidRDefault="00F22FA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936B2">
              <w:rPr>
                <w:rFonts w:ascii="Roboto" w:hAnsi="Roboto" w:cs="Roboto"/>
                <w:b w:val="0"/>
                <w:color w:val="000000"/>
              </w:rPr>
              <w:t>DkE</w:t>
            </w:r>
          </w:p>
        </w:tc>
      </w:tr>
      <w:tr w:rsidR="00F22FAF" w:rsidRPr="009353DA" w14:paraId="621E06C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9013461" w14:textId="5AA9E0DD" w:rsidR="00F22FAF" w:rsidRPr="004E7AEF" w:rsidRDefault="00F22FAF" w:rsidP="004E7AEF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3E4377DB" w14:textId="185DD8BC" w:rsidR="00F22FAF" w:rsidRPr="002936B2" w:rsidRDefault="003C0D2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936B2">
              <w:rPr>
                <w:rFonts w:cs="Roboto"/>
                <w:b w:val="0"/>
                <w:color w:val="000000"/>
              </w:rPr>
              <w:t>4 timer</w:t>
            </w:r>
          </w:p>
          <w:p w14:paraId="3D59E7E6" w14:textId="77777777" w:rsidR="00F22FAF" w:rsidRPr="009353DA" w:rsidRDefault="00F22FA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D222624" w14:textId="77777777" w:rsidR="00F22FAF" w:rsidRPr="009353DA" w:rsidRDefault="00F22FA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F22FAF" w:rsidRPr="009353DA" w14:paraId="561A6390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4F6AFA6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76BD4559" w14:textId="0FF21BEC" w:rsidR="00F22FAF" w:rsidRPr="009353DA" w:rsidRDefault="003C0D2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936B2">
              <w:rPr>
                <w:rFonts w:cs="Roboto"/>
                <w:b w:val="0"/>
                <w:color w:val="000000"/>
              </w:rPr>
              <w:t>6 timer</w:t>
            </w:r>
          </w:p>
        </w:tc>
      </w:tr>
      <w:tr w:rsidR="00F22FAF" w:rsidRPr="009353DA" w14:paraId="153F825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D6A6B72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10AA3954" w14:textId="77777777" w:rsidR="005C1EFF" w:rsidRDefault="005C1EFF" w:rsidP="005C1EF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</w:t>
            </w:r>
            <w:r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06A8CFFB" w14:textId="6D6612FF" w:rsidR="00F22FAF" w:rsidRPr="002936B2" w:rsidRDefault="005C1EFF" w:rsidP="005C1EF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F22FAF" w:rsidRPr="009353DA" w14:paraId="30C27570" w14:textId="77777777" w:rsidTr="3C1A3436">
        <w:trPr>
          <w:trHeight w:val="6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076FE65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7491B3D2" w14:textId="30840312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Kjøremønster</w:t>
            </w:r>
            <w:r w:rsidR="00B46381" w:rsidRPr="00D76174">
              <w:rPr>
                <w:rFonts w:cs="Roboto"/>
                <w:bCs/>
                <w:color w:val="000000"/>
              </w:rPr>
              <w:t xml:space="preserve">: </w:t>
            </w:r>
            <w:r w:rsidR="00B46381" w:rsidRPr="00D76174">
              <w:rPr>
                <w:rFonts w:cs="Roboto"/>
                <w:b w:val="0"/>
                <w:color w:val="000000"/>
              </w:rPr>
              <w:t>Gjennomkjøring, tidskrevende rode med store klimatiske forskjeller, dårlig vegstandard og mange kryss. Krevende å overholde syklustiden</w:t>
            </w:r>
          </w:p>
          <w:p w14:paraId="14AC83FD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9504EC3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Kryss, busslommer og vegobjekter</w:t>
            </w:r>
          </w:p>
          <w:p w14:paraId="6E19ACD7" w14:textId="6A08A180" w:rsidR="00B46381" w:rsidRPr="00D76174" w:rsidRDefault="00B46381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</w:rPr>
              <w:t>Alle kryss mot Fv210 og snuplass i enden av Fv2062 S2D1 m6970 ryddes av denne rode</w:t>
            </w:r>
          </w:p>
          <w:p w14:paraId="58EA5E1D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2295F1E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Tettbebygd</w:t>
            </w:r>
          </w:p>
          <w:p w14:paraId="7832E0E8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2EB0A68" w14:textId="05EEF88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Vegbredde</w:t>
            </w:r>
            <w:r w:rsidR="0084472A" w:rsidRPr="00D76174">
              <w:rPr>
                <w:rFonts w:cs="Roboto"/>
                <w:bCs/>
                <w:color w:val="000000"/>
              </w:rPr>
              <w:t xml:space="preserve">: </w:t>
            </w:r>
            <w:r w:rsidR="0084472A" w:rsidRPr="00D76174">
              <w:rPr>
                <w:rFonts w:cs="Roboto"/>
                <w:b w:val="0"/>
                <w:color w:val="000000"/>
              </w:rPr>
              <w:t>5-6 meter</w:t>
            </w:r>
          </w:p>
          <w:p w14:paraId="1DFB27CD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3825E57" w14:textId="6A93A44B" w:rsidR="0084472A" w:rsidRPr="00D76174" w:rsidRDefault="00A0544F" w:rsidP="0084472A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ÅDT og rushtid</w:t>
            </w:r>
            <w:r w:rsidR="0084472A" w:rsidRPr="00D76174">
              <w:rPr>
                <w:rFonts w:cs="Roboto"/>
                <w:bCs/>
                <w:color w:val="000000"/>
              </w:rPr>
              <w:t>:</w:t>
            </w:r>
            <w:r w:rsidR="0084472A" w:rsidRPr="00D76174">
              <w:rPr>
                <w:rFonts w:cs="Roboto"/>
                <w:b w:val="0"/>
                <w:color w:val="000000"/>
              </w:rPr>
              <w:t xml:space="preserve"> ÅDT 300-600</w:t>
            </w:r>
          </w:p>
          <w:p w14:paraId="433D7C77" w14:textId="77777777" w:rsidR="00B46381" w:rsidRPr="00D76174" w:rsidRDefault="00B46381" w:rsidP="00B4638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8790C5A" w14:textId="7DFEB08D" w:rsidR="00B46381" w:rsidRPr="00D76174" w:rsidRDefault="00B46381" w:rsidP="00B4638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Geometri</w:t>
            </w:r>
            <w:r w:rsidRPr="00D76174">
              <w:rPr>
                <w:rFonts w:cs="Roboto"/>
                <w:b w:val="0"/>
                <w:color w:val="000000"/>
              </w:rPr>
              <w:t>: Stor variasjon</w:t>
            </w:r>
          </w:p>
          <w:p w14:paraId="7E033559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C2287B9" w14:textId="77777777" w:rsidR="00A0544F" w:rsidRPr="00D76174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>Øvrige faktorer på roden</w:t>
            </w:r>
          </w:p>
          <w:p w14:paraId="1AB1C43F" w14:textId="0CA0A22D" w:rsidR="006E1187" w:rsidRPr="00D76174" w:rsidRDefault="006E1187" w:rsidP="00B95002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</w:tc>
      </w:tr>
      <w:tr w:rsidR="00F22FAF" w:rsidRPr="009353DA" w14:paraId="4F522C1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F200748" w14:textId="77777777" w:rsidR="00F22FAF" w:rsidRDefault="00F22FA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32190E28" w14:textId="2499C8FC" w:rsidR="00AD14BF" w:rsidRPr="006C2727" w:rsidRDefault="00AD14BF" w:rsidP="00AD14B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F92B33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18.7715</w:t>
            </w:r>
          </w:p>
          <w:p w14:paraId="7AC41478" w14:textId="590B0A81" w:rsidR="00F22FAF" w:rsidRPr="00D76174" w:rsidRDefault="4871733C" w:rsidP="3C1A34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325AC4C7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3DB3BD3D" w:rsidRPr="3C1A3436">
              <w:rPr>
                <w:rFonts w:cs="Roboto"/>
                <w:b w:val="0"/>
                <w:color w:val="000000" w:themeColor="text1"/>
              </w:rPr>
              <w:t>Bruksbredde snøplog 3,5 meter</w:t>
            </w:r>
            <w:r w:rsidR="008C77D3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F22FAF" w:rsidRPr="009353DA" w14:paraId="665D754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E7248CC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215F76CE" w14:textId="01C0FF5B" w:rsidR="00F22FAF" w:rsidRPr="00D76174" w:rsidRDefault="00EE169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F22FAF" w:rsidRPr="009353DA" w14:paraId="015B9A8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A683633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0D1FC939" w14:textId="77777777" w:rsidR="00550491" w:rsidRPr="00D76174" w:rsidRDefault="006D0CC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D76174">
              <w:rPr>
                <w:rFonts w:cs="Roboto"/>
                <w:b w:val="0"/>
              </w:rPr>
              <w:t>Flisa</w:t>
            </w:r>
            <w:r w:rsidR="00C077BB" w:rsidRPr="00D76174">
              <w:rPr>
                <w:rFonts w:cs="Roboto"/>
                <w:b w:val="0"/>
              </w:rPr>
              <w:t xml:space="preserve"> 3,5km</w:t>
            </w:r>
            <w:r w:rsidRPr="00D76174">
              <w:rPr>
                <w:rFonts w:cs="Roboto"/>
                <w:b w:val="0"/>
              </w:rPr>
              <w:t xml:space="preserve">, </w:t>
            </w:r>
          </w:p>
          <w:p w14:paraId="589DAE1C" w14:textId="77777777" w:rsidR="00550491" w:rsidRPr="00D76174" w:rsidRDefault="00681638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D76174">
              <w:rPr>
                <w:rFonts w:cs="Roboto"/>
                <w:b w:val="0"/>
              </w:rPr>
              <w:t xml:space="preserve">Gjerdrum </w:t>
            </w:r>
            <w:r w:rsidR="00B57430" w:rsidRPr="00D76174">
              <w:rPr>
                <w:rFonts w:cs="Roboto"/>
                <w:b w:val="0"/>
              </w:rPr>
              <w:t>1,6km</w:t>
            </w:r>
            <w:r w:rsidR="0034005D" w:rsidRPr="00D76174">
              <w:rPr>
                <w:rFonts w:cs="Roboto"/>
                <w:b w:val="0"/>
              </w:rPr>
              <w:t xml:space="preserve">, </w:t>
            </w:r>
          </w:p>
          <w:p w14:paraId="7AF41878" w14:textId="177758FD" w:rsidR="00F22FAF" w:rsidRPr="00D76174" w:rsidRDefault="006D0CC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D76174">
              <w:rPr>
                <w:rFonts w:cs="Roboto"/>
                <w:b w:val="0"/>
              </w:rPr>
              <w:t>Kirkenær</w:t>
            </w:r>
            <w:r w:rsidR="00505570" w:rsidRPr="00D76174">
              <w:rPr>
                <w:rFonts w:cs="Roboto"/>
                <w:b w:val="0"/>
              </w:rPr>
              <w:t xml:space="preserve"> 4,5km</w:t>
            </w:r>
          </w:p>
        </w:tc>
      </w:tr>
      <w:tr w:rsidR="00F22FAF" w:rsidRPr="009353DA" w14:paraId="68A65AA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244B684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111AAEA3" w14:textId="77777777" w:rsidR="00F22FAF" w:rsidRPr="009353DA" w:rsidRDefault="00F22FAF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08B4EA93" w14:textId="46DA1147" w:rsidR="00AB794E" w:rsidRPr="00D76174" w:rsidRDefault="00F22FAF" w:rsidP="00AB794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Cs/>
                <w:color w:val="000000"/>
              </w:rPr>
              <w:t xml:space="preserve">Forsterket </w:t>
            </w:r>
            <w:r w:rsidR="007758A4" w:rsidRPr="00D76174">
              <w:rPr>
                <w:rFonts w:cs="Roboto"/>
                <w:bCs/>
                <w:color w:val="000000"/>
              </w:rPr>
              <w:t xml:space="preserve">oppfølging av </w:t>
            </w:r>
            <w:r w:rsidRPr="00D76174">
              <w:rPr>
                <w:rFonts w:cs="Roboto"/>
                <w:bCs/>
                <w:color w:val="000000"/>
              </w:rPr>
              <w:t>friksjon</w:t>
            </w:r>
            <w:r w:rsidR="00AB794E" w:rsidRPr="00D76174">
              <w:rPr>
                <w:rFonts w:cs="Roboto"/>
                <w:bCs/>
                <w:color w:val="000000"/>
              </w:rPr>
              <w:t>:</w:t>
            </w:r>
            <w:r w:rsidR="002F360A" w:rsidRPr="00D76174">
              <w:rPr>
                <w:rFonts w:cs="Roboto"/>
                <w:b w:val="0"/>
                <w:color w:val="000000"/>
              </w:rPr>
              <w:t xml:space="preserve"> </w:t>
            </w:r>
          </w:p>
          <w:p w14:paraId="6F9F8572" w14:textId="426F0317" w:rsidR="00F22FAF" w:rsidRPr="00D76174" w:rsidRDefault="00AB794E" w:rsidP="00AB794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</w:rPr>
              <w:t>B</w:t>
            </w:r>
            <w:r w:rsidR="002F360A" w:rsidRPr="00D76174">
              <w:rPr>
                <w:rFonts w:cs="Roboto"/>
                <w:b w:val="0"/>
                <w:color w:val="000000"/>
              </w:rPr>
              <w:t xml:space="preserve">akken </w:t>
            </w:r>
            <w:r w:rsidR="00B2753C" w:rsidRPr="00D76174">
              <w:rPr>
                <w:rFonts w:cs="Roboto"/>
                <w:b w:val="0"/>
                <w:color w:val="000000"/>
              </w:rPr>
              <w:t>på fv2048</w:t>
            </w:r>
            <w:r w:rsidR="00CF6E16" w:rsidRPr="00D76174">
              <w:t xml:space="preserve"> </w:t>
            </w:r>
            <w:r w:rsidR="00CF6E16" w:rsidRPr="00D76174">
              <w:rPr>
                <w:rFonts w:cs="Roboto"/>
                <w:b w:val="0"/>
                <w:color w:val="000000"/>
              </w:rPr>
              <w:t>S1D1 m0-580</w:t>
            </w:r>
            <w:r w:rsidR="00B2753C" w:rsidRPr="00D76174">
              <w:rPr>
                <w:rFonts w:cs="Roboto"/>
                <w:b w:val="0"/>
                <w:color w:val="000000"/>
              </w:rPr>
              <w:t xml:space="preserve"> fra fv210 og opp Refsethøgda.</w:t>
            </w:r>
            <w:r w:rsidR="00922E4C" w:rsidRPr="00D76174">
              <w:rPr>
                <w:rFonts w:cs="Roboto"/>
                <w:b w:val="0"/>
                <w:color w:val="000000"/>
              </w:rPr>
              <w:t xml:space="preserve"> Denne </w:t>
            </w:r>
            <w:r w:rsidR="007758A4" w:rsidRPr="00D76174">
              <w:rPr>
                <w:rFonts w:cs="Roboto"/>
                <w:b w:val="0"/>
                <w:bCs/>
                <w:color w:val="000000"/>
              </w:rPr>
              <w:t xml:space="preserve">strekningen </w:t>
            </w:r>
            <w:r w:rsidR="00922E4C" w:rsidRPr="00D76174">
              <w:rPr>
                <w:rFonts w:cs="Roboto"/>
                <w:b w:val="0"/>
                <w:color w:val="000000"/>
              </w:rPr>
              <w:t>kan også strøs ved behov av rode</w:t>
            </w:r>
            <w:r w:rsidR="003C2702" w:rsidRPr="00D76174">
              <w:rPr>
                <w:rFonts w:cs="Roboto"/>
                <w:b w:val="0"/>
                <w:color w:val="000000"/>
              </w:rPr>
              <w:t xml:space="preserve"> 1</w:t>
            </w:r>
            <w:r w:rsidR="007428E3" w:rsidRPr="00D76174">
              <w:rPr>
                <w:rFonts w:cs="Roboto"/>
                <w:b w:val="0"/>
                <w:color w:val="000000"/>
              </w:rPr>
              <w:t xml:space="preserve">, avklares med grunnbemanningen. </w:t>
            </w:r>
          </w:p>
          <w:p w14:paraId="0C064C36" w14:textId="77777777" w:rsidR="00F22FAF" w:rsidRPr="00D76174" w:rsidRDefault="00F22FAF" w:rsidP="007758A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F22FAF" w:rsidRPr="009353DA" w14:paraId="5743FD69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0F0AADC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3BD78CDE" w14:textId="1B666847" w:rsidR="00F22FAF" w:rsidRPr="00D76174" w:rsidRDefault="0007178C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F22FAF" w:rsidRPr="009353DA" w14:paraId="77D9FFF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CFE379A" w14:textId="77777777" w:rsidR="00F22FAF" w:rsidRDefault="00F22FAF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lastRenderedPageBreak/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  <w:p w14:paraId="665D7A09" w14:textId="77777777" w:rsidR="00F22FAF" w:rsidRPr="009353DA" w:rsidRDefault="00F22FAF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</w:tcPr>
          <w:p w14:paraId="1B24D7D8" w14:textId="77777777" w:rsidR="00F22FAF" w:rsidRPr="00D76174" w:rsidRDefault="006D6D00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</w:rPr>
              <w:t>Ingen</w:t>
            </w:r>
          </w:p>
          <w:p w14:paraId="1A4A68B9" w14:textId="77777777" w:rsidR="0033454D" w:rsidRPr="00D76174" w:rsidRDefault="0033454D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B1FA3C1" w14:textId="34BDDCF2" w:rsidR="00F22FAF" w:rsidRPr="00D76174" w:rsidRDefault="00F22FAF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F22FAF" w:rsidRPr="009353DA" w14:paraId="40237F03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13CE925" w14:textId="77777777" w:rsidR="00F22FAF" w:rsidRPr="009353DA" w:rsidRDefault="00F22FAF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6C1C1437" w14:textId="77777777" w:rsidR="00F22FAF" w:rsidRPr="00D76174" w:rsidRDefault="00F22FAF" w:rsidP="0055590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  <w:r w:rsidRPr="00D76174">
              <w:rPr>
                <w:rFonts w:cs="Roboto"/>
                <w:color w:val="000000"/>
              </w:rPr>
              <w:t>Beskrivelse av utførelse</w:t>
            </w:r>
          </w:p>
          <w:p w14:paraId="73E37C73" w14:textId="77777777" w:rsidR="0055590C" w:rsidRPr="00D76174" w:rsidRDefault="0055590C" w:rsidP="0055590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  <w:p w14:paraId="0C4083F2" w14:textId="676145EB" w:rsidR="00F22FAF" w:rsidRPr="00D76174" w:rsidRDefault="009B008C" w:rsidP="0055590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</w:rPr>
              <w:t xml:space="preserve">Kryss mot </w:t>
            </w:r>
            <w:proofErr w:type="spellStart"/>
            <w:r w:rsidRPr="00D76174">
              <w:rPr>
                <w:rFonts w:cs="Roboto"/>
                <w:b w:val="0"/>
                <w:color w:val="000000"/>
              </w:rPr>
              <w:t>fv</w:t>
            </w:r>
            <w:proofErr w:type="spellEnd"/>
            <w:r w:rsidRPr="00D76174">
              <w:rPr>
                <w:rFonts w:cs="Roboto"/>
                <w:b w:val="0"/>
                <w:color w:val="000000"/>
              </w:rPr>
              <w:t xml:space="preserve"> 210 ryddes</w:t>
            </w:r>
            <w:r w:rsidR="00846B79" w:rsidRPr="00D76174">
              <w:rPr>
                <w:rFonts w:cs="Roboto"/>
                <w:b w:val="0"/>
                <w:color w:val="000000"/>
              </w:rPr>
              <w:t xml:space="preserve"> av </w:t>
            </w:r>
            <w:r w:rsidR="00FB74A2" w:rsidRPr="00D76174">
              <w:rPr>
                <w:rFonts w:cs="Roboto"/>
                <w:b w:val="0"/>
                <w:color w:val="000000"/>
              </w:rPr>
              <w:t xml:space="preserve">rode </w:t>
            </w:r>
            <w:r w:rsidR="00EF050C">
              <w:rPr>
                <w:rFonts w:cs="Roboto"/>
                <w:b w:val="0"/>
                <w:color w:val="000000"/>
              </w:rPr>
              <w:t>9</w:t>
            </w:r>
            <w:r w:rsidR="00FB74A2" w:rsidRPr="00D76174">
              <w:rPr>
                <w:rFonts w:cs="Roboto"/>
                <w:b w:val="0"/>
                <w:color w:val="000000"/>
              </w:rPr>
              <w:t>.</w:t>
            </w:r>
            <w:r w:rsidR="008633B3" w:rsidRPr="00D76174">
              <w:rPr>
                <w:rFonts w:cs="Roboto"/>
                <w:b w:val="0"/>
                <w:color w:val="000000"/>
              </w:rPr>
              <w:t xml:space="preserve"> </w:t>
            </w:r>
            <w:r w:rsidR="000B3620" w:rsidRPr="00D76174">
              <w:rPr>
                <w:rFonts w:cs="Roboto"/>
                <w:b w:val="0"/>
                <w:color w:val="000000"/>
              </w:rPr>
              <w:t xml:space="preserve"> Gjelder også snuplass</w:t>
            </w:r>
            <w:r w:rsidR="00BB77A6" w:rsidRPr="00D76174">
              <w:rPr>
                <w:rFonts w:cs="Roboto"/>
                <w:b w:val="0"/>
                <w:color w:val="000000"/>
              </w:rPr>
              <w:t xml:space="preserve"> i enden av fv2062</w:t>
            </w:r>
          </w:p>
          <w:p w14:paraId="4165E499" w14:textId="77777777" w:rsidR="0055590C" w:rsidRPr="00D76174" w:rsidRDefault="0055590C" w:rsidP="0055590C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5E7B8508" w14:textId="77777777" w:rsidR="00AA223D" w:rsidRPr="00D76174" w:rsidRDefault="00AA223D" w:rsidP="0055590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4733B04A" w14:textId="77777777" w:rsidR="00E254F3" w:rsidRPr="00D76174" w:rsidRDefault="00E254F3" w:rsidP="00A925EE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D76174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24FEE525" w14:textId="77777777" w:rsidR="00E254F3" w:rsidRPr="00D76174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6174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D76174">
              <w:rPr>
                <w:rFonts w:cs="Roboto"/>
                <w:b w:val="0"/>
                <w:color w:val="000000"/>
              </w:rPr>
              <w:t xml:space="preserve"> </w:t>
            </w:r>
          </w:p>
          <w:p w14:paraId="2212A3D2" w14:textId="15175BF9" w:rsidR="00AA223D" w:rsidRPr="00D76174" w:rsidRDefault="00AA223D" w:rsidP="00AA223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20E7B813" w14:textId="77777777" w:rsidR="00453737" w:rsidRDefault="00453737" w:rsidP="00165A1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0A27C712" w14:textId="77777777" w:rsidR="001E5F93" w:rsidRDefault="001E5F93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6CCD9A5F" w14:textId="1B15D5A1" w:rsidR="00353114" w:rsidRDefault="00353114" w:rsidP="00893E79">
      <w:pPr>
        <w:pStyle w:val="Overskrift3"/>
      </w:pPr>
      <w:bookmarkStart w:id="16" w:name="_Toc233630043"/>
      <w:r>
        <w:lastRenderedPageBreak/>
        <w:t xml:space="preserve">Rode </w:t>
      </w:r>
      <w:r w:rsidR="000210AC">
        <w:t>10</w:t>
      </w:r>
      <w:r w:rsidRPr="00851950">
        <w:tab/>
      </w:r>
      <w:r w:rsidR="00D33EBD" w:rsidRPr="003B7BF1">
        <w:t>Hof</w:t>
      </w:r>
      <w:r w:rsidR="00D33EBD">
        <w:t>-</w:t>
      </w:r>
      <w:r w:rsidR="001447B4">
        <w:t xml:space="preserve"> Hof</w:t>
      </w:r>
      <w:r w:rsidR="001447B4" w:rsidRPr="003B7BF1">
        <w:t xml:space="preserve"> </w:t>
      </w:r>
      <w:r w:rsidR="00E47499" w:rsidRPr="003B7BF1">
        <w:t>Finnskog</w:t>
      </w:r>
      <w:bookmarkEnd w:id="16"/>
    </w:p>
    <w:p w14:paraId="707361D9" w14:textId="04D31059" w:rsidR="00453737" w:rsidRPr="00453737" w:rsidRDefault="00893E79" w:rsidP="00453737">
      <w:pPr>
        <w:spacing w:before="0" w:line="240" w:lineRule="auto"/>
        <w:ind w:left="0" w:right="0"/>
        <w:rPr>
          <w:rFonts w:ascii="Times New Roman" w:eastAsia="Times New Roman" w:hAnsi="Times New Roman" w:cs="Times New Roman"/>
          <w:sz w:val="24"/>
          <w:szCs w:val="24"/>
          <w:lang w:eastAsia="nb-NO"/>
        </w:rPr>
      </w:pPr>
      <w:r w:rsidRPr="00893E79">
        <w:rPr>
          <w:rFonts w:ascii="Times New Roman" w:eastAsia="Times New Roman" w:hAnsi="Times New Roman" w:cs="Times New Roman"/>
          <w:noProof/>
          <w:sz w:val="24"/>
          <w:szCs w:val="24"/>
          <w:lang w:eastAsia="nb-NO"/>
        </w:rPr>
        <w:drawing>
          <wp:inline distT="0" distB="0" distL="0" distR="0" wp14:anchorId="3026DE88" wp14:editId="6D0DE262">
            <wp:extent cx="5760085" cy="4610735"/>
            <wp:effectExtent l="19050" t="19050" r="12065" b="18415"/>
            <wp:docPr id="4635757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5757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107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A80EA6" w14:textId="04EBD248" w:rsidR="00353114" w:rsidRPr="00B02D34" w:rsidRDefault="00353114" w:rsidP="00353114">
      <w:pPr>
        <w:pStyle w:val="Ingress"/>
        <w:ind w:left="0"/>
        <w:rPr>
          <w:rFonts w:ascii="Roboto" w:hAnsi="Roboto" w:cs="Roboto"/>
          <w:bCs/>
          <w:color w:val="000000"/>
          <w:lang w:val="nn-NO"/>
        </w:rPr>
      </w:pP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353114" w:rsidRPr="009353DA" w14:paraId="7B7A704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846AB95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6A312C39" w14:textId="0015B831" w:rsidR="00353114" w:rsidRPr="009353DA" w:rsidRDefault="0045373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40,5</w:t>
            </w:r>
          </w:p>
        </w:tc>
      </w:tr>
      <w:tr w:rsidR="00353114" w:rsidRPr="009353DA" w14:paraId="32FC48EB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3325160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5C6893D5" w14:textId="77777777" w:rsidR="00353114" w:rsidRPr="009353DA" w:rsidRDefault="0035311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519D6">
              <w:rPr>
                <w:rFonts w:ascii="Roboto" w:hAnsi="Roboto" w:cs="Roboto"/>
                <w:b w:val="0"/>
                <w:color w:val="000000"/>
              </w:rPr>
              <w:t>DkD og DkE</w:t>
            </w:r>
          </w:p>
        </w:tc>
      </w:tr>
      <w:tr w:rsidR="00353114" w:rsidRPr="009353DA" w14:paraId="478454DF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386207D" w14:textId="77777777" w:rsidR="00353114" w:rsidRDefault="00353114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  <w:p w14:paraId="1B9908F8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03A126BF" w14:textId="425E16D2" w:rsidR="00353114" w:rsidRPr="009353DA" w:rsidRDefault="0045373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519D6">
              <w:rPr>
                <w:rFonts w:cs="Roboto"/>
                <w:b w:val="0"/>
                <w:color w:val="000000"/>
              </w:rPr>
              <w:t>3 timer DkD, 4 timer DkE</w:t>
            </w:r>
          </w:p>
          <w:p w14:paraId="58581E04" w14:textId="77777777" w:rsidR="00353114" w:rsidRPr="009353DA" w:rsidRDefault="0035311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353114" w:rsidRPr="009353DA" w14:paraId="7BC01619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AB8CB8C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5E65A036" w14:textId="1D4AC3D7" w:rsidR="00353114" w:rsidRPr="009353DA" w:rsidRDefault="0045373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519D6">
              <w:rPr>
                <w:rFonts w:cs="Roboto"/>
                <w:b w:val="0"/>
                <w:color w:val="000000"/>
              </w:rPr>
              <w:t>4 timer DkD, 6 timer DkE</w:t>
            </w:r>
          </w:p>
        </w:tc>
      </w:tr>
      <w:tr w:rsidR="00353114" w:rsidRPr="009353DA" w14:paraId="7A7B677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31CBF29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1254EBD1" w14:textId="77777777" w:rsidR="00021C90" w:rsidRDefault="00021C90" w:rsidP="00021C90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</w:t>
            </w:r>
            <w:r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50DE47F5" w14:textId="5EE77136" w:rsidR="00353114" w:rsidRPr="00D519D6" w:rsidRDefault="00021C90" w:rsidP="00021C90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353114" w:rsidRPr="009353DA" w14:paraId="07F25006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B3CCB18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6822823D" w14:textId="11896684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Kjøremønster</w:t>
            </w:r>
            <w:r w:rsidR="000A36FD">
              <w:rPr>
                <w:rFonts w:cs="Roboto"/>
                <w:bCs/>
                <w:color w:val="000000"/>
              </w:rPr>
              <w:t xml:space="preserve">: </w:t>
            </w:r>
            <w:r w:rsidR="000A36FD" w:rsidRPr="000A36FD">
              <w:rPr>
                <w:rFonts w:cs="Roboto"/>
                <w:b w:val="0"/>
                <w:color w:val="000000"/>
              </w:rPr>
              <w:t>Gjennomkjøring</w:t>
            </w:r>
            <w:r w:rsidR="000A36FD">
              <w:rPr>
                <w:rFonts w:cs="Roboto"/>
                <w:b w:val="0"/>
                <w:color w:val="000000"/>
              </w:rPr>
              <w:t xml:space="preserve">, </w:t>
            </w:r>
            <w:r w:rsidR="000A36FD" w:rsidRPr="00D519D6">
              <w:rPr>
                <w:rFonts w:cs="Roboto"/>
                <w:b w:val="0"/>
                <w:color w:val="000000"/>
              </w:rPr>
              <w:t>Tidkrevende rode med store, klimatiske forskjeller. Kan være krevende å overholde syklustiden</w:t>
            </w:r>
          </w:p>
          <w:p w14:paraId="0EEB5500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528979F" w14:textId="382C18C1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Kryss, busslommer og vegobjekter</w:t>
            </w:r>
            <w:r w:rsidR="000A36FD">
              <w:rPr>
                <w:rFonts w:cs="Roboto"/>
                <w:bCs/>
                <w:color w:val="000000"/>
              </w:rPr>
              <w:t>:</w:t>
            </w:r>
          </w:p>
          <w:p w14:paraId="101FFA8A" w14:textId="77777777" w:rsidR="000A36FD" w:rsidRDefault="000A36FD" w:rsidP="000A36F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519D6">
              <w:rPr>
                <w:rFonts w:cs="Roboto"/>
                <w:b w:val="0"/>
                <w:color w:val="000000"/>
              </w:rPr>
              <w:t>Kryss mot fv210 og Rv2 ryddes av denne rode</w:t>
            </w:r>
          </w:p>
          <w:p w14:paraId="314D9890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8E29213" w14:textId="626BBFDE" w:rsidR="00A0544F" w:rsidRPr="000A36F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Tettbebygd</w:t>
            </w:r>
            <w:r w:rsidR="000A36FD">
              <w:rPr>
                <w:rFonts w:cs="Roboto"/>
                <w:bCs/>
                <w:color w:val="000000"/>
              </w:rPr>
              <w:t xml:space="preserve">: </w:t>
            </w:r>
            <w:r w:rsidR="000A36FD">
              <w:rPr>
                <w:rFonts w:cs="Roboto"/>
                <w:b w:val="0"/>
                <w:color w:val="000000"/>
              </w:rPr>
              <w:t>Ingen</w:t>
            </w:r>
          </w:p>
          <w:p w14:paraId="770A9A7F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CD5F1CB" w14:textId="3BD3C6A3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Vegbredde</w:t>
            </w:r>
            <w:r w:rsidR="000A36FD">
              <w:rPr>
                <w:rFonts w:cs="Roboto"/>
                <w:bCs/>
                <w:color w:val="000000"/>
              </w:rPr>
              <w:t xml:space="preserve">: </w:t>
            </w:r>
            <w:r w:rsidR="000A36FD" w:rsidRPr="00D519D6">
              <w:rPr>
                <w:rFonts w:cs="Roboto"/>
                <w:b w:val="0"/>
                <w:color w:val="000000"/>
              </w:rPr>
              <w:t>5-6 meter</w:t>
            </w:r>
          </w:p>
          <w:p w14:paraId="66A9FC18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2390E98" w14:textId="05C1F2AC" w:rsidR="00A0544F" w:rsidRPr="000A36F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ÅDT og rushtid</w:t>
            </w:r>
            <w:r w:rsidR="000A36FD">
              <w:rPr>
                <w:rFonts w:cs="Roboto"/>
                <w:bCs/>
                <w:color w:val="000000"/>
              </w:rPr>
              <w:t xml:space="preserve">: </w:t>
            </w:r>
            <w:r w:rsidR="000A36FD" w:rsidRPr="00D519D6">
              <w:rPr>
                <w:rFonts w:cs="Roboto"/>
                <w:b w:val="0"/>
                <w:color w:val="000000"/>
              </w:rPr>
              <w:t>ÅDT 250-750</w:t>
            </w:r>
          </w:p>
          <w:p w14:paraId="01F1A9F3" w14:textId="77777777" w:rsidR="00A0544F" w:rsidRP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F1182C1" w14:textId="4EC18699" w:rsid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0544F">
              <w:rPr>
                <w:rFonts w:cs="Roboto"/>
                <w:bCs/>
                <w:color w:val="000000"/>
              </w:rPr>
              <w:t>Øvrige faktorer på roden</w:t>
            </w:r>
            <w:r w:rsidR="000A36FD">
              <w:rPr>
                <w:rFonts w:cs="Roboto"/>
                <w:bCs/>
                <w:color w:val="000000"/>
              </w:rPr>
              <w:t>:</w:t>
            </w:r>
          </w:p>
          <w:p w14:paraId="56C9789E" w14:textId="5F73615B" w:rsidR="000A36FD" w:rsidRPr="00D519D6" w:rsidRDefault="000A36FD" w:rsidP="000A36F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519D6">
              <w:rPr>
                <w:rFonts w:cs="Roboto"/>
                <w:b w:val="0"/>
                <w:color w:val="000000"/>
              </w:rPr>
              <w:t>Snørikt område fv</w:t>
            </w:r>
            <w:r>
              <w:rPr>
                <w:rFonts w:cs="Roboto"/>
                <w:b w:val="0"/>
                <w:color w:val="000000"/>
              </w:rPr>
              <w:t>.</w:t>
            </w:r>
            <w:r w:rsidRPr="00D519D6">
              <w:rPr>
                <w:rFonts w:cs="Roboto"/>
                <w:b w:val="0"/>
                <w:color w:val="000000"/>
              </w:rPr>
              <w:t xml:space="preserve">2070 fra </w:t>
            </w:r>
            <w:proofErr w:type="spellStart"/>
            <w:r w:rsidRPr="00D519D6">
              <w:rPr>
                <w:rFonts w:cs="Roboto"/>
                <w:b w:val="0"/>
                <w:color w:val="000000"/>
              </w:rPr>
              <w:t>Salberget</w:t>
            </w:r>
            <w:proofErr w:type="spellEnd"/>
            <w:r w:rsidRPr="00D519D6">
              <w:rPr>
                <w:rFonts w:cs="Roboto"/>
                <w:b w:val="0"/>
                <w:color w:val="000000"/>
              </w:rPr>
              <w:t xml:space="preserve"> til Hof Finnskog kapell </w:t>
            </w:r>
          </w:p>
          <w:p w14:paraId="697208D3" w14:textId="77777777" w:rsidR="000A36FD" w:rsidRPr="00A0544F" w:rsidRDefault="000A36FD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12D751A" w14:textId="77777777" w:rsidR="006E1187" w:rsidRPr="00D519D6" w:rsidRDefault="006E1187" w:rsidP="007E2C93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353114" w:rsidRPr="009353DA" w14:paraId="5CE64FAE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5F4A708" w14:textId="77777777" w:rsidR="00353114" w:rsidRDefault="0035311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521CA988" w14:textId="1F6BD568" w:rsidR="00B003E5" w:rsidRPr="00B003E5" w:rsidRDefault="00B003E5" w:rsidP="00B003E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E570BD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18.7716</w:t>
            </w:r>
          </w:p>
          <w:p w14:paraId="45B8C83B" w14:textId="52920D6A" w:rsidR="00353114" w:rsidRPr="003C360B" w:rsidRDefault="4871733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2DC56E63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335BCA8C" w:rsidRPr="3C1A3436">
              <w:rPr>
                <w:rFonts w:cs="Roboto"/>
                <w:b w:val="0"/>
                <w:color w:val="000000" w:themeColor="text1"/>
              </w:rPr>
              <w:t>Bruksbredde snøplog 3,5 meter</w:t>
            </w:r>
            <w:r w:rsidR="3EBEA0EB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353114" w:rsidRPr="009353DA" w14:paraId="52F59003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A8BB4A9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2C9E60D5" w14:textId="0533B222" w:rsidR="00353114" w:rsidRPr="009353DA" w:rsidRDefault="00B94D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353114" w:rsidRPr="009353DA" w14:paraId="05D88C51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1A2AB9E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489E8EC9" w14:textId="5651CDEB" w:rsidR="00353114" w:rsidRPr="009353DA" w:rsidRDefault="00843B05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>
              <w:rPr>
                <w:rFonts w:cs="Roboto"/>
                <w:b w:val="0"/>
              </w:rPr>
              <w:t>Flisa</w:t>
            </w:r>
            <w:r w:rsidR="00BC5723">
              <w:rPr>
                <w:rFonts w:cs="Roboto"/>
                <w:b w:val="0"/>
              </w:rPr>
              <w:t xml:space="preserve"> 5,5km</w:t>
            </w:r>
            <w:r w:rsidR="0074750B">
              <w:rPr>
                <w:rFonts w:cs="Roboto"/>
                <w:b w:val="0"/>
              </w:rPr>
              <w:t>,</w:t>
            </w:r>
            <w:r w:rsidR="007D2552">
              <w:rPr>
                <w:rFonts w:cs="Roboto"/>
                <w:b w:val="0"/>
              </w:rPr>
              <w:t xml:space="preserve"> Holtet</w:t>
            </w:r>
            <w:r w:rsidR="00B304EE">
              <w:rPr>
                <w:rFonts w:cs="Roboto"/>
                <w:b w:val="0"/>
              </w:rPr>
              <w:t xml:space="preserve"> 11,5km</w:t>
            </w:r>
          </w:p>
        </w:tc>
      </w:tr>
      <w:tr w:rsidR="00353114" w:rsidRPr="009353DA" w14:paraId="4D47812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F8BA3FD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0B1F1354" w14:textId="77777777" w:rsidR="00353114" w:rsidRPr="009353DA" w:rsidRDefault="00353114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0FBED9C4" w14:textId="48B62A02" w:rsidR="00353114" w:rsidRPr="00DF4F29" w:rsidRDefault="00AE0413" w:rsidP="001B3C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 xml:space="preserve">Brøyting og strøing: </w:t>
            </w:r>
            <w:r w:rsidR="005B3A44">
              <w:rPr>
                <w:rFonts w:cs="Roboto"/>
                <w:b w:val="0"/>
                <w:color w:val="000000"/>
              </w:rPr>
              <w:t>F</w:t>
            </w:r>
            <w:r w:rsidR="00D85367" w:rsidRPr="00DF4F29">
              <w:rPr>
                <w:rFonts w:cs="Roboto"/>
                <w:b w:val="0"/>
                <w:color w:val="000000"/>
              </w:rPr>
              <w:t xml:space="preserve">v2070 fra Rv2-Salberget grustak. </w:t>
            </w:r>
            <w:r w:rsidR="00D63418" w:rsidRPr="00DF4F29">
              <w:rPr>
                <w:rFonts w:cs="Roboto"/>
                <w:b w:val="0"/>
                <w:color w:val="000000"/>
              </w:rPr>
              <w:t>Mye tungtrafikk grus/tømmer</w:t>
            </w:r>
          </w:p>
          <w:p w14:paraId="044620EC" w14:textId="77777777" w:rsidR="00DF4F29" w:rsidRPr="00DF4F29" w:rsidRDefault="00DF4F29" w:rsidP="00DF4F29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</w:p>
          <w:p w14:paraId="2D787C57" w14:textId="59950CEF" w:rsidR="0086345C" w:rsidRPr="0086345C" w:rsidRDefault="00353114" w:rsidP="00D63418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275E51">
              <w:rPr>
                <w:rFonts w:cs="Roboto"/>
                <w:bCs/>
                <w:color w:val="000000"/>
              </w:rPr>
              <w:t>Spesielle tiltak før vårløsning</w:t>
            </w:r>
            <w:r w:rsidR="005B3A44">
              <w:rPr>
                <w:rFonts w:cs="Roboto"/>
                <w:bCs/>
                <w:color w:val="000000"/>
              </w:rPr>
              <w:t>:</w:t>
            </w:r>
            <w:r w:rsidR="00C2351A" w:rsidRPr="00DF4F29">
              <w:rPr>
                <w:rFonts w:cs="Roboto"/>
                <w:b w:val="0"/>
                <w:color w:val="000000"/>
              </w:rPr>
              <w:t xml:space="preserve"> </w:t>
            </w:r>
          </w:p>
          <w:p w14:paraId="6196367A" w14:textId="73FE099B" w:rsidR="00353114" w:rsidRPr="00DF4F29" w:rsidRDefault="002D10AB" w:rsidP="00275E5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F4F29">
              <w:rPr>
                <w:rFonts w:cs="Roboto"/>
                <w:b w:val="0"/>
                <w:color w:val="000000"/>
              </w:rPr>
              <w:t>Mange lange bakker på fv2070 der grøftene må renskes for snø</w:t>
            </w:r>
            <w:r w:rsidR="0019735D" w:rsidRPr="00DF4F29">
              <w:rPr>
                <w:rFonts w:cs="Roboto"/>
                <w:b w:val="0"/>
                <w:color w:val="000000"/>
              </w:rPr>
              <w:t xml:space="preserve">, særlig </w:t>
            </w:r>
            <w:r w:rsidR="009F49F8" w:rsidRPr="00DF4F29">
              <w:rPr>
                <w:rFonts w:cs="Roboto"/>
                <w:b w:val="0"/>
                <w:color w:val="000000"/>
              </w:rPr>
              <w:t>S1D1 2600-</w:t>
            </w:r>
            <w:r w:rsidR="00CB6F91" w:rsidRPr="00DF4F29">
              <w:rPr>
                <w:rFonts w:cs="Roboto"/>
                <w:b w:val="0"/>
                <w:color w:val="000000"/>
              </w:rPr>
              <w:t>4370</w:t>
            </w:r>
            <w:r w:rsidR="00F54C8C" w:rsidRPr="00DF4F29">
              <w:rPr>
                <w:rFonts w:cs="Roboto"/>
                <w:b w:val="0"/>
                <w:color w:val="000000"/>
              </w:rPr>
              <w:t>.</w:t>
            </w:r>
          </w:p>
          <w:p w14:paraId="6CAA8720" w14:textId="77777777" w:rsidR="00DF4F29" w:rsidRPr="00DF4F29" w:rsidRDefault="00DF4F29" w:rsidP="00DF4F29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</w:p>
          <w:p w14:paraId="40D83697" w14:textId="6B6521AD" w:rsidR="00DF238C" w:rsidRPr="00275E51" w:rsidRDefault="00353114" w:rsidP="00275E5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75E51">
              <w:rPr>
                <w:rFonts w:cs="Roboto"/>
                <w:bCs/>
                <w:color w:val="000000"/>
              </w:rPr>
              <w:t>Farlige punkter på vegen for gjennomføringen</w:t>
            </w:r>
            <w:r w:rsidR="005B3A44">
              <w:rPr>
                <w:rFonts w:cs="Roboto"/>
                <w:bCs/>
                <w:color w:val="000000"/>
              </w:rPr>
              <w:t>:</w:t>
            </w:r>
            <w:r w:rsidR="007336BA" w:rsidRPr="00275E51">
              <w:rPr>
                <w:rFonts w:cs="Roboto"/>
                <w:bCs/>
                <w:color w:val="000000"/>
              </w:rPr>
              <w:t xml:space="preserve"> </w:t>
            </w:r>
          </w:p>
          <w:p w14:paraId="6C3E8E3A" w14:textId="77777777" w:rsidR="00275E51" w:rsidRDefault="00101539" w:rsidP="00275E51">
            <w:pPr>
              <w:pStyle w:val="Ingress"/>
              <w:numPr>
                <w:ilvl w:val="0"/>
                <w:numId w:val="35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F4F29">
              <w:rPr>
                <w:rFonts w:cs="Roboto"/>
                <w:b w:val="0"/>
                <w:color w:val="000000"/>
              </w:rPr>
              <w:t xml:space="preserve">Uoversiktlig og smalt ved </w:t>
            </w:r>
            <w:proofErr w:type="spellStart"/>
            <w:r w:rsidRPr="00DF4F29">
              <w:rPr>
                <w:rFonts w:cs="Roboto"/>
                <w:b w:val="0"/>
                <w:color w:val="000000"/>
              </w:rPr>
              <w:t>Sauerenga</w:t>
            </w:r>
            <w:proofErr w:type="spellEnd"/>
            <w:r w:rsidRPr="00DF4F29">
              <w:rPr>
                <w:rFonts w:cs="Roboto"/>
                <w:b w:val="0"/>
                <w:color w:val="000000"/>
              </w:rPr>
              <w:t xml:space="preserve"> bru fv2058</w:t>
            </w:r>
            <w:r w:rsidR="007E2C93" w:rsidRPr="00DF4F29">
              <w:rPr>
                <w:rFonts w:cs="Roboto"/>
                <w:b w:val="0"/>
                <w:color w:val="000000"/>
              </w:rPr>
              <w:t xml:space="preserve"> </w:t>
            </w:r>
            <w:r w:rsidR="00525750" w:rsidRPr="00DF4F29">
              <w:rPr>
                <w:rFonts w:cs="Roboto"/>
                <w:b w:val="0"/>
                <w:color w:val="000000"/>
              </w:rPr>
              <w:t>S1D1 m1950</w:t>
            </w:r>
            <w:r w:rsidR="0059380B" w:rsidRPr="00DF4F29">
              <w:rPr>
                <w:rFonts w:cs="Roboto"/>
                <w:b w:val="0"/>
                <w:color w:val="000000"/>
              </w:rPr>
              <w:t xml:space="preserve">. </w:t>
            </w:r>
          </w:p>
          <w:p w14:paraId="33DEE4DD" w14:textId="21D7BB70" w:rsidR="00353114" w:rsidRPr="00275E51" w:rsidRDefault="0059380B" w:rsidP="00275E51">
            <w:pPr>
              <w:pStyle w:val="Ingress"/>
              <w:numPr>
                <w:ilvl w:val="0"/>
                <w:numId w:val="35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75E51">
              <w:rPr>
                <w:rFonts w:cs="Roboto"/>
                <w:b w:val="0"/>
                <w:color w:val="000000"/>
              </w:rPr>
              <w:t>Bakketopp og smalt fv20</w:t>
            </w:r>
            <w:r w:rsidR="00922E4C" w:rsidRPr="00275E51">
              <w:rPr>
                <w:rFonts w:cs="Roboto"/>
                <w:b w:val="0"/>
                <w:color w:val="000000"/>
              </w:rPr>
              <w:t xml:space="preserve">66 </w:t>
            </w:r>
            <w:r w:rsidR="00C46066" w:rsidRPr="00275E51">
              <w:rPr>
                <w:rFonts w:cs="Roboto"/>
                <w:b w:val="0"/>
                <w:color w:val="000000"/>
              </w:rPr>
              <w:t xml:space="preserve">S1D1 m2050 </w:t>
            </w:r>
            <w:r w:rsidR="00922E4C" w:rsidRPr="00275E51">
              <w:rPr>
                <w:rFonts w:cs="Roboto"/>
                <w:b w:val="0"/>
                <w:color w:val="000000"/>
              </w:rPr>
              <w:t>ved Bjerkely</w:t>
            </w:r>
          </w:p>
          <w:p w14:paraId="1B08CD70" w14:textId="77777777" w:rsidR="00DF4F29" w:rsidRPr="00DF4F29" w:rsidRDefault="00DF4F29" w:rsidP="00DF4F2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/>
                <w:color w:val="000000"/>
                <w:sz w:val="24"/>
                <w:szCs w:val="24"/>
              </w:rPr>
            </w:pPr>
          </w:p>
          <w:p w14:paraId="29030F6C" w14:textId="667FEF5E" w:rsidR="00DF4F29" w:rsidRPr="00DF4F29" w:rsidRDefault="00353114" w:rsidP="0076158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F4F29">
              <w:rPr>
                <w:rFonts w:cs="Roboto"/>
                <w:color w:val="000000"/>
              </w:rPr>
              <w:t>Øvrige forhold</w:t>
            </w:r>
            <w:r w:rsidR="009E1304" w:rsidRPr="00DF4F29">
              <w:rPr>
                <w:rFonts w:cs="Roboto"/>
                <w:color w:val="000000"/>
              </w:rPr>
              <w:t xml:space="preserve">. </w:t>
            </w:r>
          </w:p>
          <w:p w14:paraId="08FEC05D" w14:textId="0794C8FA" w:rsidR="00353114" w:rsidRPr="00DF4F29" w:rsidRDefault="009E1304" w:rsidP="0076158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F4F29">
              <w:rPr>
                <w:rFonts w:cs="Roboto"/>
                <w:b w:val="0"/>
                <w:color w:val="000000"/>
              </w:rPr>
              <w:lastRenderedPageBreak/>
              <w:t xml:space="preserve">Ganske nytt </w:t>
            </w:r>
            <w:r w:rsidR="00DF4F29">
              <w:rPr>
                <w:rFonts w:cs="Roboto"/>
                <w:b w:val="0"/>
                <w:bCs/>
                <w:color w:val="000000"/>
              </w:rPr>
              <w:t>«</w:t>
            </w:r>
            <w:proofErr w:type="spellStart"/>
            <w:r w:rsidRPr="00DF4F29">
              <w:rPr>
                <w:rFonts w:cs="Roboto"/>
                <w:b w:val="0"/>
                <w:color w:val="000000"/>
              </w:rPr>
              <w:t>ottadekke</w:t>
            </w:r>
            <w:proofErr w:type="spellEnd"/>
            <w:r w:rsidR="00DF4F29">
              <w:rPr>
                <w:rFonts w:cs="Roboto"/>
                <w:b w:val="0"/>
                <w:bCs/>
                <w:color w:val="000000"/>
              </w:rPr>
              <w:t>»</w:t>
            </w:r>
            <w:r w:rsidRPr="00DF4F29">
              <w:rPr>
                <w:rFonts w:cs="Roboto"/>
                <w:b w:val="0"/>
                <w:color w:val="000000"/>
              </w:rPr>
              <w:t xml:space="preserve"> fv206</w:t>
            </w:r>
            <w:r w:rsidR="00922E4C" w:rsidRPr="00DF4F29">
              <w:rPr>
                <w:rFonts w:cs="Roboto"/>
                <w:b w:val="0"/>
                <w:color w:val="000000"/>
              </w:rPr>
              <w:t>8</w:t>
            </w:r>
            <w:r w:rsidR="0059380B" w:rsidRPr="00DF4F29">
              <w:rPr>
                <w:rFonts w:cs="Roboto"/>
                <w:b w:val="0"/>
                <w:color w:val="000000"/>
              </w:rPr>
              <w:t>.</w:t>
            </w:r>
            <w:r w:rsidR="00535ED8" w:rsidRPr="00DF4F29">
              <w:rPr>
                <w:rFonts w:cs="Roboto"/>
                <w:b w:val="0"/>
                <w:color w:val="000000"/>
              </w:rPr>
              <w:t xml:space="preserve"> </w:t>
            </w:r>
            <w:r w:rsidR="0059380B" w:rsidRPr="00DF4F29">
              <w:rPr>
                <w:rFonts w:cs="Roboto"/>
                <w:b w:val="0"/>
                <w:color w:val="000000"/>
              </w:rPr>
              <w:t>Her må det utvises forsiktighet ved brøyting og høvling.</w:t>
            </w:r>
          </w:p>
          <w:p w14:paraId="30266D9A" w14:textId="77777777" w:rsidR="00353114" w:rsidRPr="00A01209" w:rsidRDefault="00353114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2"/>
                <w:szCs w:val="22"/>
              </w:rPr>
            </w:pPr>
          </w:p>
        </w:tc>
      </w:tr>
      <w:tr w:rsidR="00353114" w:rsidRPr="009353DA" w14:paraId="462F665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B330864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7FD5BFE3" w14:textId="53F1BB9B" w:rsidR="00353114" w:rsidRPr="009353DA" w:rsidRDefault="0007178C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353114" w:rsidRPr="009353DA" w14:paraId="66F1A02E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3751F33" w14:textId="77777777" w:rsidR="00353114" w:rsidRPr="009353DA" w:rsidRDefault="00353114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5F3A9EF9" w14:textId="17642FDD" w:rsidR="00353114" w:rsidRPr="009353DA" w:rsidRDefault="00DC45A5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353114" w:rsidRPr="009353DA" w14:paraId="73530069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E9AE9DD" w14:textId="77777777" w:rsidR="00353114" w:rsidRPr="009353DA" w:rsidRDefault="00353114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4B76D812" w14:textId="77777777" w:rsidR="00353114" w:rsidRPr="00BF7805" w:rsidRDefault="00353114" w:rsidP="00BF780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  <w:r w:rsidRPr="00BF7805">
              <w:rPr>
                <w:rFonts w:cs="Roboto"/>
                <w:color w:val="000000"/>
              </w:rPr>
              <w:t>Beskrivelse av utførelse</w:t>
            </w:r>
          </w:p>
          <w:p w14:paraId="31CED9B9" w14:textId="77777777" w:rsidR="00BF7805" w:rsidRDefault="00BF7805" w:rsidP="00BF7805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1978619F" w14:textId="77777777" w:rsidR="00BF7805" w:rsidRDefault="00353114" w:rsidP="0076158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F7805">
              <w:rPr>
                <w:rFonts w:cs="Roboto"/>
                <w:bCs/>
                <w:color w:val="000000"/>
              </w:rPr>
              <w:t>Rydding av kryss- ansvarsdeling</w:t>
            </w:r>
            <w:r w:rsidR="009C4B06" w:rsidRPr="00BF7805">
              <w:rPr>
                <w:rFonts w:cs="Roboto"/>
                <w:b w:val="0"/>
                <w:color w:val="000000"/>
              </w:rPr>
              <w:t xml:space="preserve">. </w:t>
            </w:r>
          </w:p>
          <w:p w14:paraId="24D623AF" w14:textId="4660B6E0" w:rsidR="00BF7805" w:rsidRDefault="00B37B0C" w:rsidP="0076158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 xml:space="preserve">Ryddes av denne roden: </w:t>
            </w:r>
          </w:p>
          <w:p w14:paraId="05EDF71A" w14:textId="0521EB9F" w:rsidR="00761585" w:rsidRDefault="00761585" w:rsidP="00761585">
            <w:pPr>
              <w:pStyle w:val="Ingress"/>
              <w:numPr>
                <w:ilvl w:val="0"/>
                <w:numId w:val="36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k</w:t>
            </w:r>
            <w:r w:rsidR="009C4B06" w:rsidRPr="00BF7805">
              <w:rPr>
                <w:rFonts w:cs="Roboto"/>
                <w:b w:val="0"/>
                <w:color w:val="000000"/>
              </w:rPr>
              <w:t>ryss mot Rv2 og fv210</w:t>
            </w:r>
          </w:p>
          <w:p w14:paraId="6468CFFF" w14:textId="77777777" w:rsidR="00761585" w:rsidRDefault="0092364E" w:rsidP="00761585">
            <w:pPr>
              <w:pStyle w:val="Ingress"/>
              <w:numPr>
                <w:ilvl w:val="0"/>
                <w:numId w:val="36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61585">
              <w:rPr>
                <w:rFonts w:cs="Roboto"/>
                <w:b w:val="0"/>
                <w:color w:val="000000"/>
              </w:rPr>
              <w:t>snuplass</w:t>
            </w:r>
            <w:r w:rsidR="002B5FB0" w:rsidRPr="00761585">
              <w:rPr>
                <w:rFonts w:cs="Roboto"/>
                <w:b w:val="0"/>
                <w:color w:val="000000"/>
              </w:rPr>
              <w:t xml:space="preserve"> ved Hof Finnskog kirke</w:t>
            </w:r>
          </w:p>
          <w:p w14:paraId="4CD77488" w14:textId="4E8BCDF3" w:rsidR="005707C5" w:rsidRPr="00761585" w:rsidRDefault="002B5FB0" w:rsidP="00761585">
            <w:pPr>
              <w:pStyle w:val="Ingress"/>
              <w:numPr>
                <w:ilvl w:val="0"/>
                <w:numId w:val="36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61585">
              <w:rPr>
                <w:rFonts w:cs="Roboto"/>
                <w:b w:val="0"/>
                <w:color w:val="000000"/>
              </w:rPr>
              <w:t>ventelomme for buss ved nedlagte Jara skole</w:t>
            </w:r>
            <w:r w:rsidR="00D5685B" w:rsidRPr="00761585">
              <w:rPr>
                <w:rFonts w:cs="Roboto"/>
                <w:b w:val="0"/>
                <w:color w:val="000000"/>
              </w:rPr>
              <w:t xml:space="preserve"> Fv2062 S</w:t>
            </w:r>
            <w:r w:rsidR="00370E30" w:rsidRPr="00761585">
              <w:rPr>
                <w:rFonts w:cs="Roboto"/>
                <w:b w:val="0"/>
                <w:color w:val="000000"/>
              </w:rPr>
              <w:t>1</w:t>
            </w:r>
            <w:r w:rsidR="00D5685B" w:rsidRPr="00761585">
              <w:rPr>
                <w:rFonts w:cs="Roboto"/>
                <w:b w:val="0"/>
                <w:color w:val="000000"/>
              </w:rPr>
              <w:t>D1 m</w:t>
            </w:r>
            <w:r w:rsidR="00370E30" w:rsidRPr="00761585">
              <w:rPr>
                <w:rFonts w:cs="Roboto"/>
                <w:b w:val="0"/>
                <w:color w:val="000000"/>
              </w:rPr>
              <w:t>3940</w:t>
            </w:r>
          </w:p>
          <w:p w14:paraId="47EEDD82" w14:textId="77777777" w:rsidR="005707C5" w:rsidRDefault="005707C5" w:rsidP="005707C5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54E5F7A" w14:textId="21189A94" w:rsidR="00AA223D" w:rsidRPr="00BF7805" w:rsidRDefault="00AA223D" w:rsidP="0076158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F7805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3385D781" w14:textId="77777777" w:rsidR="00E254F3" w:rsidRPr="00761585" w:rsidRDefault="00E254F3" w:rsidP="00761585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761585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1040BAB2" w14:textId="2453AEC7" w:rsidR="005707C5" w:rsidRPr="00761585" w:rsidRDefault="005707C5" w:rsidP="00761585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761585">
              <w:rPr>
                <w:rFonts w:cs="Roboto"/>
                <w:color w:val="000000"/>
              </w:rPr>
              <w:t>Rekkefølge på brøyting og strøing</w:t>
            </w:r>
            <w:r w:rsidRPr="00761585">
              <w:rPr>
                <w:rFonts w:cs="Roboto"/>
                <w:b/>
                <w:color w:val="000000"/>
              </w:rPr>
              <w:t xml:space="preserve">. </w:t>
            </w:r>
            <w:r w:rsidRPr="00761585">
              <w:rPr>
                <w:rFonts w:cs="Roboto"/>
                <w:color w:val="000000"/>
                <w:sz w:val="24"/>
                <w:szCs w:val="24"/>
              </w:rPr>
              <w:t>DkD brøytes først. Øvrig prioritering tas i samhandlingsfasen</w:t>
            </w:r>
          </w:p>
          <w:p w14:paraId="51FDCA24" w14:textId="77777777" w:rsidR="005707C5" w:rsidRDefault="005707C5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0A947C1" w14:textId="77ECC991" w:rsidR="00E254F3" w:rsidRPr="00BF7805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61585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BF7805">
              <w:rPr>
                <w:rFonts w:cs="Roboto"/>
                <w:b w:val="0"/>
                <w:color w:val="000000"/>
              </w:rPr>
              <w:t xml:space="preserve"> </w:t>
            </w:r>
          </w:p>
          <w:p w14:paraId="654DC387" w14:textId="513A3E28" w:rsidR="00353114" w:rsidRPr="0086201A" w:rsidRDefault="00353114" w:rsidP="00AA223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7776A4" w:rsidRPr="009353DA" w14:paraId="40035EAD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58600FC" w14:textId="77777777" w:rsidR="007776A4" w:rsidRPr="009353DA" w:rsidRDefault="007776A4">
            <w:pPr>
              <w:pStyle w:val="Ingress"/>
              <w:spacing w:before="0" w:after="0"/>
              <w:ind w:left="0"/>
              <w:rPr>
                <w:rFonts w:cs="Roboto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00E082B7" w14:textId="77777777" w:rsidR="007776A4" w:rsidRPr="0086201A" w:rsidRDefault="007776A4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</w:p>
        </w:tc>
      </w:tr>
    </w:tbl>
    <w:p w14:paraId="770C9C3C" w14:textId="77777777" w:rsidR="007776A4" w:rsidRPr="007776A4" w:rsidRDefault="007776A4" w:rsidP="007776A4"/>
    <w:p w14:paraId="07E9E32C" w14:textId="3D71CC15" w:rsidR="00AD43D8" w:rsidRPr="00380CE6" w:rsidRDefault="00FE1777" w:rsidP="00380CE6">
      <w:pPr>
        <w:pStyle w:val="Overskrift3"/>
        <w:rPr>
          <w:shd w:val="clear" w:color="auto" w:fill="BFBFBF" w:themeFill="background1" w:themeFillShade="BF"/>
        </w:rPr>
      </w:pPr>
      <w:bookmarkStart w:id="17" w:name="_Toc233630044"/>
      <w:r>
        <w:lastRenderedPageBreak/>
        <w:t xml:space="preserve">Rode </w:t>
      </w:r>
      <w:r w:rsidR="00F133D0">
        <w:t>1</w:t>
      </w:r>
      <w:r w:rsidR="000210AC">
        <w:t>1</w:t>
      </w:r>
      <w:r w:rsidRPr="00851950">
        <w:tab/>
      </w:r>
      <w:proofErr w:type="spellStart"/>
      <w:r w:rsidR="007851A8" w:rsidRPr="00380CE6">
        <w:t>Knappum</w:t>
      </w:r>
      <w:proofErr w:type="spellEnd"/>
      <w:r w:rsidR="007851A8" w:rsidRPr="00380CE6">
        <w:t>-Velta-F</w:t>
      </w:r>
      <w:r w:rsidR="005A4181" w:rsidRPr="00380CE6">
        <w:t>lisdalen</w:t>
      </w:r>
      <w:bookmarkEnd w:id="17"/>
    </w:p>
    <w:p w14:paraId="40A9D48C" w14:textId="5B2BAE8C" w:rsidR="00FE1777" w:rsidRPr="00936828" w:rsidRDefault="00380CE6" w:rsidP="00936828">
      <w:pPr>
        <w:pStyle w:val="Ingress"/>
        <w:spacing w:before="0"/>
        <w:ind w:left="0"/>
      </w:pPr>
      <w:r w:rsidRPr="00380CE6">
        <w:rPr>
          <w:noProof/>
        </w:rPr>
        <w:drawing>
          <wp:inline distT="0" distB="0" distL="0" distR="0" wp14:anchorId="633CC82E" wp14:editId="09899870">
            <wp:extent cx="5760085" cy="4561205"/>
            <wp:effectExtent l="19050" t="19050" r="12065" b="10795"/>
            <wp:docPr id="15018074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8074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61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FE1777" w:rsidRPr="009353DA" w14:paraId="2412B0D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E4BE0A4" w14:textId="177825FB" w:rsidR="004D5855" w:rsidRPr="00021C90" w:rsidRDefault="00FE1777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4FF5CEFD" w14:textId="191BCB51" w:rsidR="00AD43D8" w:rsidRPr="008C7725" w:rsidRDefault="004D5855" w:rsidP="00021C9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cs="Roboto"/>
                <w:b w:val="0"/>
                <w:color w:val="000000"/>
              </w:rPr>
              <w:t>43</w:t>
            </w:r>
            <w:r w:rsidR="00017630" w:rsidRPr="008C7725">
              <w:rPr>
                <w:rFonts w:cs="Roboto"/>
                <w:b w:val="0"/>
                <w:color w:val="000000"/>
              </w:rPr>
              <w:t xml:space="preserve"> Km</w:t>
            </w:r>
          </w:p>
        </w:tc>
      </w:tr>
      <w:tr w:rsidR="00FE1777" w:rsidRPr="009353DA" w14:paraId="43B8BAE1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C168496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06E96AF4" w14:textId="0B434B12" w:rsidR="00FE1777" w:rsidRPr="008C7725" w:rsidRDefault="00D76687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ascii="Roboto" w:hAnsi="Roboto" w:cs="Roboto"/>
                <w:b w:val="0"/>
                <w:color w:val="000000"/>
              </w:rPr>
              <w:t xml:space="preserve">DkD, </w:t>
            </w:r>
            <w:r w:rsidR="00FE1777" w:rsidRPr="008C7725">
              <w:rPr>
                <w:rFonts w:ascii="Roboto" w:hAnsi="Roboto" w:cs="Roboto"/>
                <w:b w:val="0"/>
                <w:color w:val="000000"/>
              </w:rPr>
              <w:t>DkE</w:t>
            </w:r>
          </w:p>
        </w:tc>
      </w:tr>
      <w:tr w:rsidR="00FE1777" w:rsidRPr="009353DA" w14:paraId="21442A03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0E611F9" w14:textId="77777777" w:rsidR="00FE1777" w:rsidRDefault="00FE1777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  <w:p w14:paraId="354C34D4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47938BC5" w14:textId="679DDAEA" w:rsidR="00FE1777" w:rsidRPr="008C7725" w:rsidRDefault="00DE7372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cs="Roboto"/>
                <w:b w:val="0"/>
                <w:color w:val="000000"/>
              </w:rPr>
              <w:t xml:space="preserve">3 timer DkD, </w:t>
            </w:r>
            <w:r w:rsidR="00A07F56" w:rsidRPr="008C7725">
              <w:rPr>
                <w:rFonts w:cs="Roboto"/>
                <w:b w:val="0"/>
                <w:color w:val="000000"/>
              </w:rPr>
              <w:t>4 timer</w:t>
            </w:r>
            <w:r w:rsidRPr="008C7725">
              <w:rPr>
                <w:rFonts w:cs="Roboto"/>
                <w:b w:val="0"/>
                <w:color w:val="000000"/>
              </w:rPr>
              <w:t xml:space="preserve"> DkE</w:t>
            </w:r>
          </w:p>
          <w:p w14:paraId="0265EDD8" w14:textId="77777777" w:rsidR="00FE1777" w:rsidRPr="008C7725" w:rsidRDefault="00FE177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1B6232D1" w14:textId="77777777" w:rsidR="00FE1777" w:rsidRPr="008C7725" w:rsidRDefault="00FE177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FE1777" w:rsidRPr="009353DA" w14:paraId="786A0E7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F0C7467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2BDA7FEA" w14:textId="5045C963" w:rsidR="00FE1777" w:rsidRPr="008C7725" w:rsidRDefault="00DE7372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cs="Roboto"/>
                <w:b w:val="0"/>
                <w:color w:val="000000"/>
              </w:rPr>
              <w:t xml:space="preserve">4 timer DkD, </w:t>
            </w:r>
            <w:r w:rsidR="00A07F56" w:rsidRPr="008C7725">
              <w:rPr>
                <w:rFonts w:cs="Roboto"/>
                <w:b w:val="0"/>
                <w:color w:val="000000"/>
              </w:rPr>
              <w:t>6 timer</w:t>
            </w:r>
            <w:r w:rsidRPr="008C7725">
              <w:rPr>
                <w:rFonts w:cs="Roboto"/>
                <w:b w:val="0"/>
                <w:color w:val="000000"/>
              </w:rPr>
              <w:t xml:space="preserve"> DkE</w:t>
            </w:r>
          </w:p>
        </w:tc>
      </w:tr>
      <w:tr w:rsidR="00FE1777" w:rsidRPr="009353DA" w14:paraId="3B544A3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7B90E79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316CF087" w14:textId="7EA851A1" w:rsidR="00FE1777" w:rsidRPr="008C7725" w:rsidRDefault="00021C90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21504E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FE1777" w:rsidRPr="009353DA" w14:paraId="455B0BBE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BAF7A98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4BC431EC" w14:textId="690F4A10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C7725">
              <w:rPr>
                <w:rFonts w:cs="Roboto"/>
                <w:bCs/>
                <w:color w:val="000000"/>
              </w:rPr>
              <w:t>Kjøremønster</w:t>
            </w:r>
            <w:r w:rsidR="004C0AFC">
              <w:rPr>
                <w:rFonts w:cs="Roboto"/>
                <w:bCs/>
                <w:color w:val="000000"/>
              </w:rPr>
              <w:t xml:space="preserve">: </w:t>
            </w:r>
            <w:r w:rsidR="004C0AFC" w:rsidRPr="004C0AFC">
              <w:rPr>
                <w:rFonts w:cs="Roboto"/>
                <w:b w:val="0"/>
                <w:color w:val="000000"/>
              </w:rPr>
              <w:t>Gjennomkjøring,</w:t>
            </w:r>
            <w:r w:rsidR="004C0AFC">
              <w:rPr>
                <w:rFonts w:cs="Roboto"/>
                <w:bCs/>
                <w:color w:val="000000"/>
              </w:rPr>
              <w:t xml:space="preserve"> </w:t>
            </w:r>
            <w:r w:rsidR="004C0AFC" w:rsidRPr="008C7725">
              <w:rPr>
                <w:rFonts w:cs="Roboto"/>
                <w:b w:val="0"/>
                <w:color w:val="000000"/>
              </w:rPr>
              <w:t xml:space="preserve">DkD </w:t>
            </w:r>
            <w:proofErr w:type="spellStart"/>
            <w:r w:rsidR="004C0AFC" w:rsidRPr="008C7725">
              <w:rPr>
                <w:rFonts w:cs="Roboto"/>
                <w:b w:val="0"/>
                <w:color w:val="000000"/>
              </w:rPr>
              <w:t>gjennombrøytes</w:t>
            </w:r>
            <w:proofErr w:type="spellEnd"/>
            <w:r w:rsidR="004C0AFC" w:rsidRPr="008C7725">
              <w:rPr>
                <w:rFonts w:cs="Roboto"/>
                <w:b w:val="0"/>
                <w:color w:val="000000"/>
              </w:rPr>
              <w:t xml:space="preserve"> </w:t>
            </w:r>
            <w:r w:rsidR="004C0AFC" w:rsidRPr="005463B2">
              <w:rPr>
                <w:rFonts w:cs="Roboto"/>
                <w:b w:val="0"/>
                <w:color w:val="000000"/>
              </w:rPr>
              <w:t>først</w:t>
            </w:r>
            <w:r w:rsidR="002362D4">
              <w:rPr>
                <w:rFonts w:cs="Roboto"/>
                <w:b w:val="0"/>
                <w:color w:val="000000"/>
              </w:rPr>
              <w:t>.</w:t>
            </w:r>
          </w:p>
          <w:p w14:paraId="40BC15F5" w14:textId="77777777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AA32F13" w14:textId="77777777" w:rsid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C7725">
              <w:rPr>
                <w:rFonts w:cs="Roboto"/>
                <w:bCs/>
                <w:color w:val="000000"/>
              </w:rPr>
              <w:t>Kryss, busslommer og vegobjekter</w:t>
            </w:r>
          </w:p>
          <w:p w14:paraId="3BB8D2F2" w14:textId="62840673" w:rsidR="004C0AFC" w:rsidRPr="005463B2" w:rsidRDefault="004C0AFC" w:rsidP="004C0AF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5463B2">
              <w:rPr>
                <w:rFonts w:cs="Roboto"/>
                <w:b w:val="0"/>
                <w:color w:val="000000"/>
              </w:rPr>
              <w:lastRenderedPageBreak/>
              <w:t>Kryss mot Rv2, Fv206, FV1869, FV2088, snuplass Fv2078 og snuplass Fv2094 S7D1 m2370 ryddes av denne rod</w:t>
            </w:r>
            <w:r>
              <w:rPr>
                <w:rFonts w:cs="Roboto"/>
                <w:b w:val="0"/>
                <w:color w:val="000000"/>
              </w:rPr>
              <w:t xml:space="preserve">en. </w:t>
            </w:r>
          </w:p>
          <w:p w14:paraId="3151A1ED" w14:textId="77777777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3BDD984" w14:textId="5116A88E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C7725">
              <w:rPr>
                <w:rFonts w:cs="Roboto"/>
                <w:bCs/>
                <w:color w:val="000000"/>
              </w:rPr>
              <w:t>Tettbebygd</w:t>
            </w:r>
            <w:r w:rsidR="005463B2">
              <w:rPr>
                <w:rFonts w:cs="Roboto"/>
                <w:bCs/>
                <w:color w:val="000000"/>
              </w:rPr>
              <w:t xml:space="preserve">: </w:t>
            </w:r>
            <w:r w:rsidR="005463B2" w:rsidRPr="005463B2">
              <w:rPr>
                <w:rFonts w:ascii="Roboto" w:hAnsi="Roboto" w:cs="Roboto"/>
                <w:b w:val="0"/>
                <w:color w:val="000000"/>
              </w:rPr>
              <w:t>Kjellmyra, Sønsterud</w:t>
            </w:r>
          </w:p>
          <w:p w14:paraId="454E5D51" w14:textId="77777777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A5EC763" w14:textId="15D09C6A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C7725">
              <w:rPr>
                <w:rFonts w:cs="Roboto"/>
                <w:bCs/>
                <w:color w:val="000000"/>
              </w:rPr>
              <w:t>Vegbredde</w:t>
            </w:r>
            <w:r w:rsidR="004C0AFC">
              <w:rPr>
                <w:rFonts w:cs="Roboto"/>
                <w:bCs/>
                <w:color w:val="000000"/>
              </w:rPr>
              <w:t xml:space="preserve">: </w:t>
            </w:r>
            <w:r w:rsidR="004C0AFC" w:rsidRPr="005463B2">
              <w:rPr>
                <w:rFonts w:cs="Roboto"/>
                <w:b w:val="0"/>
                <w:color w:val="000000"/>
              </w:rPr>
              <w:t>5-6,5 meter</w:t>
            </w:r>
          </w:p>
          <w:p w14:paraId="51140E6F" w14:textId="77777777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97AA0A1" w14:textId="3934BC6B" w:rsidR="00A0544F" w:rsidRPr="005463B2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cs="Roboto"/>
                <w:bCs/>
                <w:color w:val="000000"/>
              </w:rPr>
              <w:t>ÅDT og rushtid</w:t>
            </w:r>
            <w:r w:rsidR="005463B2">
              <w:rPr>
                <w:rFonts w:cs="Roboto"/>
                <w:bCs/>
                <w:color w:val="000000"/>
              </w:rPr>
              <w:t xml:space="preserve">: </w:t>
            </w:r>
            <w:r w:rsidR="005463B2" w:rsidRPr="005463B2">
              <w:rPr>
                <w:rFonts w:cs="Roboto"/>
                <w:b w:val="0"/>
                <w:color w:val="000000"/>
              </w:rPr>
              <w:t>ÅDT 60-350</w:t>
            </w:r>
          </w:p>
          <w:p w14:paraId="4070EDF8" w14:textId="77777777" w:rsidR="00A0544F" w:rsidRPr="008C7725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76626C0" w14:textId="77777777" w:rsid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C7725">
              <w:rPr>
                <w:rFonts w:cs="Roboto"/>
                <w:bCs/>
                <w:color w:val="000000"/>
              </w:rPr>
              <w:t>Øvrige faktorer på roden</w:t>
            </w:r>
          </w:p>
          <w:p w14:paraId="0A79FDF5" w14:textId="05106744" w:rsidR="005463B2" w:rsidRDefault="005463B2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cs="Roboto"/>
                <w:b w:val="0"/>
                <w:color w:val="000000"/>
              </w:rPr>
              <w:t>Generelt mest snø på Fv2094</w:t>
            </w:r>
          </w:p>
          <w:p w14:paraId="3D5B0296" w14:textId="77777777" w:rsidR="002362D4" w:rsidRDefault="002362D4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</w:p>
          <w:p w14:paraId="66496AF0" w14:textId="380BF24B" w:rsidR="002362D4" w:rsidRPr="002362D4" w:rsidRDefault="002362D4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2362D4">
              <w:rPr>
                <w:b w:val="0"/>
                <w:bCs/>
              </w:rPr>
              <w:t xml:space="preserve">Det hender at SVV salter </w:t>
            </w:r>
            <w:r w:rsidRPr="002362D4">
              <w:rPr>
                <w:rFonts w:cs="Roboto"/>
                <w:b w:val="0"/>
                <w:bCs/>
                <w:color w:val="000000"/>
              </w:rPr>
              <w:t>Rv, dette kan kreve ekstra tiltak av oss</w:t>
            </w:r>
          </w:p>
          <w:p w14:paraId="714A2ADB" w14:textId="77777777" w:rsidR="006E1187" w:rsidRPr="008C7725" w:rsidRDefault="006E1187" w:rsidP="006E11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</w:tc>
      </w:tr>
      <w:tr w:rsidR="00FE1777" w:rsidRPr="009353DA" w14:paraId="653870B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0DE5F59" w14:textId="77777777" w:rsidR="00FE1777" w:rsidRDefault="00FE1777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42548555" w14:textId="656159A3" w:rsidR="00815ED2" w:rsidRPr="00815ED2" w:rsidRDefault="00815ED2" w:rsidP="00815ED2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015DE4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18.7717</w:t>
            </w:r>
          </w:p>
          <w:p w14:paraId="7DFCC5AD" w14:textId="49687E5F" w:rsidR="00FE1777" w:rsidRPr="008C7725" w:rsidRDefault="02F76FC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311CB17D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>eller tilsvarende. Bruksbredde snøplog 3,5 meter.</w:t>
            </w:r>
          </w:p>
        </w:tc>
      </w:tr>
      <w:tr w:rsidR="00FE1777" w:rsidRPr="009353DA" w14:paraId="16AF7FA8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148E17D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23FF5D6A" w14:textId="370E7898" w:rsidR="00FE1777" w:rsidRPr="008C7725" w:rsidRDefault="00A922E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FE1777" w:rsidRPr="009353DA" w14:paraId="017B8EEF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5C102D5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67BA88A2" w14:textId="77777777" w:rsidR="00065604" w:rsidRDefault="00C461A3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8C7725">
              <w:rPr>
                <w:rFonts w:cs="Roboto"/>
                <w:b w:val="0"/>
              </w:rPr>
              <w:t>Flisa</w:t>
            </w:r>
            <w:r w:rsidR="00055E36" w:rsidRPr="008C7725">
              <w:rPr>
                <w:rFonts w:cs="Roboto"/>
                <w:b w:val="0"/>
              </w:rPr>
              <w:t xml:space="preserve"> 3,2km</w:t>
            </w:r>
          </w:p>
          <w:p w14:paraId="38968510" w14:textId="4CD6CE70" w:rsidR="00FE1777" w:rsidRPr="00065604" w:rsidRDefault="00C461A3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8C7725">
              <w:rPr>
                <w:rFonts w:cs="Roboto"/>
                <w:b w:val="0"/>
              </w:rPr>
              <w:t>Holtet</w:t>
            </w:r>
            <w:r w:rsidR="00055E36" w:rsidRPr="008C7725">
              <w:rPr>
                <w:rFonts w:cs="Roboto"/>
                <w:b w:val="0"/>
              </w:rPr>
              <w:t xml:space="preserve"> </w:t>
            </w:r>
            <w:r w:rsidR="001B5343" w:rsidRPr="008C7725">
              <w:rPr>
                <w:rFonts w:cs="Roboto"/>
                <w:b w:val="0"/>
              </w:rPr>
              <w:t>3,4km</w:t>
            </w:r>
          </w:p>
        </w:tc>
      </w:tr>
      <w:tr w:rsidR="00FE1777" w:rsidRPr="009353DA" w14:paraId="37954EA9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C270B50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00E9E784" w14:textId="77777777" w:rsidR="00FE1777" w:rsidRPr="009353DA" w:rsidRDefault="00FE1777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760C3073" w14:textId="4F7AE11D" w:rsidR="0001033D" w:rsidRPr="0021504E" w:rsidRDefault="00FE1777" w:rsidP="0021504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1504E">
              <w:rPr>
                <w:rFonts w:cs="Roboto"/>
                <w:bCs/>
                <w:color w:val="000000"/>
              </w:rPr>
              <w:t>Farlige punkter på vegen for gjennomføringen</w:t>
            </w:r>
            <w:r w:rsidR="0021504E">
              <w:rPr>
                <w:rFonts w:cs="Roboto"/>
                <w:bCs/>
                <w:color w:val="000000"/>
              </w:rPr>
              <w:t>:</w:t>
            </w:r>
            <w:r w:rsidR="001E657A" w:rsidRPr="0021504E">
              <w:rPr>
                <w:rFonts w:cs="Roboto"/>
                <w:b w:val="0"/>
                <w:color w:val="000000"/>
              </w:rPr>
              <w:t xml:space="preserve"> Undergang under Rv2 fv207</w:t>
            </w:r>
            <w:r w:rsidR="00144041" w:rsidRPr="0021504E">
              <w:rPr>
                <w:rFonts w:cs="Roboto"/>
                <w:b w:val="0"/>
                <w:color w:val="000000"/>
              </w:rPr>
              <w:t>8</w:t>
            </w:r>
            <w:r w:rsidR="00802E1E" w:rsidRPr="0021504E">
              <w:rPr>
                <w:rFonts w:cs="Roboto"/>
                <w:b w:val="0"/>
                <w:color w:val="000000"/>
              </w:rPr>
              <w:t xml:space="preserve"> S1D1 m210 og</w:t>
            </w:r>
            <w:r w:rsidR="00144041" w:rsidRPr="0021504E">
              <w:rPr>
                <w:rFonts w:cs="Roboto"/>
                <w:b w:val="0"/>
                <w:color w:val="000000"/>
              </w:rPr>
              <w:t xml:space="preserve"> </w:t>
            </w:r>
            <w:proofErr w:type="spellStart"/>
            <w:r w:rsidR="00144041" w:rsidRPr="0021504E">
              <w:rPr>
                <w:rFonts w:cs="Roboto"/>
                <w:b w:val="0"/>
                <w:color w:val="000000"/>
              </w:rPr>
              <w:t>Libergfoss</w:t>
            </w:r>
            <w:proofErr w:type="spellEnd"/>
            <w:r w:rsidR="00144041" w:rsidRPr="0021504E">
              <w:rPr>
                <w:rFonts w:cs="Roboto"/>
                <w:b w:val="0"/>
                <w:color w:val="000000"/>
              </w:rPr>
              <w:t xml:space="preserve"> bru fv2084</w:t>
            </w:r>
            <w:r w:rsidR="005E03D1" w:rsidRPr="0021504E">
              <w:rPr>
                <w:rFonts w:cs="Roboto"/>
                <w:b w:val="0"/>
                <w:color w:val="000000"/>
              </w:rPr>
              <w:t xml:space="preserve"> S1D1 m530 </w:t>
            </w:r>
          </w:p>
          <w:p w14:paraId="28509C9F" w14:textId="77777777" w:rsidR="00FE1777" w:rsidRPr="008C7725" w:rsidRDefault="00FE1777" w:rsidP="00A6173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FE1777" w:rsidRPr="009353DA" w14:paraId="4A808E1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5F78D7F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34FC34C1" w14:textId="4C5AC463" w:rsidR="00FE1777" w:rsidRPr="008C7725" w:rsidRDefault="00C667F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C7725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FE1777" w:rsidRPr="009353DA" w14:paraId="08AEA1F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0D7776C" w14:textId="77777777" w:rsidR="00FE1777" w:rsidRPr="009353DA" w:rsidRDefault="00FE1777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250D4221" w14:textId="5624DF05" w:rsidR="00FE1777" w:rsidRPr="008C7725" w:rsidRDefault="00065604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FE1777" w:rsidRPr="009353DA" w14:paraId="70F10FF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E8745A3" w14:textId="77777777" w:rsidR="00FE1777" w:rsidRPr="009353DA" w:rsidRDefault="00FE1777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6F4AC604" w14:textId="77777777" w:rsidR="009103BE" w:rsidRPr="00AA07B5" w:rsidRDefault="00FE1777" w:rsidP="0021504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A07B5">
              <w:rPr>
                <w:rFonts w:cs="Roboto"/>
                <w:bCs/>
                <w:color w:val="000000"/>
              </w:rPr>
              <w:t>Beskrivelse av utførelse</w:t>
            </w:r>
            <w:r w:rsidR="00AA223D" w:rsidRPr="00AA07B5">
              <w:rPr>
                <w:rFonts w:cs="Roboto"/>
                <w:bCs/>
                <w:color w:val="000000"/>
              </w:rPr>
              <w:t>.</w:t>
            </w:r>
          </w:p>
          <w:p w14:paraId="29E71F64" w14:textId="77777777" w:rsidR="00AA07B5" w:rsidRDefault="00AA07B5" w:rsidP="00AA07B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FA06773" w14:textId="5161A440" w:rsidR="00AA223D" w:rsidRPr="0021504E" w:rsidRDefault="00AA223D" w:rsidP="00AA07B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1504E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5E16A79D" w14:textId="37AD65DE" w:rsidR="00FE1777" w:rsidRPr="0021504E" w:rsidRDefault="00FE1777" w:rsidP="00AA223D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60D04B9B" w14:textId="77777777" w:rsidR="00AA07B5" w:rsidRDefault="00FE1777" w:rsidP="00AA07B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AA07B5">
              <w:rPr>
                <w:rFonts w:cs="Roboto"/>
                <w:bCs/>
                <w:color w:val="000000"/>
              </w:rPr>
              <w:t>Rydding av kryss- ansvarsdeling</w:t>
            </w:r>
            <w:r w:rsidR="007474D3" w:rsidRPr="00AA07B5">
              <w:rPr>
                <w:rFonts w:cs="Roboto"/>
                <w:bCs/>
                <w:color w:val="000000"/>
              </w:rPr>
              <w:t>.</w:t>
            </w:r>
          </w:p>
          <w:p w14:paraId="19743EE9" w14:textId="24997270" w:rsidR="00767BA0" w:rsidRPr="00AA07B5" w:rsidRDefault="005D217B" w:rsidP="00AA07B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A07B5">
              <w:rPr>
                <w:rFonts w:cs="Roboto"/>
                <w:b w:val="0"/>
                <w:color w:val="000000"/>
              </w:rPr>
              <w:t>Kryss mot fv</w:t>
            </w:r>
            <w:r w:rsidR="00AA07B5">
              <w:rPr>
                <w:rFonts w:cs="Roboto"/>
                <w:b w:val="0"/>
                <w:color w:val="000000"/>
              </w:rPr>
              <w:t>.</w:t>
            </w:r>
            <w:r w:rsidRPr="00AA07B5">
              <w:rPr>
                <w:rFonts w:cs="Roboto"/>
                <w:b w:val="0"/>
                <w:color w:val="000000"/>
              </w:rPr>
              <w:t>206</w:t>
            </w:r>
            <w:r w:rsidR="00893B5B" w:rsidRPr="00AA07B5">
              <w:rPr>
                <w:rFonts w:cs="Roboto"/>
                <w:b w:val="0"/>
                <w:color w:val="000000"/>
              </w:rPr>
              <w:t xml:space="preserve">, </w:t>
            </w:r>
            <w:r w:rsidR="00AA07B5">
              <w:rPr>
                <w:rFonts w:cs="Roboto"/>
                <w:b w:val="0"/>
                <w:color w:val="000000"/>
              </w:rPr>
              <w:t>fv.</w:t>
            </w:r>
            <w:r w:rsidR="00893B5B" w:rsidRPr="00AA07B5">
              <w:rPr>
                <w:rFonts w:cs="Roboto"/>
                <w:b w:val="0"/>
                <w:color w:val="000000"/>
              </w:rPr>
              <w:t xml:space="preserve">1069 og </w:t>
            </w:r>
            <w:r w:rsidR="00AA07B5">
              <w:rPr>
                <w:rFonts w:cs="Roboto"/>
                <w:b w:val="0"/>
                <w:color w:val="000000"/>
              </w:rPr>
              <w:t>fv.</w:t>
            </w:r>
            <w:r w:rsidR="00893B5B" w:rsidRPr="00AA07B5">
              <w:rPr>
                <w:rFonts w:cs="Roboto"/>
                <w:b w:val="0"/>
                <w:color w:val="000000"/>
              </w:rPr>
              <w:t xml:space="preserve">2088 </w:t>
            </w:r>
            <w:r w:rsidRPr="00AA07B5">
              <w:rPr>
                <w:rFonts w:cs="Roboto"/>
                <w:b w:val="0"/>
                <w:color w:val="000000"/>
              </w:rPr>
              <w:t>ryddes av denne rod</w:t>
            </w:r>
            <w:r w:rsidR="00AA07B5">
              <w:rPr>
                <w:rFonts w:cs="Roboto"/>
                <w:b w:val="0"/>
                <w:color w:val="000000"/>
              </w:rPr>
              <w:t xml:space="preserve">en. </w:t>
            </w:r>
          </w:p>
          <w:p w14:paraId="3B5B070F" w14:textId="77777777" w:rsidR="00E254F3" w:rsidRDefault="00E254F3" w:rsidP="0021504E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21504E">
              <w:rPr>
                <w:rFonts w:cs="Roboto"/>
                <w:b/>
                <w:bCs/>
                <w:color w:val="000000"/>
                <w:sz w:val="24"/>
                <w:szCs w:val="24"/>
              </w:rPr>
              <w:lastRenderedPageBreak/>
              <w:t xml:space="preserve">Kjøremønster </w:t>
            </w:r>
          </w:p>
          <w:p w14:paraId="0F859DE9" w14:textId="04D794B8" w:rsidR="0021504E" w:rsidRPr="0021504E" w:rsidRDefault="0021504E" w:rsidP="0021504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1504E">
              <w:rPr>
                <w:rFonts w:cs="Roboto"/>
                <w:b w:val="0"/>
                <w:color w:val="000000"/>
              </w:rPr>
              <w:t xml:space="preserve">Rekkefølge på brøyting og strøing. DkD </w:t>
            </w:r>
            <w:proofErr w:type="spellStart"/>
            <w:r w:rsidRPr="0021504E">
              <w:rPr>
                <w:rFonts w:cs="Roboto"/>
                <w:b w:val="0"/>
                <w:color w:val="000000"/>
              </w:rPr>
              <w:t>gjennombrøytes</w:t>
            </w:r>
            <w:proofErr w:type="spellEnd"/>
            <w:r w:rsidRPr="0021504E">
              <w:rPr>
                <w:rFonts w:cs="Roboto"/>
                <w:b w:val="0"/>
                <w:color w:val="000000"/>
              </w:rPr>
              <w:t xml:space="preserve"> først. Øvrig prioritering tas i samhandlingsfase</w:t>
            </w:r>
            <w:r>
              <w:rPr>
                <w:rFonts w:cs="Roboto"/>
                <w:b w:val="0"/>
                <w:color w:val="000000"/>
              </w:rPr>
              <w:t>n.</w:t>
            </w:r>
          </w:p>
          <w:p w14:paraId="07BF5E1D" w14:textId="77777777" w:rsidR="0021504E" w:rsidRPr="0021504E" w:rsidRDefault="0021504E" w:rsidP="0021504E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2E2A9514" w14:textId="77777777" w:rsidR="00E254F3" w:rsidRPr="0021504E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21504E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21504E">
              <w:rPr>
                <w:rFonts w:cs="Roboto"/>
                <w:b w:val="0"/>
                <w:color w:val="000000"/>
              </w:rPr>
              <w:t xml:space="preserve"> </w:t>
            </w:r>
          </w:p>
          <w:p w14:paraId="13319A17" w14:textId="4AEC9FE3" w:rsidR="00BC6428" w:rsidRPr="0021504E" w:rsidRDefault="00BC6428" w:rsidP="00893B5B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</w:tbl>
    <w:p w14:paraId="0A67DC9D" w14:textId="77777777" w:rsidR="00F133D0" w:rsidRDefault="00F133D0" w:rsidP="00353114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65ABBF2B" w14:textId="77777777" w:rsidR="002E7571" w:rsidRDefault="002E7571" w:rsidP="00353114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6B8B677B" w14:textId="1F62F622" w:rsidR="002E7571" w:rsidRDefault="00A75791" w:rsidP="00A75791">
      <w:pPr>
        <w:rPr>
          <w:rFonts w:cs="Roboto"/>
          <w:b/>
          <w:i/>
          <w:iCs/>
          <w:color w:val="000000"/>
          <w:highlight w:val="lightGray"/>
        </w:rPr>
      </w:pPr>
      <w:r>
        <w:rPr>
          <w:rFonts w:cs="Roboto"/>
          <w:b/>
          <w:i/>
          <w:iCs/>
          <w:color w:val="000000"/>
          <w:highlight w:val="lightGray"/>
        </w:rPr>
        <w:br w:type="page"/>
      </w:r>
    </w:p>
    <w:p w14:paraId="6CB39AD9" w14:textId="454D814F" w:rsidR="00F0082F" w:rsidRPr="007A32FB" w:rsidRDefault="00F133D0" w:rsidP="007A32FB">
      <w:pPr>
        <w:pStyle w:val="Overskrift3"/>
        <w:rPr>
          <w:shd w:val="clear" w:color="auto" w:fill="BFBFBF" w:themeFill="background1" w:themeFillShade="BF"/>
        </w:rPr>
      </w:pPr>
      <w:bookmarkStart w:id="18" w:name="_Toc233630045"/>
      <w:r>
        <w:lastRenderedPageBreak/>
        <w:t xml:space="preserve">Rode </w:t>
      </w:r>
      <w:r w:rsidR="00F17A20">
        <w:t>1</w:t>
      </w:r>
      <w:r w:rsidR="000210AC">
        <w:t>2</w:t>
      </w:r>
      <w:r w:rsidRPr="00851950">
        <w:tab/>
      </w:r>
      <w:r w:rsidR="00C43CAB">
        <w:t>F</w:t>
      </w:r>
      <w:r w:rsidR="00CB7179">
        <w:t>v</w:t>
      </w:r>
      <w:r w:rsidR="00C43CAB">
        <w:t xml:space="preserve">206 </w:t>
      </w:r>
      <w:proofErr w:type="spellStart"/>
      <w:r w:rsidR="002C1260" w:rsidRPr="007A32FB">
        <w:t>Snålroa</w:t>
      </w:r>
      <w:proofErr w:type="spellEnd"/>
      <w:r w:rsidR="00F17A20" w:rsidRPr="007A32FB">
        <w:t>-Linna</w:t>
      </w:r>
      <w:bookmarkEnd w:id="18"/>
    </w:p>
    <w:p w14:paraId="12088B29" w14:textId="2BDF2761" w:rsidR="00F133D0" w:rsidRPr="00DB2C76" w:rsidRDefault="007A32FB" w:rsidP="00DB2C76">
      <w:pPr>
        <w:pStyle w:val="Ingress"/>
        <w:spacing w:before="0"/>
        <w:ind w:left="0"/>
      </w:pPr>
      <w:r w:rsidRPr="007A32FB">
        <w:rPr>
          <w:noProof/>
        </w:rPr>
        <w:drawing>
          <wp:inline distT="0" distB="0" distL="0" distR="0" wp14:anchorId="7DB29C0C" wp14:editId="517409C8">
            <wp:extent cx="5760085" cy="4565650"/>
            <wp:effectExtent l="19050" t="19050" r="12065" b="25400"/>
            <wp:docPr id="146001977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01977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65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F133D0" w:rsidRPr="009353DA" w14:paraId="4156E44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CCF5F16" w14:textId="348424DB" w:rsidR="00661391" w:rsidRPr="003E4370" w:rsidRDefault="00F133D0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6A7FBBDC" w14:textId="15C42670" w:rsidR="00F133D0" w:rsidRPr="009353DA" w:rsidRDefault="0066139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37,3</w:t>
            </w:r>
            <w:r w:rsidR="00C34123">
              <w:rPr>
                <w:rFonts w:cs="Roboto"/>
                <w:b w:val="0"/>
                <w:color w:val="000000"/>
              </w:rPr>
              <w:t xml:space="preserve"> km</w:t>
            </w:r>
          </w:p>
        </w:tc>
      </w:tr>
      <w:tr w:rsidR="00F133D0" w:rsidRPr="009353DA" w14:paraId="037CD786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D804D36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7E1EED26" w14:textId="7D7334D9" w:rsidR="00F133D0" w:rsidRPr="009353DA" w:rsidRDefault="00F133D0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ascii="Roboto" w:hAnsi="Roboto" w:cs="Roboto"/>
                <w:b w:val="0"/>
                <w:i/>
                <w:iCs/>
                <w:color w:val="000000"/>
              </w:rPr>
              <w:t>DkD</w:t>
            </w:r>
          </w:p>
        </w:tc>
      </w:tr>
      <w:tr w:rsidR="00F133D0" w:rsidRPr="009353DA" w14:paraId="53545B0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5233EEE" w14:textId="0C70D778" w:rsidR="00F133D0" w:rsidRPr="003E4370" w:rsidRDefault="00F133D0" w:rsidP="003E4370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19A8F85C" w14:textId="47BF7386" w:rsidR="00F133D0" w:rsidRPr="009353DA" w:rsidRDefault="007B073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7B0737">
              <w:rPr>
                <w:rFonts w:cs="Roboto"/>
                <w:b w:val="0"/>
                <w:i/>
                <w:iCs/>
                <w:color w:val="000000"/>
              </w:rPr>
              <w:t>3 timer DkD</w:t>
            </w:r>
          </w:p>
          <w:p w14:paraId="024CB1F9" w14:textId="77777777" w:rsidR="00F133D0" w:rsidRPr="009353DA" w:rsidRDefault="00F133D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F133D0" w:rsidRPr="009353DA" w14:paraId="7FBB4BEF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635C10A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373B79C5" w14:textId="16BFBDEA" w:rsidR="00F133D0" w:rsidRPr="009353DA" w:rsidRDefault="00440DBC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i/>
                <w:iCs/>
                <w:color w:val="000000"/>
              </w:rPr>
              <w:t>4 timer DkD</w:t>
            </w:r>
          </w:p>
        </w:tc>
      </w:tr>
      <w:tr w:rsidR="00F133D0" w:rsidRPr="009353DA" w14:paraId="2BD29A97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F5D1A11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41283EA2" w14:textId="41FACF23" w:rsidR="00F9107B" w:rsidRPr="005460A0" w:rsidRDefault="00021C90" w:rsidP="00F9107B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107B">
              <w:rPr>
                <w:rFonts w:cs="Roboto"/>
                <w:b w:val="0"/>
                <w:color w:val="000000"/>
              </w:rPr>
              <w:t xml:space="preserve">Byggherren åpner for salting av </w:t>
            </w:r>
            <w:r w:rsidR="00F9107B">
              <w:rPr>
                <w:rFonts w:cs="Roboto"/>
                <w:b w:val="0"/>
                <w:color w:val="000000"/>
              </w:rPr>
              <w:t>«</w:t>
            </w:r>
            <w:proofErr w:type="spellStart"/>
            <w:r w:rsidR="00F9107B" w:rsidRPr="005460A0">
              <w:rPr>
                <w:rFonts w:cs="Roboto"/>
                <w:b w:val="0"/>
                <w:color w:val="000000"/>
              </w:rPr>
              <w:t>Jonsebakken</w:t>
            </w:r>
            <w:proofErr w:type="spellEnd"/>
            <w:r w:rsidR="00F9107B" w:rsidRPr="005460A0">
              <w:rPr>
                <w:rFonts w:cs="Roboto"/>
                <w:b w:val="0"/>
                <w:color w:val="000000"/>
              </w:rPr>
              <w:t xml:space="preserve">» fv.206 ved behov gjennom hele vintersesongen, ellers </w:t>
            </w:r>
            <w:r w:rsidR="005460A0" w:rsidRPr="005460A0">
              <w:rPr>
                <w:rFonts w:cs="Roboto"/>
                <w:b w:val="0"/>
                <w:color w:val="000000"/>
              </w:rPr>
              <w:t>åpnes det for at</w:t>
            </w:r>
            <w:r w:rsidR="00F9107B" w:rsidRPr="005460A0">
              <w:rPr>
                <w:rFonts w:cs="Roboto"/>
                <w:b w:val="0"/>
                <w:color w:val="000000"/>
              </w:rPr>
              <w:t xml:space="preserve"> fv</w:t>
            </w:r>
            <w:r w:rsidR="005460A0" w:rsidRPr="005460A0">
              <w:rPr>
                <w:rFonts w:cs="Roboto"/>
                <w:b w:val="0"/>
                <w:color w:val="000000"/>
              </w:rPr>
              <w:t>.</w:t>
            </w:r>
            <w:r w:rsidR="00F9107B" w:rsidRPr="005460A0">
              <w:rPr>
                <w:rFonts w:cs="Roboto"/>
                <w:b w:val="0"/>
                <w:color w:val="000000"/>
              </w:rPr>
              <w:t xml:space="preserve">206 saltes i overgangen høst/vinter. </w:t>
            </w:r>
          </w:p>
          <w:p w14:paraId="41BDDCF6" w14:textId="44FD2C65" w:rsidR="00021C90" w:rsidRPr="009353DA" w:rsidRDefault="00021C90" w:rsidP="00021C90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F133D0" w:rsidRPr="009353DA" w14:paraId="3B6C502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98168CC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045874DE" w14:textId="0859A6C7" w:rsid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</w:rPr>
            </w:pPr>
            <w:r w:rsidRPr="00D70BF3">
              <w:rPr>
                <w:rFonts w:cs="Roboto"/>
                <w:bCs/>
                <w:i/>
                <w:iCs/>
                <w:color w:val="000000"/>
              </w:rPr>
              <w:t>Kjøremønster</w:t>
            </w:r>
            <w:r w:rsidR="00D70BF3">
              <w:rPr>
                <w:rFonts w:cs="Roboto"/>
                <w:bCs/>
                <w:i/>
                <w:iCs/>
                <w:color w:val="000000"/>
              </w:rPr>
              <w:t xml:space="preserve">: </w:t>
            </w:r>
            <w:r w:rsidR="00D70BF3" w:rsidRPr="00D70BF3">
              <w:rPr>
                <w:rFonts w:cs="Roboto"/>
                <w:b w:val="0"/>
                <w:i/>
                <w:iCs/>
                <w:color w:val="000000"/>
              </w:rPr>
              <w:t>Gjennomkjøring</w:t>
            </w:r>
            <w:r w:rsidR="00D70BF3">
              <w:rPr>
                <w:rFonts w:cs="Roboto"/>
                <w:b w:val="0"/>
                <w:i/>
                <w:iCs/>
                <w:color w:val="000000"/>
              </w:rPr>
              <w:t>.</w:t>
            </w:r>
          </w:p>
          <w:p w14:paraId="5FD84592" w14:textId="3F5E2899" w:rsidR="00E6499B" w:rsidRDefault="00D70BF3" w:rsidP="00E6499B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E6499B">
              <w:rPr>
                <w:rFonts w:cs="Roboto"/>
                <w:color w:val="000000" w:themeColor="text1"/>
                <w:sz w:val="24"/>
                <w:szCs w:val="24"/>
              </w:rPr>
              <w:t>Strekningen x fv210-Skansen S3D1 m540 må være gjennombrøytet tur/retur før kl 6 om morgenen</w:t>
            </w:r>
          </w:p>
          <w:p w14:paraId="5FCBBA0E" w14:textId="77777777" w:rsidR="00E6499B" w:rsidRPr="00E6499B" w:rsidRDefault="00E6499B" w:rsidP="00E6499B">
            <w:pPr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</w:p>
          <w:p w14:paraId="0E92417C" w14:textId="77777777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  <w:r w:rsidRPr="00D70BF3">
              <w:rPr>
                <w:rFonts w:cs="Roboto"/>
                <w:bCs/>
                <w:i/>
                <w:iCs/>
                <w:color w:val="000000"/>
              </w:rPr>
              <w:t>Kryss, busslommer og vegobjekter</w:t>
            </w:r>
          </w:p>
          <w:p w14:paraId="1BE6E873" w14:textId="77777777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</w:p>
          <w:p w14:paraId="04703250" w14:textId="4B90715F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  <w:r w:rsidRPr="00D70BF3">
              <w:rPr>
                <w:rFonts w:cs="Roboto"/>
                <w:bCs/>
                <w:i/>
                <w:iCs/>
                <w:color w:val="000000"/>
              </w:rPr>
              <w:t>Tettbebygd</w:t>
            </w:r>
            <w:r w:rsidR="00D70BF3">
              <w:rPr>
                <w:rFonts w:cs="Roboto"/>
                <w:bCs/>
                <w:i/>
                <w:iCs/>
                <w:color w:val="000000"/>
              </w:rPr>
              <w:t>:</w:t>
            </w:r>
            <w:r w:rsidR="00D70BF3" w:rsidRPr="00D70BF3">
              <w:rPr>
                <w:rFonts w:ascii="Roboto" w:hAnsi="Roboto" w:cs="Roboto"/>
                <w:b w:val="0"/>
                <w:color w:val="000000"/>
              </w:rPr>
              <w:t xml:space="preserve"> Flisa, Kjellmyra, Sønsterud</w:t>
            </w:r>
          </w:p>
          <w:p w14:paraId="5F46D2D2" w14:textId="77777777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</w:p>
          <w:p w14:paraId="3B129F20" w14:textId="750061FA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  <w:r w:rsidRPr="00D70BF3">
              <w:rPr>
                <w:rFonts w:cs="Roboto"/>
                <w:bCs/>
                <w:i/>
                <w:iCs/>
                <w:color w:val="000000"/>
              </w:rPr>
              <w:t>Vegbredde</w:t>
            </w:r>
            <w:r w:rsidR="00D70BF3">
              <w:rPr>
                <w:rFonts w:cs="Roboto"/>
                <w:bCs/>
                <w:i/>
                <w:iCs/>
                <w:color w:val="000000"/>
              </w:rPr>
              <w:t xml:space="preserve">: </w:t>
            </w:r>
            <w:r w:rsidR="00D70BF3" w:rsidRPr="00D70BF3">
              <w:rPr>
                <w:rFonts w:cs="Roboto"/>
                <w:b w:val="0"/>
                <w:color w:val="000000"/>
              </w:rPr>
              <w:t>5,5-7,5 meter</w:t>
            </w:r>
          </w:p>
          <w:p w14:paraId="546F6A7C" w14:textId="77777777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</w:p>
          <w:p w14:paraId="27262240" w14:textId="042B5B08" w:rsidR="00D70BF3" w:rsidRPr="00D70BF3" w:rsidRDefault="00A0544F" w:rsidP="00D70BF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0BF3">
              <w:rPr>
                <w:rFonts w:cs="Roboto"/>
                <w:bCs/>
                <w:i/>
                <w:iCs/>
                <w:color w:val="000000"/>
              </w:rPr>
              <w:t>ÅDT og rushtid</w:t>
            </w:r>
            <w:r w:rsidR="00D70BF3" w:rsidRPr="00D70BF3">
              <w:rPr>
                <w:rFonts w:cs="Roboto"/>
                <w:b w:val="0"/>
                <w:color w:val="000000"/>
              </w:rPr>
              <w:t xml:space="preserve"> ÅDT 80-3900. </w:t>
            </w:r>
          </w:p>
          <w:p w14:paraId="1CAAF9FB" w14:textId="77777777" w:rsidR="00D70BF3" w:rsidRPr="00D70BF3" w:rsidRDefault="00D70BF3" w:rsidP="00D70BF3">
            <w:pPr>
              <w:pStyle w:val="Ingress"/>
              <w:numPr>
                <w:ilvl w:val="0"/>
                <w:numId w:val="3"/>
              </w:num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0BF3">
              <w:rPr>
                <w:rFonts w:cs="Roboto"/>
                <w:b w:val="0"/>
                <w:color w:val="000000"/>
              </w:rPr>
              <w:t>Stor trafikk fra Flisa bru til Skansen</w:t>
            </w:r>
          </w:p>
          <w:p w14:paraId="46A3985B" w14:textId="77777777" w:rsidR="00A0544F" w:rsidRPr="00D70BF3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</w:p>
          <w:p w14:paraId="0D18B367" w14:textId="77777777" w:rsidR="00A054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  <w:r w:rsidRPr="00D70BF3">
              <w:rPr>
                <w:rFonts w:cs="Roboto"/>
                <w:bCs/>
                <w:i/>
                <w:iCs/>
                <w:color w:val="000000"/>
              </w:rPr>
              <w:t>Øvrige faktorer på roden</w:t>
            </w:r>
          </w:p>
          <w:p w14:paraId="1E2CE3BC" w14:textId="34F98948" w:rsidR="006E1187" w:rsidRDefault="00D70BF3" w:rsidP="005B3AC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  <w:r w:rsidRPr="00D70BF3">
              <w:rPr>
                <w:rFonts w:cs="Roboto"/>
                <w:b w:val="0"/>
                <w:color w:val="000000"/>
              </w:rPr>
              <w:t>Værskille ved Holtet x Fv1869. Til dels snørikt derifra til Riksgrensen.</w:t>
            </w:r>
          </w:p>
          <w:p w14:paraId="7F2C435F" w14:textId="77777777" w:rsidR="005B3AC5" w:rsidRPr="005B3AC5" w:rsidRDefault="005B3AC5" w:rsidP="005B3AC5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i/>
                <w:iCs/>
                <w:color w:val="000000"/>
              </w:rPr>
            </w:pPr>
          </w:p>
          <w:p w14:paraId="0496D4F0" w14:textId="77777777" w:rsidR="005B3AC5" w:rsidRDefault="00D70BF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0BF3">
              <w:rPr>
                <w:rFonts w:cs="Roboto"/>
                <w:b w:val="0"/>
                <w:color w:val="000000"/>
              </w:rPr>
              <w:t>Stor andel tømmertrafikk.</w:t>
            </w:r>
          </w:p>
          <w:p w14:paraId="5F02D8CB" w14:textId="77777777" w:rsidR="005B3AC5" w:rsidRDefault="00D70BF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0BF3">
              <w:rPr>
                <w:rFonts w:cs="Roboto"/>
                <w:b w:val="0"/>
                <w:color w:val="000000"/>
              </w:rPr>
              <w:t>Kaffegata krever ekstra innsats.</w:t>
            </w:r>
          </w:p>
          <w:p w14:paraId="3092A0E2" w14:textId="77777777" w:rsidR="005B3AC5" w:rsidRDefault="00D70BF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0BF3">
              <w:rPr>
                <w:rFonts w:cs="Roboto"/>
                <w:b w:val="0"/>
                <w:color w:val="000000"/>
              </w:rPr>
              <w:t xml:space="preserve">Fortau må ryddes med liten hjullaster. </w:t>
            </w:r>
          </w:p>
          <w:p w14:paraId="7BF32F58" w14:textId="45CEFB7C" w:rsidR="00D70BF3" w:rsidRPr="00D70BF3" w:rsidRDefault="00D70BF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</w:rPr>
            </w:pPr>
            <w:r w:rsidRPr="00D70BF3">
              <w:rPr>
                <w:rFonts w:cs="Roboto"/>
                <w:b w:val="0"/>
                <w:color w:val="000000"/>
              </w:rPr>
              <w:t>Flisa bru er lysregulert og har 4 meter vegbredde. Her må det utvises forsiktighet slik at sperrebommene på brua ikke blir ødelagt</w:t>
            </w:r>
            <w:r w:rsidRPr="00D70BF3">
              <w:rPr>
                <w:rFonts w:cs="Roboto"/>
                <w:b w:val="0"/>
                <w:i/>
                <w:iCs/>
                <w:color w:val="000000"/>
              </w:rPr>
              <w:t>.</w:t>
            </w:r>
          </w:p>
        </w:tc>
      </w:tr>
      <w:tr w:rsidR="00F133D0" w:rsidRPr="009353DA" w14:paraId="3B9B1E8A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54B0A48" w14:textId="77777777" w:rsidR="00F133D0" w:rsidRDefault="00F133D0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5E41E5E8" w14:textId="77049027" w:rsidR="00BC58A1" w:rsidRPr="00884AB3" w:rsidRDefault="00BC58A1" w:rsidP="00BC58A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>Lastebil med vinterdriftsutstyr</w:t>
            </w:r>
            <w:r>
              <w:rPr>
                <w:rFonts w:cs="Roboto"/>
                <w:b w:val="0"/>
                <w:color w:val="000000" w:themeColor="text1"/>
              </w:rPr>
              <w:t xml:space="preserve"> og kombispreder</w:t>
            </w:r>
            <w:r>
              <w:rPr>
                <w:rFonts w:cs="Roboto"/>
                <w:b w:val="0"/>
                <w:color w:val="000000"/>
              </w:rPr>
              <w:t xml:space="preserve"> iht. beskrivelse i prosess 18.761 og 18.761</w:t>
            </w:r>
            <w:r w:rsidR="004D054E">
              <w:rPr>
                <w:rFonts w:cs="Roboto"/>
                <w:b w:val="0"/>
                <w:color w:val="000000"/>
              </w:rPr>
              <w:t>2</w:t>
            </w:r>
          </w:p>
          <w:p w14:paraId="35C5677A" w14:textId="77777777" w:rsidR="00BC58A1" w:rsidRDefault="00BC58A1" w:rsidP="3C1A34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  <w:highlight w:val="lightGray"/>
              </w:rPr>
            </w:pPr>
          </w:p>
          <w:p w14:paraId="6AD65581" w14:textId="63FED8C4" w:rsidR="00F133D0" w:rsidRPr="009B10AD" w:rsidRDefault="2085543D" w:rsidP="3C1A34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i/>
                <w:iCs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64A41F99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>eller tilsvarende.</w:t>
            </w:r>
            <w:r w:rsidR="3E2439C8" w:rsidRPr="00BC58A1">
              <w:rPr>
                <w:rFonts w:cs="Roboto"/>
                <w:b w:val="0"/>
                <w:color w:val="000000" w:themeColor="text1"/>
              </w:rPr>
              <w:t xml:space="preserve"> </w:t>
            </w:r>
            <w:r w:rsidR="1B053A20" w:rsidRPr="00BC58A1">
              <w:rPr>
                <w:rFonts w:cs="Roboto"/>
                <w:b w:val="0"/>
                <w:color w:val="000000" w:themeColor="text1"/>
              </w:rPr>
              <w:t xml:space="preserve">Bruksbredde snøplog </w:t>
            </w:r>
            <w:r w:rsidR="7EBD10E1" w:rsidRPr="00BC58A1">
              <w:rPr>
                <w:rFonts w:cs="Roboto"/>
                <w:b w:val="0"/>
                <w:color w:val="000000" w:themeColor="text1"/>
              </w:rPr>
              <w:t>3,</w:t>
            </w:r>
            <w:r w:rsidR="3FA6637E" w:rsidRPr="00BC58A1">
              <w:rPr>
                <w:rFonts w:cs="Roboto"/>
                <w:b w:val="0"/>
                <w:color w:val="000000" w:themeColor="text1"/>
              </w:rPr>
              <w:t>5</w:t>
            </w:r>
            <w:r w:rsidR="1B053A20" w:rsidRPr="00BC58A1">
              <w:rPr>
                <w:rFonts w:cs="Roboto"/>
                <w:b w:val="0"/>
                <w:color w:val="000000" w:themeColor="text1"/>
              </w:rPr>
              <w:t xml:space="preserve"> meter</w:t>
            </w:r>
            <w:r w:rsidR="6DDD7D15" w:rsidRPr="00BC58A1">
              <w:rPr>
                <w:rFonts w:cs="Roboto"/>
                <w:b w:val="0"/>
                <w:color w:val="000000" w:themeColor="text1"/>
              </w:rPr>
              <w:t>.</w:t>
            </w:r>
            <w:r w:rsidR="6DDD7D15" w:rsidRPr="3C1A3436">
              <w:rPr>
                <w:rFonts w:cs="Roboto"/>
                <w:b w:val="0"/>
                <w:color w:val="000000" w:themeColor="text1"/>
                <w:highlight w:val="lightGray"/>
              </w:rPr>
              <w:t xml:space="preserve"> </w:t>
            </w:r>
          </w:p>
        </w:tc>
      </w:tr>
      <w:tr w:rsidR="00F133D0" w:rsidRPr="009353DA" w14:paraId="01219C29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8EF6488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22F08B6D" w14:textId="61F2C23C" w:rsidR="00F133D0" w:rsidRPr="009353DA" w:rsidRDefault="00CB23E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F133D0" w:rsidRPr="009353DA" w14:paraId="0DB0BDD1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1706FEB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5182457D" w14:textId="6BABD20A" w:rsidR="00F133D0" w:rsidRPr="009353DA" w:rsidRDefault="00A32D16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A32D16">
              <w:rPr>
                <w:rFonts w:cs="Roboto"/>
                <w:b w:val="0"/>
              </w:rPr>
              <w:t>Flisa</w:t>
            </w:r>
            <w:r w:rsidR="00F41299">
              <w:rPr>
                <w:rFonts w:cs="Roboto"/>
                <w:b w:val="0"/>
              </w:rPr>
              <w:t xml:space="preserve"> 300m</w:t>
            </w:r>
            <w:r w:rsidRPr="00A32D16">
              <w:rPr>
                <w:rFonts w:cs="Roboto"/>
                <w:b w:val="0"/>
              </w:rPr>
              <w:t>, Holtet</w:t>
            </w:r>
            <w:r w:rsidR="00F41299">
              <w:rPr>
                <w:rFonts w:cs="Roboto"/>
                <w:b w:val="0"/>
              </w:rPr>
              <w:t xml:space="preserve"> 300m</w:t>
            </w:r>
          </w:p>
        </w:tc>
      </w:tr>
      <w:tr w:rsidR="00F133D0" w:rsidRPr="009353DA" w14:paraId="3B1298A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06EA748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40146360" w14:textId="77777777" w:rsidR="00F133D0" w:rsidRPr="009353DA" w:rsidRDefault="00F133D0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3A2A585A" w14:textId="4FAFD09B" w:rsidR="00F133D0" w:rsidRPr="00A80D50" w:rsidRDefault="00F133D0" w:rsidP="001519F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A80D50">
              <w:rPr>
                <w:rFonts w:cs="Roboto"/>
                <w:color w:val="000000"/>
              </w:rPr>
              <w:t>Forsterket krav til friksjon</w:t>
            </w:r>
            <w:r w:rsidR="001519FD" w:rsidRPr="00A80D50">
              <w:rPr>
                <w:rFonts w:cs="Roboto"/>
                <w:color w:val="000000"/>
              </w:rPr>
              <w:t>:</w:t>
            </w:r>
            <w:r w:rsidR="00595C5F" w:rsidRPr="00A80D50">
              <w:rPr>
                <w:rFonts w:cs="Roboto"/>
                <w:b w:val="0"/>
                <w:bCs/>
                <w:color w:val="000000"/>
              </w:rPr>
              <w:t xml:space="preserve"> </w:t>
            </w:r>
            <w:proofErr w:type="spellStart"/>
            <w:r w:rsidR="00595C5F" w:rsidRPr="00A80D50">
              <w:rPr>
                <w:rFonts w:cs="Roboto"/>
                <w:b w:val="0"/>
                <w:bCs/>
                <w:color w:val="000000"/>
              </w:rPr>
              <w:t>Jonsebakken</w:t>
            </w:r>
            <w:proofErr w:type="spellEnd"/>
            <w:r w:rsidR="00C64101" w:rsidRPr="00A80D50">
              <w:rPr>
                <w:rFonts w:cs="Roboto"/>
                <w:b w:val="0"/>
                <w:bCs/>
                <w:color w:val="000000"/>
              </w:rPr>
              <w:t xml:space="preserve"> S1D1 m3100-3760</w:t>
            </w:r>
            <w:r w:rsidR="001519FD" w:rsidRPr="00A80D50">
              <w:rPr>
                <w:rFonts w:cs="Roboto"/>
                <w:b w:val="0"/>
                <w:bCs/>
                <w:color w:val="000000"/>
              </w:rPr>
              <w:t>.</w:t>
            </w:r>
          </w:p>
          <w:p w14:paraId="7249A857" w14:textId="77777777" w:rsidR="001519FD" w:rsidRPr="00A80D50" w:rsidRDefault="001519FD" w:rsidP="001519F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1C198E0" w14:textId="5CB610D0" w:rsidR="00F133D0" w:rsidRPr="00A80D50" w:rsidRDefault="00F133D0" w:rsidP="001519F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80D50">
              <w:rPr>
                <w:rFonts w:cs="Roboto"/>
                <w:bCs/>
                <w:color w:val="000000"/>
              </w:rPr>
              <w:lastRenderedPageBreak/>
              <w:t>Farlige punkter på vegen for gjennomføringen</w:t>
            </w:r>
            <w:r w:rsidR="001519FD" w:rsidRPr="00A80D50">
              <w:rPr>
                <w:rFonts w:cs="Roboto"/>
                <w:bCs/>
                <w:color w:val="000000"/>
              </w:rPr>
              <w:t>:</w:t>
            </w:r>
            <w:r w:rsidR="00347BE2" w:rsidRPr="00A80D50">
              <w:rPr>
                <w:rFonts w:cs="Roboto"/>
                <w:b w:val="0"/>
                <w:color w:val="000000"/>
              </w:rPr>
              <w:t xml:space="preserve"> Kurvatur ned mot </w:t>
            </w:r>
            <w:proofErr w:type="spellStart"/>
            <w:r w:rsidR="00347BE2" w:rsidRPr="00A80D50">
              <w:rPr>
                <w:rFonts w:cs="Roboto"/>
                <w:b w:val="0"/>
                <w:color w:val="000000"/>
              </w:rPr>
              <w:t>Ø.Flisa</w:t>
            </w:r>
            <w:proofErr w:type="spellEnd"/>
            <w:r w:rsidR="00347BE2" w:rsidRPr="00A80D50">
              <w:rPr>
                <w:rFonts w:cs="Roboto"/>
                <w:b w:val="0"/>
                <w:color w:val="000000"/>
              </w:rPr>
              <w:t xml:space="preserve"> bru</w:t>
            </w:r>
            <w:r w:rsidR="00F145EE" w:rsidRPr="00A80D50">
              <w:rPr>
                <w:rFonts w:cs="Roboto"/>
                <w:b w:val="0"/>
                <w:color w:val="000000"/>
              </w:rPr>
              <w:t xml:space="preserve"> S4D1 m4790-</w:t>
            </w:r>
            <w:r w:rsidR="005C2622" w:rsidRPr="00A80D50">
              <w:rPr>
                <w:rFonts w:cs="Roboto"/>
                <w:b w:val="0"/>
                <w:color w:val="000000"/>
              </w:rPr>
              <w:t>5590</w:t>
            </w:r>
          </w:p>
        </w:tc>
      </w:tr>
      <w:tr w:rsidR="00F133D0" w:rsidRPr="009353DA" w14:paraId="3E6F805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377045A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17EEC7B1" w14:textId="27E77FBE" w:rsidR="00F133D0" w:rsidRPr="00A80D50" w:rsidRDefault="00595C5F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80D50">
              <w:rPr>
                <w:rFonts w:cs="Roboto"/>
                <w:b w:val="0"/>
                <w:color w:val="000000"/>
              </w:rPr>
              <w:t>Kaffegata</w:t>
            </w:r>
            <w:r w:rsidR="004F7B8A" w:rsidRPr="00A80D50">
              <w:rPr>
                <w:rFonts w:cs="Roboto"/>
                <w:b w:val="0"/>
                <w:color w:val="000000"/>
              </w:rPr>
              <w:t>, Flisa</w:t>
            </w:r>
            <w:r w:rsidR="007725FD" w:rsidRPr="00A80D50">
              <w:rPr>
                <w:rFonts w:cs="Roboto"/>
                <w:b w:val="0"/>
                <w:color w:val="000000"/>
              </w:rPr>
              <w:t xml:space="preserve"> og stedvis </w:t>
            </w:r>
            <w:r w:rsidR="00C12F43" w:rsidRPr="00A80D50">
              <w:rPr>
                <w:rFonts w:cs="Roboto"/>
                <w:b w:val="0"/>
                <w:color w:val="000000"/>
              </w:rPr>
              <w:t>mellom GS og fv206</w:t>
            </w:r>
          </w:p>
        </w:tc>
      </w:tr>
      <w:tr w:rsidR="00F133D0" w:rsidRPr="009353DA" w14:paraId="2F84CF86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69BFF98" w14:textId="77777777" w:rsidR="00F133D0" w:rsidRPr="009353DA" w:rsidRDefault="00F133D0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39A95092" w14:textId="77777777" w:rsidR="00F133D0" w:rsidRPr="00A80D50" w:rsidRDefault="00F133D0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80D50">
              <w:rPr>
                <w:rFonts w:cs="Roboto"/>
                <w:b w:val="0"/>
                <w:i/>
                <w:iCs/>
                <w:color w:val="000000"/>
                <w:highlight w:val="lightGray"/>
              </w:rPr>
              <w:t>Fylles ut av byggherre og entreprenør i samhandlingsfasen</w:t>
            </w:r>
          </w:p>
        </w:tc>
      </w:tr>
      <w:tr w:rsidR="00F133D0" w:rsidRPr="009353DA" w14:paraId="368D31C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51A2365" w14:textId="77777777" w:rsidR="00F133D0" w:rsidRPr="009353DA" w:rsidRDefault="00F133D0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2F54D366" w14:textId="77777777" w:rsidR="00A80D50" w:rsidRPr="00A80D50" w:rsidRDefault="00F133D0" w:rsidP="00A80D50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A80D50">
              <w:rPr>
                <w:rFonts w:cs="Roboto"/>
                <w:b/>
                <w:bCs/>
                <w:color w:val="000000"/>
                <w:sz w:val="24"/>
                <w:szCs w:val="24"/>
              </w:rPr>
              <w:t>Beskrivelse av utførelse</w:t>
            </w:r>
            <w:r w:rsidR="00EA2991" w:rsidRPr="00A80D50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. </w:t>
            </w:r>
          </w:p>
          <w:p w14:paraId="12336692" w14:textId="643ECB77" w:rsidR="00F133D0" w:rsidRDefault="00EA2991" w:rsidP="00A80D50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80D50">
              <w:rPr>
                <w:rFonts w:cs="Roboto"/>
                <w:color w:val="000000"/>
                <w:sz w:val="24"/>
                <w:szCs w:val="24"/>
              </w:rPr>
              <w:t>Det må tilstrebes å ikke kaste snø inn på GS-areal</w:t>
            </w:r>
          </w:p>
          <w:p w14:paraId="75701940" w14:textId="77777777" w:rsidR="00EE7798" w:rsidRPr="006348B4" w:rsidRDefault="00EE7798" w:rsidP="006348B4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1C282525" w14:textId="77777777" w:rsidR="00D15AC7" w:rsidRPr="00EE7798" w:rsidRDefault="00F133D0" w:rsidP="00EE779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E7798">
              <w:rPr>
                <w:rFonts w:cs="Roboto"/>
                <w:bCs/>
                <w:color w:val="000000"/>
              </w:rPr>
              <w:t>Rydding av kryss- ansvarsdeling</w:t>
            </w:r>
            <w:r w:rsidR="00AA223D" w:rsidRPr="00EE7798">
              <w:rPr>
                <w:rFonts w:cs="Roboto"/>
                <w:bCs/>
                <w:color w:val="000000"/>
              </w:rPr>
              <w:t xml:space="preserve">. </w:t>
            </w:r>
          </w:p>
          <w:p w14:paraId="028F5CE1" w14:textId="74326402" w:rsidR="00D15AC7" w:rsidRPr="00A80D50" w:rsidRDefault="00D15AC7" w:rsidP="00EE779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80D50">
              <w:rPr>
                <w:rFonts w:cs="Roboto"/>
                <w:b w:val="0"/>
                <w:color w:val="000000"/>
              </w:rPr>
              <w:t>Kryss mot fv210 og snuplas</w:t>
            </w:r>
            <w:r w:rsidR="00D85F82" w:rsidRPr="00A80D50">
              <w:rPr>
                <w:rFonts w:cs="Roboto"/>
                <w:b w:val="0"/>
                <w:color w:val="000000"/>
              </w:rPr>
              <w:t>s ved riksgrensen</w:t>
            </w:r>
            <w:r w:rsidR="0034360A" w:rsidRPr="00A80D50">
              <w:rPr>
                <w:rFonts w:cs="Roboto"/>
                <w:b w:val="0"/>
                <w:color w:val="000000"/>
              </w:rPr>
              <w:t xml:space="preserve"> </w:t>
            </w:r>
            <w:r w:rsidR="00913287" w:rsidRPr="00A80D50">
              <w:rPr>
                <w:rFonts w:cs="Roboto"/>
                <w:b w:val="0"/>
                <w:color w:val="000000"/>
              </w:rPr>
              <w:t xml:space="preserve">fv206 </w:t>
            </w:r>
            <w:r w:rsidR="00D85F82" w:rsidRPr="00A80D50">
              <w:rPr>
                <w:rFonts w:cs="Roboto"/>
                <w:b w:val="0"/>
                <w:color w:val="000000"/>
              </w:rPr>
              <w:t>ryddes av denne rod</w:t>
            </w:r>
            <w:r w:rsidR="002A7372" w:rsidRPr="00A80D50">
              <w:rPr>
                <w:rFonts w:cs="Roboto"/>
                <w:b w:val="0"/>
                <w:color w:val="000000"/>
              </w:rPr>
              <w:t>e</w:t>
            </w:r>
          </w:p>
          <w:p w14:paraId="4B29A9E1" w14:textId="77777777" w:rsidR="00EE7798" w:rsidRDefault="00EE7798" w:rsidP="00EE779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82D8AF5" w14:textId="2AD1BC18" w:rsidR="00AA223D" w:rsidRPr="00A80D50" w:rsidRDefault="00AA223D" w:rsidP="00EE779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80D50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58F2A044" w14:textId="6638C1AD" w:rsidR="00F133D0" w:rsidRDefault="00F133D0" w:rsidP="00AA223D">
            <w:pPr>
              <w:pStyle w:val="Ingress"/>
              <w:spacing w:before="0" w:after="0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94CA9ED" w14:textId="77777777" w:rsidR="00EE7798" w:rsidRPr="006348B4" w:rsidRDefault="00EE7798" w:rsidP="00EE7798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6348B4">
              <w:rPr>
                <w:rFonts w:cs="Roboto"/>
                <w:b/>
                <w:bCs/>
                <w:color w:val="000000"/>
                <w:sz w:val="24"/>
                <w:szCs w:val="24"/>
              </w:rPr>
              <w:t>Øvrige forhold</w:t>
            </w:r>
          </w:p>
          <w:p w14:paraId="4D1FCE66" w14:textId="77777777" w:rsidR="00EE7798" w:rsidRDefault="00EE7798" w:rsidP="00EE7798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>
              <w:rPr>
                <w:rFonts w:cs="Roboto"/>
                <w:color w:val="000000"/>
                <w:sz w:val="24"/>
                <w:szCs w:val="24"/>
              </w:rPr>
              <w:t xml:space="preserve">Det hender SVV salter Rv, dette kan utløse behov for ekstra tiltak på fv. </w:t>
            </w:r>
          </w:p>
          <w:p w14:paraId="0BF7B7A3" w14:textId="77777777" w:rsidR="00EE7798" w:rsidRPr="00A80D50" w:rsidRDefault="00EE7798" w:rsidP="00AA223D">
            <w:pPr>
              <w:pStyle w:val="Ingress"/>
              <w:spacing w:before="0" w:after="0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5F36D34" w14:textId="27C4815D" w:rsidR="00E254F3" w:rsidRPr="00EE7798" w:rsidRDefault="00E254F3" w:rsidP="00EE7798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EE7798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76B15781" w14:textId="77777777" w:rsidR="00E254F3" w:rsidRPr="00A80D50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80D50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A80D50">
              <w:rPr>
                <w:rFonts w:cs="Roboto"/>
                <w:b w:val="0"/>
                <w:color w:val="000000"/>
              </w:rPr>
              <w:t xml:space="preserve"> </w:t>
            </w:r>
          </w:p>
          <w:p w14:paraId="6EFB3781" w14:textId="0C76D41F" w:rsidR="00F133D0" w:rsidRPr="00A80D50" w:rsidRDefault="00F133D0" w:rsidP="00EE7798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102B7198" w14:textId="77777777" w:rsidR="007672EB" w:rsidRDefault="007672EB" w:rsidP="00061D09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868E4BD" w14:textId="330CB31D" w:rsidR="004048F1" w:rsidRPr="00030BA6" w:rsidRDefault="004048F1" w:rsidP="00FB4954">
      <w:pPr>
        <w:pStyle w:val="Overskrift3"/>
        <w:rPr>
          <w:shd w:val="clear" w:color="auto" w:fill="BFBFBF" w:themeFill="background1" w:themeFillShade="BF"/>
        </w:rPr>
      </w:pPr>
      <w:bookmarkStart w:id="19" w:name="_Toc233630046"/>
      <w:r>
        <w:lastRenderedPageBreak/>
        <w:t xml:space="preserve">Rode </w:t>
      </w:r>
      <w:r w:rsidR="007654DC">
        <w:t>1</w:t>
      </w:r>
      <w:r w:rsidR="0096472E">
        <w:t>3</w:t>
      </w:r>
      <w:r w:rsidRPr="00851950">
        <w:tab/>
      </w:r>
      <w:r w:rsidR="00FB4954" w:rsidRPr="00E00253">
        <w:t>Gjesåsen</w:t>
      </w:r>
      <w:r w:rsidR="0096472E" w:rsidRPr="00E00253">
        <w:t>-Våler</w:t>
      </w:r>
      <w:bookmarkEnd w:id="19"/>
    </w:p>
    <w:p w14:paraId="2B1C073F" w14:textId="36392625" w:rsidR="004048F1" w:rsidRPr="00B02D34" w:rsidRDefault="00030BA6" w:rsidP="004048F1">
      <w:pPr>
        <w:pStyle w:val="Ingress"/>
        <w:ind w:left="0"/>
        <w:rPr>
          <w:rFonts w:ascii="Roboto" w:hAnsi="Roboto" w:cs="Roboto"/>
          <w:bCs/>
          <w:color w:val="000000"/>
          <w:lang w:val="nn-NO"/>
        </w:rPr>
      </w:pPr>
      <w:r w:rsidRPr="00030BA6">
        <w:rPr>
          <w:rFonts w:ascii="Roboto" w:hAnsi="Roboto" w:cs="Roboto"/>
          <w:bCs/>
          <w:noProof/>
          <w:color w:val="000000"/>
          <w:lang w:val="nn-NO"/>
        </w:rPr>
        <w:drawing>
          <wp:inline distT="0" distB="0" distL="0" distR="0" wp14:anchorId="497928F1" wp14:editId="021FB059">
            <wp:extent cx="5760085" cy="4626610"/>
            <wp:effectExtent l="19050" t="19050" r="12065" b="21590"/>
            <wp:docPr id="11921519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1519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66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4048F1" w:rsidRPr="009353DA" w14:paraId="2071706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D4EB488" w14:textId="4D3C905C" w:rsidR="00113464" w:rsidRPr="00230514" w:rsidRDefault="004048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7F70AB88" w14:textId="2B50E526" w:rsidR="000838B1" w:rsidRPr="009353DA" w:rsidRDefault="00FB4954" w:rsidP="0023051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4</w:t>
            </w:r>
            <w:r w:rsidR="00113464">
              <w:rPr>
                <w:rFonts w:cs="Roboto"/>
                <w:b w:val="0"/>
                <w:color w:val="000000"/>
              </w:rPr>
              <w:t>9,7</w:t>
            </w:r>
          </w:p>
        </w:tc>
      </w:tr>
      <w:tr w:rsidR="004048F1" w:rsidRPr="009353DA" w14:paraId="1B555CBE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AF2CE5B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0FE33AD9" w14:textId="05900457" w:rsidR="004048F1" w:rsidRPr="009353DA" w:rsidRDefault="004048F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ascii="Roboto" w:hAnsi="Roboto" w:cs="Roboto"/>
                <w:b w:val="0"/>
                <w:i/>
                <w:iCs/>
                <w:color w:val="000000"/>
              </w:rPr>
              <w:t>DkD og DkE</w:t>
            </w:r>
          </w:p>
        </w:tc>
      </w:tr>
      <w:tr w:rsidR="004048F1" w:rsidRPr="009353DA" w14:paraId="70DA0F2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742F901" w14:textId="5CCC6EA7" w:rsidR="004048F1" w:rsidRPr="00230514" w:rsidRDefault="004048F1" w:rsidP="00230514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1F577907" w14:textId="77777777" w:rsidR="004048F1" w:rsidRPr="009353DA" w:rsidRDefault="004048F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47772">
              <w:rPr>
                <w:rFonts w:cs="Roboto"/>
                <w:b w:val="0"/>
                <w:i/>
                <w:iCs/>
                <w:color w:val="000000"/>
              </w:rPr>
              <w:t>3 timer DkD, 4 timer DkE</w:t>
            </w:r>
          </w:p>
          <w:p w14:paraId="79CAB6F7" w14:textId="77777777" w:rsidR="004048F1" w:rsidRPr="009353DA" w:rsidRDefault="004048F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4048F1" w:rsidRPr="009353DA" w14:paraId="651FDA5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8831FF4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596DD20B" w14:textId="77777777" w:rsidR="004048F1" w:rsidRPr="009353DA" w:rsidRDefault="004048F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47772">
              <w:rPr>
                <w:rFonts w:cs="Roboto"/>
                <w:b w:val="0"/>
                <w:i/>
                <w:iCs/>
                <w:color w:val="000000"/>
              </w:rPr>
              <w:t>4 timer DkD, 6 timer DkE</w:t>
            </w:r>
          </w:p>
        </w:tc>
      </w:tr>
      <w:tr w:rsidR="004048F1" w:rsidRPr="009353DA" w14:paraId="5E724963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2074BF7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77D9A675" w14:textId="77777777" w:rsidR="00230514" w:rsidRDefault="00230514" w:rsidP="0023051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Byggherren åpner for</w:t>
            </w:r>
            <w:r w:rsidRPr="00E668B8">
              <w:rPr>
                <w:rFonts w:cs="Roboto"/>
                <w:b w:val="0"/>
                <w:color w:val="000000"/>
              </w:rPr>
              <w:t xml:space="preserve"> </w:t>
            </w:r>
            <w:r>
              <w:rPr>
                <w:rFonts w:cs="Roboto"/>
                <w:b w:val="0"/>
                <w:color w:val="000000"/>
              </w:rPr>
              <w:t>salting</w:t>
            </w:r>
            <w:r w:rsidRPr="00E668B8">
              <w:rPr>
                <w:rFonts w:cs="Roboto"/>
                <w:b w:val="0"/>
                <w:color w:val="000000"/>
              </w:rPr>
              <w:t xml:space="preserve"> i overgangen</w:t>
            </w:r>
            <w:r w:rsidRPr="00B775B0">
              <w:rPr>
                <w:rFonts w:cs="Roboto"/>
                <w:b w:val="0"/>
                <w:color w:val="000000"/>
              </w:rPr>
              <w:t xml:space="preserve"> høst/vinter</w:t>
            </w:r>
            <w:r w:rsidRPr="00E668B8">
              <w:rPr>
                <w:rFonts w:cs="Roboto"/>
                <w:b w:val="0"/>
                <w:color w:val="000000"/>
              </w:rPr>
              <w:t>.</w:t>
            </w:r>
          </w:p>
          <w:p w14:paraId="3CFA03D8" w14:textId="73D3C971" w:rsidR="004048F1" w:rsidRPr="009353DA" w:rsidRDefault="00230514" w:rsidP="0023051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  <w:highlight w:val="lightGray"/>
              </w:rPr>
            </w:pPr>
            <w:r w:rsidRPr="00233895">
              <w:rPr>
                <w:rFonts w:cs="Roboto"/>
                <w:b w:val="0"/>
                <w:color w:val="000000"/>
              </w:rPr>
              <w:t xml:space="preserve">Salting må </w:t>
            </w:r>
            <w:r>
              <w:rPr>
                <w:rFonts w:cs="Roboto"/>
                <w:b w:val="0"/>
                <w:color w:val="000000"/>
              </w:rPr>
              <w:t>avklares med byggherren</w:t>
            </w:r>
            <w:r w:rsidRPr="00233895">
              <w:rPr>
                <w:rFonts w:cs="Roboto"/>
                <w:b w:val="0"/>
                <w:color w:val="000000"/>
              </w:rPr>
              <w:t xml:space="preserve"> før </w:t>
            </w:r>
            <w:r>
              <w:rPr>
                <w:rFonts w:cs="Roboto"/>
                <w:b w:val="0"/>
                <w:color w:val="000000"/>
              </w:rPr>
              <w:t>tiltak iverksettes.</w:t>
            </w:r>
          </w:p>
        </w:tc>
      </w:tr>
      <w:tr w:rsidR="004048F1" w:rsidRPr="009353DA" w14:paraId="76C8AEE7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1764596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49E121E8" w14:textId="32470083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Kjøremønster</w:t>
            </w:r>
            <w:r w:rsidR="00161073" w:rsidRPr="00D71961">
              <w:rPr>
                <w:rFonts w:cs="Roboto"/>
                <w:b w:val="0"/>
                <w:color w:val="000000"/>
              </w:rPr>
              <w:t xml:space="preserve"> Gjennomkjøring, lang rode med mange kryss og stedvis dårlig vegstandard. Kan være krevende å overholde syklustider.</w:t>
            </w:r>
          </w:p>
          <w:p w14:paraId="5CDEA2FC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41F985A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Kryss, busslommer og vegobjekter</w:t>
            </w:r>
          </w:p>
          <w:p w14:paraId="2B24A9BC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890607F" w14:textId="4AA34503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Tettbebygd</w:t>
            </w:r>
            <w:r w:rsidR="00161073" w:rsidRPr="00D71961">
              <w:rPr>
                <w:rFonts w:cs="Roboto"/>
                <w:bCs/>
                <w:color w:val="000000"/>
              </w:rPr>
              <w:t xml:space="preserve">: </w:t>
            </w:r>
            <w:r w:rsidR="00885EDF" w:rsidRPr="00D71961">
              <w:rPr>
                <w:rFonts w:cs="Roboto"/>
                <w:b w:val="0"/>
                <w:color w:val="000000"/>
              </w:rPr>
              <w:t>Våler</w:t>
            </w:r>
            <w:r w:rsidR="00835430" w:rsidRPr="00D71961">
              <w:rPr>
                <w:rFonts w:cs="Roboto"/>
                <w:b w:val="0"/>
                <w:color w:val="000000"/>
              </w:rPr>
              <w:t xml:space="preserve"> sentrum</w:t>
            </w:r>
          </w:p>
          <w:p w14:paraId="15D2C1C1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15FC5E1" w14:textId="372BFC09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Vegbredde</w:t>
            </w:r>
            <w:r w:rsidR="00161073" w:rsidRPr="00D71961">
              <w:rPr>
                <w:rFonts w:cs="Roboto"/>
                <w:bCs/>
                <w:color w:val="000000"/>
              </w:rPr>
              <w:t xml:space="preserve">: </w:t>
            </w:r>
            <w:r w:rsidR="00161073" w:rsidRPr="00D71961">
              <w:rPr>
                <w:rFonts w:cs="Roboto"/>
                <w:b w:val="0"/>
                <w:color w:val="000000"/>
              </w:rPr>
              <w:t>4,5-7 meter</w:t>
            </w:r>
          </w:p>
          <w:p w14:paraId="62372E7D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DA1F6DA" w14:textId="41DB21F5" w:rsidR="00161073" w:rsidRPr="00D71961" w:rsidRDefault="00A0544F" w:rsidP="0016107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ÅDT og rushtid</w:t>
            </w:r>
            <w:r w:rsidR="00161073" w:rsidRPr="00D71961">
              <w:rPr>
                <w:rFonts w:cs="Roboto"/>
                <w:bCs/>
                <w:color w:val="000000"/>
              </w:rPr>
              <w:t>:</w:t>
            </w:r>
            <w:r w:rsidR="00161073" w:rsidRPr="00D71961">
              <w:rPr>
                <w:rFonts w:cs="Roboto"/>
                <w:b w:val="0"/>
                <w:color w:val="000000"/>
              </w:rPr>
              <w:t xml:space="preserve"> ÅDT 250-1600</w:t>
            </w:r>
          </w:p>
          <w:p w14:paraId="55CDBBB1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0A658BB" w14:textId="77777777" w:rsidR="00A0544F" w:rsidRPr="00D7196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Øvrige faktorer på roden</w:t>
            </w:r>
          </w:p>
          <w:p w14:paraId="0023C1A6" w14:textId="23029689" w:rsidR="006E1187" w:rsidRPr="00D71961" w:rsidRDefault="006E1187" w:rsidP="006E1187">
            <w:pPr>
              <w:pStyle w:val="Ingress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</w:tc>
      </w:tr>
      <w:tr w:rsidR="004048F1" w:rsidRPr="009353DA" w14:paraId="36C3E17A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BEADD91" w14:textId="77777777" w:rsidR="004048F1" w:rsidRDefault="004048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00EB1AEE" w14:textId="01A33D6B" w:rsidR="00BE1446" w:rsidRPr="00815ED2" w:rsidRDefault="00BE1446" w:rsidP="00BE1446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</w:t>
            </w:r>
            <w:r w:rsidR="00621AFC">
              <w:rPr>
                <w:rFonts w:cs="Roboto"/>
                <w:b w:val="0"/>
                <w:color w:val="000000"/>
              </w:rPr>
              <w:t>7</w:t>
            </w:r>
            <w:r>
              <w:rPr>
                <w:rFonts w:cs="Roboto"/>
                <w:b w:val="0"/>
                <w:color w:val="000000"/>
              </w:rPr>
              <w:t>1 og 18.771</w:t>
            </w:r>
            <w:r w:rsidR="003E1FD7">
              <w:rPr>
                <w:rFonts w:cs="Roboto"/>
                <w:b w:val="0"/>
                <w:color w:val="000000"/>
              </w:rPr>
              <w:t>2</w:t>
            </w:r>
          </w:p>
          <w:p w14:paraId="4C42B919" w14:textId="0F14C6FF" w:rsidR="004048F1" w:rsidRPr="00D71961" w:rsidRDefault="2085543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6E5D92A3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4F0979E2" w:rsidRPr="3C1A3436">
              <w:rPr>
                <w:rFonts w:cs="Roboto"/>
                <w:b w:val="0"/>
                <w:color w:val="000000" w:themeColor="text1"/>
              </w:rPr>
              <w:t xml:space="preserve">Bruksbredde snøplog </w:t>
            </w:r>
            <w:r w:rsidR="09242704" w:rsidRPr="3C1A3436">
              <w:rPr>
                <w:rFonts w:cs="Roboto"/>
                <w:b w:val="0"/>
                <w:color w:val="000000" w:themeColor="text1"/>
              </w:rPr>
              <w:t>3,</w:t>
            </w:r>
            <w:r w:rsidR="34EB61BB" w:rsidRPr="3C1A3436">
              <w:rPr>
                <w:rFonts w:cs="Roboto"/>
                <w:b w:val="0"/>
                <w:color w:val="000000" w:themeColor="text1"/>
              </w:rPr>
              <w:t>5</w:t>
            </w:r>
            <w:r w:rsidR="54C472EC" w:rsidRPr="3C1A3436">
              <w:rPr>
                <w:rFonts w:cs="Roboto"/>
                <w:b w:val="0"/>
                <w:color w:val="000000" w:themeColor="text1"/>
              </w:rPr>
              <w:t xml:space="preserve"> </w:t>
            </w:r>
            <w:r w:rsidR="4F0979E2" w:rsidRPr="3C1A3436">
              <w:rPr>
                <w:rFonts w:cs="Roboto"/>
                <w:b w:val="0"/>
                <w:color w:val="000000" w:themeColor="text1"/>
              </w:rPr>
              <w:t>meter</w:t>
            </w:r>
            <w:r w:rsidR="0B04E716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4048F1" w:rsidRPr="009353DA" w14:paraId="07326623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3ADE6A8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11766CA3" w14:textId="39125C64" w:rsidR="004048F1" w:rsidRPr="00D71961" w:rsidRDefault="00CB23E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4048F1" w:rsidRPr="009353DA" w14:paraId="2405CC9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384F3AE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0E851F13" w14:textId="74251C48" w:rsidR="004048F1" w:rsidRPr="00D71961" w:rsidRDefault="00D37B6B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D71961">
              <w:rPr>
                <w:rFonts w:cs="Roboto"/>
                <w:b w:val="0"/>
              </w:rPr>
              <w:t>Gjerdrum</w:t>
            </w:r>
            <w:r w:rsidR="00CF0510" w:rsidRPr="00D71961">
              <w:rPr>
                <w:rFonts w:cs="Roboto"/>
                <w:b w:val="0"/>
              </w:rPr>
              <w:t xml:space="preserve"> 1km</w:t>
            </w:r>
            <w:r w:rsidRPr="00D71961">
              <w:rPr>
                <w:rFonts w:cs="Roboto"/>
                <w:b w:val="0"/>
              </w:rPr>
              <w:t>, Flisa</w:t>
            </w:r>
            <w:r w:rsidR="008B104F" w:rsidRPr="00D71961">
              <w:rPr>
                <w:rFonts w:cs="Roboto"/>
                <w:b w:val="0"/>
              </w:rPr>
              <w:t xml:space="preserve"> 6,3km</w:t>
            </w:r>
          </w:p>
        </w:tc>
      </w:tr>
      <w:tr w:rsidR="004048F1" w:rsidRPr="009353DA" w14:paraId="219A9E94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D8732B3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16B0AF15" w14:textId="77777777" w:rsidR="004048F1" w:rsidRPr="009353DA" w:rsidRDefault="004048F1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1EE3833D" w14:textId="21D328C2" w:rsidR="004048F1" w:rsidRPr="00D71961" w:rsidRDefault="003921AF" w:rsidP="00F9219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  <w:r w:rsidRPr="00D71961">
              <w:rPr>
                <w:rFonts w:cs="Roboto"/>
                <w:b w:val="0"/>
                <w:bCs/>
                <w:color w:val="000000"/>
              </w:rPr>
              <w:t>Våler sentrum og fv2088</w:t>
            </w:r>
          </w:p>
          <w:p w14:paraId="679EB0D4" w14:textId="77777777" w:rsidR="00D71961" w:rsidRPr="00D71961" w:rsidRDefault="00D71961" w:rsidP="00F9219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</w:p>
          <w:p w14:paraId="78499A12" w14:textId="77777777" w:rsidR="00D71961" w:rsidRPr="00D71961" w:rsidRDefault="00D71961" w:rsidP="00D7196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D71961">
              <w:rPr>
                <w:rFonts w:cs="Roboto"/>
                <w:bCs/>
                <w:color w:val="000000"/>
              </w:rPr>
              <w:t>Farlige punkter på vegen for gjennomføringen:</w:t>
            </w:r>
            <w:r w:rsidRPr="00D71961">
              <w:rPr>
                <w:rFonts w:cs="Roboto"/>
                <w:b w:val="0"/>
                <w:color w:val="000000"/>
              </w:rPr>
              <w:t xml:space="preserve"> Fv2112 S1D1 m4950-5540 og smal bru fv2080 S1D1 m4350 og Fv2084 S2D1 m9410</w:t>
            </w:r>
          </w:p>
          <w:p w14:paraId="727B1E62" w14:textId="77777777" w:rsidR="00D71961" w:rsidRPr="00D71961" w:rsidRDefault="00D71961" w:rsidP="00F92193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bCs/>
                <w:color w:val="000000"/>
              </w:rPr>
            </w:pPr>
          </w:p>
          <w:p w14:paraId="0407281D" w14:textId="77777777" w:rsidR="004048F1" w:rsidRPr="00D71961" w:rsidRDefault="004048F1" w:rsidP="00C8729A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4048F1" w:rsidRPr="009353DA" w14:paraId="3555A440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3C25687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117E4CD1" w14:textId="0C659017" w:rsidR="004048F1" w:rsidRPr="00F92193" w:rsidRDefault="0087439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i/>
                <w:iCs/>
                <w:color w:val="000000"/>
              </w:rPr>
              <w:t>Våler sentrum</w:t>
            </w:r>
          </w:p>
        </w:tc>
      </w:tr>
      <w:tr w:rsidR="004048F1" w:rsidRPr="009353DA" w14:paraId="202AC25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18AF92D" w14:textId="77777777" w:rsidR="004048F1" w:rsidRPr="009353DA" w:rsidRDefault="004048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3B860997" w14:textId="77777777" w:rsidR="004048F1" w:rsidRPr="00F92193" w:rsidRDefault="004048F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i/>
                <w:iCs/>
                <w:color w:val="000000"/>
              </w:rPr>
              <w:t>Fylles ut av byggherre og entreprenør i samhandlingsfasen</w:t>
            </w:r>
          </w:p>
        </w:tc>
      </w:tr>
      <w:tr w:rsidR="004048F1" w:rsidRPr="009353DA" w14:paraId="4F10A61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36D7CD0" w14:textId="77777777" w:rsidR="004048F1" w:rsidRPr="009353DA" w:rsidRDefault="004048F1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005D9CC1" w14:textId="77777777" w:rsidR="00F92193" w:rsidRPr="00F92193" w:rsidRDefault="004048F1" w:rsidP="00F9219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F92193">
              <w:rPr>
                <w:rFonts w:cs="Roboto"/>
                <w:b/>
                <w:bCs/>
                <w:color w:val="000000"/>
                <w:sz w:val="24"/>
                <w:szCs w:val="24"/>
              </w:rPr>
              <w:t>Beskrivelse av utførelse</w:t>
            </w:r>
            <w:r w:rsidR="00EA2991" w:rsidRPr="00F92193">
              <w:rPr>
                <w:rFonts w:cs="Roboto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7EB012D" w14:textId="03B03E5A" w:rsidR="004048F1" w:rsidRDefault="00EA2991" w:rsidP="00F9219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F92193">
              <w:rPr>
                <w:rFonts w:cs="Roboto"/>
                <w:color w:val="000000"/>
                <w:sz w:val="24"/>
                <w:szCs w:val="24"/>
              </w:rPr>
              <w:t>Det må tilstrebes å ikke kaste snø inn på GS-areal</w:t>
            </w:r>
          </w:p>
          <w:p w14:paraId="583D900C" w14:textId="77777777" w:rsidR="00F92193" w:rsidRPr="00F92193" w:rsidRDefault="00F92193" w:rsidP="00F9219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5AF4E12" w14:textId="77777777" w:rsidR="00F92193" w:rsidRPr="00F92193" w:rsidRDefault="004048F1" w:rsidP="00F9219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92193">
              <w:rPr>
                <w:rFonts w:cs="Roboto"/>
                <w:bCs/>
                <w:color w:val="000000"/>
              </w:rPr>
              <w:t>Rydding av kryss- ansvarsdeling</w:t>
            </w:r>
            <w:r w:rsidR="003958A9" w:rsidRPr="00F92193">
              <w:rPr>
                <w:rFonts w:cs="Roboto"/>
                <w:bCs/>
                <w:color w:val="000000"/>
              </w:rPr>
              <w:t xml:space="preserve">. </w:t>
            </w:r>
          </w:p>
          <w:p w14:paraId="7D98DEEE" w14:textId="4E2828BA" w:rsidR="004048F1" w:rsidRPr="00F92193" w:rsidRDefault="003958A9" w:rsidP="00D7196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color w:val="000000"/>
              </w:rPr>
              <w:t xml:space="preserve">Kryss mot </w:t>
            </w:r>
            <w:r w:rsidR="003D308C" w:rsidRPr="00F92193">
              <w:rPr>
                <w:rFonts w:cs="Roboto"/>
                <w:b w:val="0"/>
                <w:color w:val="000000"/>
              </w:rPr>
              <w:t>Rv2, fv206 og fv210 ryddes av denne rod</w:t>
            </w:r>
            <w:r w:rsidR="00E06117" w:rsidRPr="00F92193">
              <w:rPr>
                <w:rFonts w:cs="Roboto"/>
                <w:b w:val="0"/>
                <w:color w:val="000000"/>
              </w:rPr>
              <w:t>e</w:t>
            </w:r>
          </w:p>
          <w:p w14:paraId="0029FEBD" w14:textId="77777777" w:rsidR="00E254F3" w:rsidRDefault="00E254F3" w:rsidP="00F9219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DF66CF8" w14:textId="77777777" w:rsidR="00F92193" w:rsidRPr="00F92193" w:rsidRDefault="00F92193" w:rsidP="00F9219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color w:val="000000"/>
              </w:rPr>
              <w:lastRenderedPageBreak/>
              <w:t>Vegobjekter håndteres av grunnbemanningen</w:t>
            </w:r>
          </w:p>
          <w:p w14:paraId="71D11A9A" w14:textId="77777777" w:rsidR="00F92193" w:rsidRDefault="00F92193" w:rsidP="00F9219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10A25CCB" w14:textId="77777777" w:rsidR="00F92193" w:rsidRPr="00F92193" w:rsidRDefault="00F92193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72D4F18" w14:textId="77777777" w:rsidR="00161073" w:rsidRPr="00F92193" w:rsidRDefault="00161073" w:rsidP="0016107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F92193">
              <w:rPr>
                <w:rFonts w:cs="Roboto"/>
                <w:b/>
                <w:bCs/>
                <w:color w:val="000000"/>
                <w:sz w:val="24"/>
                <w:szCs w:val="24"/>
              </w:rPr>
              <w:t>Øvrige forhold</w:t>
            </w:r>
          </w:p>
          <w:p w14:paraId="20404DCC" w14:textId="77777777" w:rsidR="00161073" w:rsidRDefault="00161073" w:rsidP="0016107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F92193">
              <w:rPr>
                <w:rFonts w:cs="Roboto"/>
                <w:color w:val="000000"/>
                <w:sz w:val="24"/>
                <w:szCs w:val="24"/>
              </w:rPr>
              <w:t xml:space="preserve">Det hender SVV salter Rv, dette kan utløse behov for ekstra tiltak på fv. </w:t>
            </w:r>
          </w:p>
          <w:p w14:paraId="0D404F42" w14:textId="77777777" w:rsidR="00161073" w:rsidRPr="00F92193" w:rsidRDefault="00161073" w:rsidP="00D7196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661E5234" w14:textId="77777777" w:rsidR="00E254F3" w:rsidRDefault="00E254F3" w:rsidP="00F9219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F92193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342DFA04" w14:textId="77777777" w:rsidR="000A4EEA" w:rsidRDefault="00D71961" w:rsidP="00D7196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color w:val="000000"/>
              </w:rPr>
              <w:t>Rekkefølge på brøyting og strøing. Fv2088 har mye tømmertrafikk</w:t>
            </w:r>
            <w:r w:rsidR="000A4EEA">
              <w:rPr>
                <w:rFonts w:cs="Roboto"/>
                <w:b w:val="0"/>
                <w:color w:val="000000"/>
              </w:rPr>
              <w:t xml:space="preserve"> og bør prioriteres</w:t>
            </w:r>
            <w:r w:rsidRPr="00F92193">
              <w:rPr>
                <w:rFonts w:cs="Roboto"/>
                <w:b w:val="0"/>
                <w:color w:val="000000"/>
              </w:rPr>
              <w:t xml:space="preserve">. </w:t>
            </w:r>
          </w:p>
          <w:p w14:paraId="589F1F11" w14:textId="674FBC42" w:rsidR="00D71961" w:rsidRPr="00D71961" w:rsidRDefault="000A4EEA" w:rsidP="00D7196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color w:val="000000"/>
              </w:rPr>
              <w:t>fv2116 og fv210</w:t>
            </w:r>
            <w:r>
              <w:rPr>
                <w:rFonts w:cs="Roboto"/>
                <w:b w:val="0"/>
                <w:color w:val="000000"/>
              </w:rPr>
              <w:t xml:space="preserve"> bør også prioriteres på samme viset. </w:t>
            </w:r>
            <w:r w:rsidR="00D71961" w:rsidRPr="00F92193">
              <w:rPr>
                <w:rFonts w:cs="Roboto"/>
                <w:b w:val="0"/>
                <w:color w:val="000000"/>
              </w:rPr>
              <w:t xml:space="preserve"> </w:t>
            </w:r>
          </w:p>
          <w:p w14:paraId="6C282741" w14:textId="77777777" w:rsidR="00D71961" w:rsidRPr="00F92193" w:rsidRDefault="00D71961" w:rsidP="00F92193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344481EA" w14:textId="77777777" w:rsidR="00E254F3" w:rsidRPr="00F92193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92193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F92193">
              <w:rPr>
                <w:rFonts w:cs="Roboto"/>
                <w:b w:val="0"/>
                <w:color w:val="000000"/>
              </w:rPr>
              <w:t xml:space="preserve"> </w:t>
            </w:r>
          </w:p>
          <w:p w14:paraId="6CAD4A84" w14:textId="56FC0B2C" w:rsidR="00CD0570" w:rsidRPr="00F92193" w:rsidRDefault="00CD0570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20E7E0E4" w14:textId="77777777" w:rsidR="007654DC" w:rsidRDefault="007654DC" w:rsidP="004048F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142A62E7" w14:textId="77777777" w:rsidR="00EA2991" w:rsidRDefault="00EA2991" w:rsidP="004048F1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454C62DA" w14:textId="0030088A" w:rsidR="0063501D" w:rsidRPr="001D4E8B" w:rsidRDefault="007654DC" w:rsidP="001D4E8B">
      <w:pPr>
        <w:pStyle w:val="Overskrift3"/>
        <w:rPr>
          <w:shd w:val="clear" w:color="auto" w:fill="BFBFBF" w:themeFill="background1" w:themeFillShade="BF"/>
        </w:rPr>
      </w:pPr>
      <w:bookmarkStart w:id="20" w:name="_Toc233630047"/>
      <w:r>
        <w:lastRenderedPageBreak/>
        <w:t xml:space="preserve">Rode </w:t>
      </w:r>
      <w:r w:rsidR="00432A96">
        <w:t>1</w:t>
      </w:r>
      <w:r w:rsidR="0085653D">
        <w:t>4</w:t>
      </w:r>
      <w:r w:rsidRPr="00851950">
        <w:tab/>
      </w:r>
      <w:r w:rsidR="00432A96" w:rsidRPr="001D4E8B">
        <w:t>Braskereidfoss og Ranum</w:t>
      </w:r>
      <w:bookmarkEnd w:id="20"/>
    </w:p>
    <w:p w14:paraId="281FCE41" w14:textId="42DEEB51" w:rsidR="00C35EC3" w:rsidRDefault="001D4E8B" w:rsidP="005A5D52">
      <w:pPr>
        <w:ind w:left="0"/>
      </w:pPr>
      <w:r w:rsidRPr="001D4E8B">
        <w:rPr>
          <w:noProof/>
        </w:rPr>
        <w:drawing>
          <wp:inline distT="0" distB="0" distL="0" distR="0" wp14:anchorId="34BAD816" wp14:editId="2FD6D6BD">
            <wp:extent cx="5760085" cy="4626610"/>
            <wp:effectExtent l="19050" t="19050" r="12065" b="21590"/>
            <wp:docPr id="160590653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90653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66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0B07BA" w14:textId="77777777" w:rsidR="005A5D52" w:rsidRPr="005A5D52" w:rsidRDefault="005A5D52" w:rsidP="005A5D52">
      <w:pPr>
        <w:ind w:left="0"/>
      </w:pP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7654DC" w:rsidRPr="009353DA" w14:paraId="5D5904D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179204E" w14:textId="0F108D24" w:rsidR="008528B6" w:rsidRPr="00230514" w:rsidRDefault="007654DC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2ED931D2" w14:textId="48518D1A" w:rsidR="008528B6" w:rsidRPr="003D3E67" w:rsidRDefault="008528B6" w:rsidP="00230514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33 km</w:t>
            </w:r>
          </w:p>
        </w:tc>
      </w:tr>
      <w:tr w:rsidR="007654DC" w:rsidRPr="009353DA" w14:paraId="77CDA812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B1B140E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18DD2B2A" w14:textId="1435FD51" w:rsidR="007654DC" w:rsidRPr="003D3E67" w:rsidRDefault="007654DC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ascii="Roboto" w:hAnsi="Roboto" w:cs="Roboto"/>
                <w:b w:val="0"/>
                <w:color w:val="000000"/>
              </w:rPr>
              <w:t>DkD og DkE</w:t>
            </w:r>
          </w:p>
        </w:tc>
      </w:tr>
      <w:tr w:rsidR="007654DC" w:rsidRPr="009353DA" w14:paraId="3F75289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7B5B520" w14:textId="77777777" w:rsidR="007654DC" w:rsidRDefault="007654DC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  <w:p w14:paraId="00F24666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69836C40" w14:textId="77777777" w:rsidR="007654DC" w:rsidRPr="003D3E67" w:rsidRDefault="007654D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3 timer DkD, 4 timer DkE</w:t>
            </w:r>
          </w:p>
          <w:p w14:paraId="71DCD21A" w14:textId="77777777" w:rsidR="007654DC" w:rsidRPr="003D3E67" w:rsidRDefault="007654DC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7654DC" w:rsidRPr="009353DA" w14:paraId="66C3D0AC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CA39136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7A06825B" w14:textId="77777777" w:rsidR="007654DC" w:rsidRPr="003D3E67" w:rsidRDefault="007654DC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4 timer DkD, 6 timer DkE</w:t>
            </w:r>
          </w:p>
        </w:tc>
      </w:tr>
      <w:tr w:rsidR="007654DC" w:rsidRPr="009353DA" w14:paraId="2347ADB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1293AD1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4361BB6D" w14:textId="284AD8FD" w:rsidR="00230514" w:rsidRPr="003D3E67" w:rsidRDefault="00230514" w:rsidP="0023051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Byggherren åpner for salting av fv.2094 og fv.2114 ved overgangen høst/vinter.</w:t>
            </w:r>
          </w:p>
          <w:p w14:paraId="25C21FB8" w14:textId="17601EBD" w:rsidR="00230514" w:rsidRPr="003D3E67" w:rsidRDefault="00230514" w:rsidP="0023051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Salting må avklares med byggherren før tiltak iverksettes.</w:t>
            </w:r>
          </w:p>
        </w:tc>
      </w:tr>
      <w:tr w:rsidR="007654DC" w:rsidRPr="009353DA" w14:paraId="7ED58A5F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FE0ED1D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lastRenderedPageBreak/>
              <w:t>Vurderingsfaktorer syklustid</w:t>
            </w:r>
          </w:p>
        </w:tc>
        <w:tc>
          <w:tcPr>
            <w:tcW w:w="3125" w:type="pct"/>
          </w:tcPr>
          <w:p w14:paraId="1609BAD0" w14:textId="16DE3210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3D3E67">
              <w:rPr>
                <w:rFonts w:cs="Roboto"/>
                <w:bCs/>
                <w:color w:val="000000"/>
              </w:rPr>
              <w:t>Kjøremønster</w:t>
            </w:r>
            <w:r w:rsidR="003D3E67" w:rsidRPr="003D3E67">
              <w:rPr>
                <w:rFonts w:cs="Roboto"/>
                <w:bCs/>
                <w:color w:val="000000"/>
              </w:rPr>
              <w:t xml:space="preserve">: </w:t>
            </w:r>
            <w:r w:rsidR="003D3E67" w:rsidRPr="003D3E67">
              <w:rPr>
                <w:rFonts w:cs="Roboto"/>
                <w:b w:val="0"/>
                <w:color w:val="000000"/>
              </w:rPr>
              <w:t>Gjennomkjøring, lang rode med mange kryss og til dels meget dårlig vegstandard. Krevende å overholde syklustider. Store, klimatiske forskjeller.</w:t>
            </w:r>
          </w:p>
          <w:p w14:paraId="0E506EA5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AC2B2D9" w14:textId="4CEC533A" w:rsidR="003D3E67" w:rsidRPr="00AD0A6B" w:rsidRDefault="003D3E6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DkD brøytes og strøs først, stort antall tunge kjøretøy på disse vegene</w:t>
            </w:r>
          </w:p>
          <w:p w14:paraId="0EBF807E" w14:textId="77777777" w:rsidR="003D3E67" w:rsidRPr="003D3E67" w:rsidRDefault="003D3E67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EB16272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3D3E67">
              <w:rPr>
                <w:rFonts w:cs="Roboto"/>
                <w:bCs/>
                <w:color w:val="000000"/>
              </w:rPr>
              <w:t>Kryss, busslommer og vegobjekter</w:t>
            </w:r>
          </w:p>
          <w:p w14:paraId="361A733A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FC33A4F" w14:textId="6C1FC71A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3D3E67">
              <w:rPr>
                <w:rFonts w:cs="Roboto"/>
                <w:bCs/>
                <w:color w:val="000000"/>
              </w:rPr>
              <w:t>Tettbebygd</w:t>
            </w:r>
            <w:r w:rsidR="003D3E67" w:rsidRPr="003D3E67">
              <w:rPr>
                <w:rFonts w:cs="Roboto"/>
                <w:bCs/>
                <w:color w:val="000000"/>
              </w:rPr>
              <w:t xml:space="preserve">: </w:t>
            </w:r>
            <w:r w:rsidR="003D3E67" w:rsidRPr="003D3E67">
              <w:rPr>
                <w:rFonts w:ascii="Roboto" w:hAnsi="Roboto" w:cs="Roboto"/>
                <w:b w:val="0"/>
                <w:color w:val="000000"/>
              </w:rPr>
              <w:t>Braskereidfoss</w:t>
            </w:r>
          </w:p>
          <w:p w14:paraId="6FA0B20D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2DB9643" w14:textId="6711E4D3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3D3E67">
              <w:rPr>
                <w:rFonts w:cs="Roboto"/>
                <w:bCs/>
                <w:color w:val="000000"/>
              </w:rPr>
              <w:t>Vegbredde</w:t>
            </w:r>
            <w:r w:rsidR="003D3E67" w:rsidRPr="003D3E67">
              <w:rPr>
                <w:rFonts w:cs="Roboto"/>
                <w:bCs/>
                <w:color w:val="000000"/>
              </w:rPr>
              <w:t xml:space="preserve">: </w:t>
            </w:r>
            <w:r w:rsidR="003D3E67" w:rsidRPr="003D3E67">
              <w:rPr>
                <w:rFonts w:cs="Roboto"/>
                <w:b w:val="0"/>
                <w:color w:val="000000"/>
              </w:rPr>
              <w:t>4,5-6,5</w:t>
            </w:r>
          </w:p>
          <w:p w14:paraId="3D202D6E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67BAB6F" w14:textId="636A0B72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Cs/>
                <w:color w:val="000000"/>
              </w:rPr>
              <w:t>ÅDT og rushtid</w:t>
            </w:r>
            <w:r w:rsidR="003D3E67" w:rsidRPr="003D3E67">
              <w:rPr>
                <w:rFonts w:cs="Roboto"/>
                <w:bCs/>
                <w:color w:val="000000"/>
              </w:rPr>
              <w:t>:</w:t>
            </w:r>
            <w:r w:rsidR="003D3E67" w:rsidRPr="003D3E67">
              <w:rPr>
                <w:rFonts w:cs="Roboto"/>
                <w:b w:val="0"/>
                <w:color w:val="000000"/>
              </w:rPr>
              <w:t xml:space="preserve"> ÅDT 200-1100</w:t>
            </w:r>
          </w:p>
          <w:p w14:paraId="216C7CF8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A03000C" w14:textId="77777777" w:rsidR="00A0544F" w:rsidRPr="003D3E67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3D3E67">
              <w:rPr>
                <w:rFonts w:cs="Roboto"/>
                <w:bCs/>
                <w:color w:val="000000"/>
              </w:rPr>
              <w:t>Øvrige faktorer på roden</w:t>
            </w:r>
          </w:p>
          <w:p w14:paraId="513F275A" w14:textId="00B9A0EA" w:rsidR="006E1187" w:rsidRPr="003D3E67" w:rsidRDefault="006E1187" w:rsidP="00F04FDB">
            <w:pPr>
              <w:pStyle w:val="Ingress"/>
              <w:spacing w:before="0" w:after="0"/>
              <w:ind w:left="3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7654DC" w:rsidRPr="009353DA" w14:paraId="52A3C33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12A672E" w14:textId="77777777" w:rsidR="007654DC" w:rsidRDefault="007654DC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12E9ADEC" w14:textId="734092B0" w:rsidR="00A10066" w:rsidRPr="00815ED2" w:rsidRDefault="00A10066" w:rsidP="00A10066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53239">
              <w:rPr>
                <w:rFonts w:cs="Roboto"/>
                <w:b w:val="0"/>
                <w:color w:val="000000"/>
              </w:rPr>
              <w:t>Traktor min 230 Hk med</w:t>
            </w:r>
            <w:r>
              <w:rPr>
                <w:rFonts w:cs="Roboto"/>
                <w:b w:val="0"/>
                <w:color w:val="000000"/>
              </w:rPr>
              <w:t xml:space="preserve"> </w:t>
            </w:r>
            <w:r w:rsidRPr="00E53239">
              <w:rPr>
                <w:rFonts w:cs="Roboto"/>
                <w:b w:val="0"/>
                <w:color w:val="000000"/>
              </w:rPr>
              <w:t>vinterdriftsutstyr</w:t>
            </w:r>
            <w:r>
              <w:rPr>
                <w:rFonts w:cs="Roboto"/>
                <w:b w:val="0"/>
                <w:color w:val="000000"/>
              </w:rPr>
              <w:t xml:space="preserve"> iht. beskrivelse i prosess 18.771 og 18.7719</w:t>
            </w:r>
          </w:p>
          <w:p w14:paraId="32C5358A" w14:textId="42584C87" w:rsidR="007654DC" w:rsidRPr="003D3E67" w:rsidRDefault="2085543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6534947E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44DA0C8F" w:rsidRPr="3C1A3436">
              <w:rPr>
                <w:rFonts w:cs="Roboto"/>
                <w:b w:val="0"/>
                <w:color w:val="000000" w:themeColor="text1"/>
              </w:rPr>
              <w:t>Bruksbredde snøplog 3.5 meter</w:t>
            </w:r>
            <w:r w:rsidR="48825B03" w:rsidRPr="3C1A3436">
              <w:rPr>
                <w:rFonts w:cs="Roboto"/>
                <w:b w:val="0"/>
                <w:color w:val="000000" w:themeColor="text1"/>
              </w:rPr>
              <w:t xml:space="preserve">. </w:t>
            </w:r>
          </w:p>
        </w:tc>
      </w:tr>
      <w:tr w:rsidR="007654DC" w:rsidRPr="009353DA" w14:paraId="3BA990D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F847416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476653CC" w14:textId="106F404C" w:rsidR="007654DC" w:rsidRPr="003D3E67" w:rsidRDefault="00CB23EE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7654DC" w:rsidRPr="009353DA" w14:paraId="213B2CBF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326C991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320FBFBB" w14:textId="619A7A8F" w:rsidR="007654DC" w:rsidRPr="003D3E67" w:rsidRDefault="006D786C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3D3E67">
              <w:rPr>
                <w:rFonts w:cs="Roboto"/>
                <w:b w:val="0"/>
              </w:rPr>
              <w:t>Gjerdrum</w:t>
            </w:r>
            <w:r w:rsidR="00B54FF6" w:rsidRPr="003D3E67">
              <w:rPr>
                <w:rFonts w:cs="Roboto"/>
                <w:b w:val="0"/>
              </w:rPr>
              <w:t xml:space="preserve"> 500m</w:t>
            </w:r>
            <w:r w:rsidRPr="003D3E67">
              <w:rPr>
                <w:rFonts w:cs="Roboto"/>
                <w:b w:val="0"/>
              </w:rPr>
              <w:t>, Flisa</w:t>
            </w:r>
            <w:r w:rsidR="00481753" w:rsidRPr="003D3E67">
              <w:rPr>
                <w:rFonts w:cs="Roboto"/>
                <w:b w:val="0"/>
              </w:rPr>
              <w:t xml:space="preserve"> 14km</w:t>
            </w:r>
          </w:p>
        </w:tc>
      </w:tr>
      <w:tr w:rsidR="007654DC" w:rsidRPr="009353DA" w14:paraId="1F04DF4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6305D9F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38848C7B" w14:textId="77777777" w:rsidR="007654DC" w:rsidRPr="009353DA" w:rsidRDefault="007654DC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33FB152A" w14:textId="53093F99" w:rsidR="007654DC" w:rsidRPr="00AD0A6B" w:rsidRDefault="007654DC" w:rsidP="00AD0A6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</w:rPr>
            </w:pPr>
            <w:r w:rsidRPr="00AD0A6B">
              <w:rPr>
                <w:rFonts w:cs="Roboto"/>
                <w:bCs/>
                <w:color w:val="000000"/>
                <w:sz w:val="22"/>
                <w:szCs w:val="22"/>
              </w:rPr>
              <w:t>Farlige punkter på vegen for gjennomføringen</w:t>
            </w:r>
            <w:r w:rsidR="00AD0A6B">
              <w:rPr>
                <w:rFonts w:cs="Roboto"/>
                <w:bCs/>
                <w:color w:val="000000"/>
                <w:sz w:val="22"/>
                <w:szCs w:val="22"/>
              </w:rPr>
              <w:t xml:space="preserve">: </w:t>
            </w:r>
            <w:r w:rsidR="00974E1C" w:rsidRPr="00AD0A6B">
              <w:rPr>
                <w:rFonts w:cs="Roboto"/>
                <w:b w:val="0"/>
                <w:color w:val="000000"/>
                <w:sz w:val="22"/>
                <w:szCs w:val="22"/>
              </w:rPr>
              <w:t>S</w:t>
            </w:r>
            <w:r w:rsidR="00124989" w:rsidRPr="00AD0A6B">
              <w:rPr>
                <w:rFonts w:cs="Roboto"/>
                <w:b w:val="0"/>
                <w:color w:val="000000"/>
                <w:sz w:val="22"/>
                <w:szCs w:val="22"/>
              </w:rPr>
              <w:t>mal</w:t>
            </w:r>
            <w:r w:rsidR="00BA3BB0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</w:t>
            </w:r>
            <w:r w:rsidR="00124989" w:rsidRPr="00AD0A6B">
              <w:rPr>
                <w:rFonts w:cs="Roboto"/>
                <w:b w:val="0"/>
                <w:color w:val="000000"/>
                <w:sz w:val="22"/>
                <w:szCs w:val="22"/>
              </w:rPr>
              <w:t>bru</w:t>
            </w:r>
            <w:r w:rsidR="00BA3BB0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på</w:t>
            </w:r>
            <w:r w:rsidR="004C7C0A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</w:t>
            </w:r>
            <w:proofErr w:type="spellStart"/>
            <w:r w:rsidR="004C7C0A" w:rsidRPr="00AD0A6B">
              <w:rPr>
                <w:rFonts w:cs="Roboto"/>
                <w:b w:val="0"/>
                <w:color w:val="000000"/>
                <w:sz w:val="22"/>
                <w:szCs w:val="22"/>
              </w:rPr>
              <w:t>fv</w:t>
            </w:r>
            <w:proofErr w:type="spellEnd"/>
            <w:r w:rsidR="004C7C0A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2104</w:t>
            </w:r>
            <w:r w:rsidR="00B421BB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S1D1 m540</w:t>
            </w:r>
            <w:r w:rsidR="00BA3BB0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og</w:t>
            </w:r>
            <w:r w:rsidR="00560DEC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</w:t>
            </w:r>
            <w:proofErr w:type="spellStart"/>
            <w:r w:rsidR="00560DEC" w:rsidRPr="00AD0A6B">
              <w:rPr>
                <w:rFonts w:cs="Roboto"/>
                <w:b w:val="0"/>
                <w:color w:val="000000"/>
                <w:sz w:val="22"/>
                <w:szCs w:val="22"/>
              </w:rPr>
              <w:t>fv</w:t>
            </w:r>
            <w:proofErr w:type="spellEnd"/>
            <w:r w:rsidR="004C7C0A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</w:t>
            </w:r>
            <w:r w:rsidR="001B2E8A" w:rsidRPr="00AD0A6B">
              <w:rPr>
                <w:rFonts w:cs="Roboto"/>
                <w:b w:val="0"/>
                <w:color w:val="000000"/>
                <w:sz w:val="22"/>
                <w:szCs w:val="22"/>
              </w:rPr>
              <w:t>2098</w:t>
            </w:r>
            <w:r w:rsidR="00503033" w:rsidRPr="00AD0A6B">
              <w:rPr>
                <w:rFonts w:cs="Roboto"/>
                <w:b w:val="0"/>
                <w:color w:val="000000"/>
                <w:sz w:val="22"/>
                <w:szCs w:val="22"/>
              </w:rPr>
              <w:t xml:space="preserve"> S2D1 m4130</w:t>
            </w:r>
          </w:p>
          <w:p w14:paraId="32330209" w14:textId="77777777" w:rsidR="00AD0A6B" w:rsidRPr="003D3E67" w:rsidRDefault="00AD0A6B" w:rsidP="00AD0A6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sz w:val="22"/>
                <w:szCs w:val="22"/>
                <w:highlight w:val="lightGray"/>
              </w:rPr>
            </w:pPr>
          </w:p>
          <w:p w14:paraId="23697045" w14:textId="6DCE4692" w:rsidR="007654DC" w:rsidRPr="00AD0A6B" w:rsidRDefault="003D3E67" w:rsidP="00AD0A6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DkD brøytes og st</w:t>
            </w:r>
            <w:r w:rsidR="00AD0A6B">
              <w:rPr>
                <w:rFonts w:cs="Roboto"/>
                <w:b w:val="0"/>
                <w:color w:val="000000"/>
              </w:rPr>
              <w:t>røs</w:t>
            </w:r>
            <w:r w:rsidRPr="003D3E67">
              <w:rPr>
                <w:rFonts w:cs="Roboto"/>
                <w:b w:val="0"/>
                <w:color w:val="000000"/>
              </w:rPr>
              <w:t xml:space="preserve"> først, stort antall tunge kjøretøy på disse vegene</w:t>
            </w:r>
          </w:p>
        </w:tc>
      </w:tr>
      <w:tr w:rsidR="007654DC" w:rsidRPr="009353DA" w14:paraId="37A3FBA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8F5B8CD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25BF5170" w14:textId="4501FDD2" w:rsidR="007654DC" w:rsidRPr="003D3E67" w:rsidRDefault="00D336DD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7654DC" w:rsidRPr="009353DA" w14:paraId="4EC8FB8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8FAC1FD" w14:textId="77777777" w:rsidR="007654DC" w:rsidRPr="009353DA" w:rsidRDefault="007654DC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36F0CBD8" w14:textId="77777777" w:rsidR="007654DC" w:rsidRPr="003D3E67" w:rsidRDefault="007654DC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D3E67">
              <w:rPr>
                <w:rFonts w:cs="Roboto"/>
                <w:b w:val="0"/>
                <w:color w:val="000000"/>
                <w:highlight w:val="lightGray"/>
              </w:rPr>
              <w:t>Fylles ut av byggherre og entreprenør i samhandlingsfasen</w:t>
            </w:r>
          </w:p>
        </w:tc>
      </w:tr>
      <w:tr w:rsidR="007654DC" w:rsidRPr="009353DA" w14:paraId="02F8679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F655C22" w14:textId="77777777" w:rsidR="007654DC" w:rsidRPr="009353DA" w:rsidRDefault="007654DC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3F8B5177" w14:textId="10446FE5" w:rsidR="00FC728A" w:rsidRPr="00FC728A" w:rsidRDefault="007654DC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C728A">
              <w:rPr>
                <w:rFonts w:cs="Roboto"/>
                <w:bCs/>
                <w:color w:val="000000"/>
              </w:rPr>
              <w:t>Beskrivelse av utførelse</w:t>
            </w:r>
          </w:p>
          <w:p w14:paraId="13673922" w14:textId="77777777" w:rsidR="00FC728A" w:rsidRPr="00FC728A" w:rsidRDefault="00FC728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1B70F19C" w14:textId="4B0BB0DA" w:rsidR="00FC728A" w:rsidRPr="00FC728A" w:rsidRDefault="007654DC" w:rsidP="00FC728A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color w:val="000000"/>
                <w:sz w:val="24"/>
                <w:szCs w:val="24"/>
              </w:rPr>
            </w:pPr>
            <w:r w:rsidRPr="00FC728A">
              <w:rPr>
                <w:rFonts w:cs="Roboto"/>
                <w:b/>
                <w:color w:val="000000"/>
                <w:sz w:val="24"/>
                <w:szCs w:val="24"/>
              </w:rPr>
              <w:t>Rydding av kryss- ansvarsdeling</w:t>
            </w:r>
            <w:r w:rsidR="00A537C2" w:rsidRPr="00FC728A">
              <w:rPr>
                <w:rFonts w:cs="Roboto"/>
                <w:b/>
                <w:color w:val="000000"/>
                <w:sz w:val="24"/>
                <w:szCs w:val="24"/>
              </w:rPr>
              <w:t xml:space="preserve">. </w:t>
            </w:r>
          </w:p>
          <w:p w14:paraId="127A558B" w14:textId="77777777" w:rsidR="00FC728A" w:rsidRPr="00FC728A" w:rsidRDefault="00FC728A" w:rsidP="00FC728A">
            <w:pPr>
              <w:pStyle w:val="Ingress"/>
              <w:spacing w:before="0" w:after="0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A761BDC" w14:textId="56F1BA06" w:rsidR="007654DC" w:rsidRDefault="00A537C2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C728A">
              <w:rPr>
                <w:rFonts w:cs="Roboto"/>
                <w:b w:val="0"/>
                <w:color w:val="000000"/>
              </w:rPr>
              <w:lastRenderedPageBreak/>
              <w:t xml:space="preserve">Kryss mot </w:t>
            </w:r>
            <w:r w:rsidR="00F41435" w:rsidRPr="00FC728A">
              <w:rPr>
                <w:rFonts w:cs="Roboto"/>
                <w:b w:val="0"/>
                <w:color w:val="000000"/>
              </w:rPr>
              <w:t xml:space="preserve">Rv2, </w:t>
            </w:r>
            <w:r w:rsidRPr="00FC728A">
              <w:rPr>
                <w:rFonts w:cs="Roboto"/>
                <w:b w:val="0"/>
                <w:color w:val="000000"/>
              </w:rPr>
              <w:t>fv2</w:t>
            </w:r>
            <w:r w:rsidR="00552261" w:rsidRPr="00FC728A">
              <w:rPr>
                <w:rFonts w:cs="Roboto"/>
                <w:b w:val="0"/>
                <w:color w:val="000000"/>
              </w:rPr>
              <w:t>10, fv2088 og fv2094 ryddes av denne rod</w:t>
            </w:r>
            <w:r w:rsidR="0099411A" w:rsidRPr="00FC728A">
              <w:rPr>
                <w:rFonts w:cs="Roboto"/>
                <w:b w:val="0"/>
                <w:color w:val="000000"/>
              </w:rPr>
              <w:t>e</w:t>
            </w:r>
          </w:p>
          <w:p w14:paraId="3D7F7871" w14:textId="77777777" w:rsidR="00FC728A" w:rsidRDefault="00FC728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80ED453" w14:textId="77777777" w:rsidR="00FC728A" w:rsidRPr="00FC728A" w:rsidRDefault="00FC728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C728A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0C0FDFF1" w14:textId="77777777" w:rsidR="00FC728A" w:rsidRDefault="00FC728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811DEFF" w14:textId="77777777" w:rsidR="00FC728A" w:rsidRDefault="00FC728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AFC77EB" w14:textId="1FB79660" w:rsidR="00FC728A" w:rsidRPr="00FC728A" w:rsidRDefault="00FC728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FC728A">
              <w:rPr>
                <w:rFonts w:cs="Roboto"/>
                <w:bCs/>
                <w:color w:val="000000"/>
              </w:rPr>
              <w:t xml:space="preserve">Øvrige forhold: </w:t>
            </w:r>
          </w:p>
          <w:p w14:paraId="679E4DBD" w14:textId="772DAA06" w:rsidR="009D4B6A" w:rsidRPr="00FC728A" w:rsidRDefault="009D4B6A" w:rsidP="00FC728A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FC728A">
              <w:rPr>
                <w:rFonts w:cs="Roboto"/>
                <w:b w:val="0"/>
                <w:color w:val="000000"/>
              </w:rPr>
              <w:t>F</w:t>
            </w:r>
            <w:r w:rsidR="00E97D0A" w:rsidRPr="00FC728A">
              <w:rPr>
                <w:rFonts w:cs="Roboto"/>
                <w:b w:val="0"/>
                <w:color w:val="000000"/>
              </w:rPr>
              <w:t xml:space="preserve">v2114 er utbedret med ny dam og bru. </w:t>
            </w:r>
            <w:r w:rsidR="00B405A2" w:rsidRPr="00FC728A">
              <w:rPr>
                <w:rFonts w:cs="Roboto"/>
                <w:b w:val="0"/>
                <w:color w:val="000000"/>
              </w:rPr>
              <w:t>På dammen</w:t>
            </w:r>
            <w:r w:rsidR="00E97D0A" w:rsidRPr="00FC728A">
              <w:rPr>
                <w:rFonts w:cs="Roboto"/>
                <w:b w:val="0"/>
                <w:color w:val="000000"/>
              </w:rPr>
              <w:t xml:space="preserve"> er det brukt store steiner langs vegen og dette vil i perioder </w:t>
            </w:r>
            <w:r w:rsidR="00B405A2" w:rsidRPr="00FC728A">
              <w:rPr>
                <w:rFonts w:cs="Roboto"/>
                <w:b w:val="0"/>
                <w:color w:val="000000"/>
              </w:rPr>
              <w:t xml:space="preserve">medføre ekstra tiltak med </w:t>
            </w:r>
            <w:proofErr w:type="spellStart"/>
            <w:r w:rsidR="00B405A2" w:rsidRPr="00FC728A">
              <w:rPr>
                <w:rFonts w:cs="Roboto"/>
                <w:b w:val="0"/>
                <w:color w:val="000000"/>
              </w:rPr>
              <w:t>bortfresing</w:t>
            </w:r>
            <w:proofErr w:type="spellEnd"/>
            <w:r w:rsidR="00B405A2" w:rsidRPr="00FC728A">
              <w:rPr>
                <w:rFonts w:cs="Roboto"/>
                <w:b w:val="0"/>
                <w:color w:val="000000"/>
              </w:rPr>
              <w:t xml:space="preserve"> av snø fra vegbanen.</w:t>
            </w:r>
          </w:p>
          <w:p w14:paraId="717601B7" w14:textId="77777777" w:rsidR="00E254F3" w:rsidRPr="00FC728A" w:rsidRDefault="00E254F3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1C9DD27" w14:textId="77777777" w:rsidR="00FC728A" w:rsidRDefault="00E254F3" w:rsidP="00FC728A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FC728A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07246E97" w14:textId="77777777" w:rsidR="00FC728A" w:rsidRDefault="00FC728A" w:rsidP="00FC728A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FC728A">
              <w:rPr>
                <w:rFonts w:cs="Roboto"/>
                <w:color w:val="000000"/>
                <w:sz w:val="24"/>
                <w:szCs w:val="24"/>
              </w:rPr>
              <w:t>Rekkefølge på brøyting og strøing. DkD tas først med fv2114 og fv2094 som prioritet</w:t>
            </w:r>
          </w:p>
          <w:p w14:paraId="680940F2" w14:textId="6BA3D4B7" w:rsidR="00E254F3" w:rsidRPr="00FC728A" w:rsidRDefault="00E254F3" w:rsidP="00FC728A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FC728A">
              <w:rPr>
                <w:rFonts w:cs="Roboto"/>
                <w:color w:val="000000"/>
                <w:sz w:val="24"/>
                <w:szCs w:val="24"/>
                <w:highlight w:val="lightGray"/>
              </w:rPr>
              <w:t>Kjøremønster på roden avklares i samhandlingsfasen</w:t>
            </w:r>
            <w:r w:rsidRPr="00FC728A">
              <w:rPr>
                <w:rFonts w:cs="Roboto"/>
                <w:color w:val="000000"/>
                <w:sz w:val="24"/>
                <w:szCs w:val="24"/>
              </w:rPr>
              <w:t xml:space="preserve"> </w:t>
            </w:r>
          </w:p>
          <w:p w14:paraId="60178FE7" w14:textId="1457EC20" w:rsidR="007654DC" w:rsidRPr="003D3E67" w:rsidRDefault="007654DC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4CC15943" w14:textId="0B1DCE20" w:rsidR="004048F1" w:rsidRPr="00165A11" w:rsidRDefault="004048F1" w:rsidP="004048F1">
      <w:pPr>
        <w:ind w:left="0"/>
        <w:rPr>
          <w:rFonts w:cs="Roboto"/>
          <w:b/>
          <w:i/>
          <w:iCs/>
          <w:color w:val="000000"/>
          <w:highlight w:val="lightGray"/>
        </w:rPr>
      </w:pPr>
      <w:r>
        <w:rPr>
          <w:rFonts w:cs="Roboto"/>
          <w:b/>
          <w:i/>
          <w:iCs/>
          <w:color w:val="000000"/>
          <w:highlight w:val="lightGray"/>
        </w:rPr>
        <w:lastRenderedPageBreak/>
        <w:br w:type="page"/>
      </w:r>
    </w:p>
    <w:p w14:paraId="00D424C3" w14:textId="5E8A05C6" w:rsidR="0020551B" w:rsidRPr="00851950" w:rsidRDefault="0020551B" w:rsidP="0020551B">
      <w:pPr>
        <w:pStyle w:val="Overskrift3"/>
      </w:pPr>
      <w:bookmarkStart w:id="21" w:name="_Toc233630048"/>
      <w:r>
        <w:lastRenderedPageBreak/>
        <w:t xml:space="preserve">Rode </w:t>
      </w:r>
      <w:r w:rsidR="00580249">
        <w:t>1</w:t>
      </w:r>
      <w:r w:rsidR="002C1260">
        <w:t>5</w:t>
      </w:r>
      <w:r w:rsidRPr="00851950">
        <w:tab/>
      </w:r>
      <w:r w:rsidR="00580249" w:rsidRPr="000121B3">
        <w:t>Gravberget</w:t>
      </w:r>
      <w:bookmarkEnd w:id="21"/>
    </w:p>
    <w:p w14:paraId="6592FF90" w14:textId="2CBEF543" w:rsidR="0020551B" w:rsidRDefault="007E670A" w:rsidP="0020551B">
      <w:pPr>
        <w:pStyle w:val="Ingress"/>
        <w:spacing w:before="0"/>
        <w:ind w:left="0"/>
      </w:pPr>
      <w:r w:rsidRPr="007E670A">
        <w:rPr>
          <w:noProof/>
        </w:rPr>
        <w:drawing>
          <wp:inline distT="0" distB="0" distL="0" distR="0" wp14:anchorId="34D3DC30" wp14:editId="690CFBE8">
            <wp:extent cx="5760085" cy="4584700"/>
            <wp:effectExtent l="19050" t="19050" r="12065" b="25400"/>
            <wp:docPr id="201628758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28758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84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633664" w14:textId="7A59EE2D" w:rsidR="0020551B" w:rsidRPr="00B02D34" w:rsidRDefault="0020551B" w:rsidP="0020551B">
      <w:pPr>
        <w:pStyle w:val="Ingress"/>
        <w:ind w:left="0"/>
        <w:rPr>
          <w:rFonts w:ascii="Roboto" w:hAnsi="Roboto" w:cs="Roboto"/>
          <w:bCs/>
          <w:color w:val="000000"/>
          <w:lang w:val="nn-NO"/>
        </w:rPr>
      </w:pP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20551B" w:rsidRPr="009353DA" w14:paraId="22E50769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02A8208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19CB2F5F" w14:textId="40592E92" w:rsidR="0020551B" w:rsidRPr="00E75B4F" w:rsidRDefault="003C6AA5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 xml:space="preserve">52 km </w:t>
            </w:r>
          </w:p>
        </w:tc>
      </w:tr>
      <w:tr w:rsidR="0020551B" w:rsidRPr="009353DA" w14:paraId="04196E82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75A0DF4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64D61611" w14:textId="514A3C1A" w:rsidR="0020551B" w:rsidRPr="00E75B4F" w:rsidRDefault="0020551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ascii="Roboto" w:hAnsi="Roboto" w:cs="Roboto"/>
                <w:b w:val="0"/>
                <w:color w:val="000000"/>
              </w:rPr>
              <w:t>DkE</w:t>
            </w:r>
          </w:p>
        </w:tc>
      </w:tr>
      <w:tr w:rsidR="0020551B" w:rsidRPr="009353DA" w14:paraId="64F5139C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EB12D05" w14:textId="77777777" w:rsidR="0020551B" w:rsidRDefault="0020551B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  <w:p w14:paraId="4E18F0B5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2DD72C11" w14:textId="03A2A07F" w:rsidR="0020551B" w:rsidRPr="00E75B4F" w:rsidRDefault="0020551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>4 timer</w:t>
            </w:r>
          </w:p>
          <w:p w14:paraId="32C259A0" w14:textId="77777777" w:rsidR="0020551B" w:rsidRPr="00E75B4F" w:rsidRDefault="0020551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20551B" w:rsidRPr="009353DA" w14:paraId="0297B6A4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8FE2243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38752EF8" w14:textId="627F1A59" w:rsidR="0020551B" w:rsidRPr="00E75B4F" w:rsidRDefault="0020551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>6 timer</w:t>
            </w:r>
          </w:p>
        </w:tc>
      </w:tr>
      <w:tr w:rsidR="0020551B" w:rsidRPr="009353DA" w14:paraId="4F45E359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1465D31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5371C957" w14:textId="05FF7E64" w:rsidR="0020551B" w:rsidRPr="00E75B4F" w:rsidRDefault="006B64BE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20551B" w:rsidRPr="009353DA" w14:paraId="14FE9226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72FB7E1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53C7D680" w14:textId="77777777" w:rsidR="006E1187" w:rsidRPr="00E75B4F" w:rsidRDefault="006E1187" w:rsidP="006E11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  <w:p w14:paraId="3258F196" w14:textId="77777777" w:rsidR="006E1187" w:rsidRPr="00E75B4F" w:rsidRDefault="006E1187" w:rsidP="006E1187">
            <w:pPr>
              <w:pStyle w:val="Ingress"/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</w:p>
          <w:p w14:paraId="4EDEC6EE" w14:textId="515AC946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lastRenderedPageBreak/>
              <w:t>Kjøremønster</w:t>
            </w:r>
            <w:r w:rsidR="00E75B4F" w:rsidRPr="00E75B4F">
              <w:rPr>
                <w:rFonts w:cs="Roboto"/>
                <w:bCs/>
                <w:color w:val="000000"/>
              </w:rPr>
              <w:t>:</w:t>
            </w:r>
            <w:r w:rsidR="00E75B4F" w:rsidRPr="00E75B4F">
              <w:rPr>
                <w:rFonts w:cs="Roboto"/>
                <w:b w:val="0"/>
                <w:color w:val="000000"/>
              </w:rPr>
              <w:t xml:space="preserve"> Gjennomkjøring, lang rode med til dels meget dårlig vegstandard. Krevende å overholde syklustider</w:t>
            </w:r>
          </w:p>
          <w:p w14:paraId="538274C6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EC6A160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Kryss, busslommer og vegobjekter</w:t>
            </w:r>
          </w:p>
          <w:p w14:paraId="3529CAB9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F52F5CC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Tettbebygd</w:t>
            </w:r>
          </w:p>
          <w:p w14:paraId="4CAC5DBD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B94F235" w14:textId="4F267655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Vegbredde</w:t>
            </w:r>
            <w:r w:rsidR="00E75B4F" w:rsidRPr="00E75B4F">
              <w:rPr>
                <w:rFonts w:cs="Roboto"/>
                <w:bCs/>
                <w:color w:val="000000"/>
              </w:rPr>
              <w:t xml:space="preserve">: </w:t>
            </w:r>
            <w:r w:rsidR="00E75B4F" w:rsidRPr="00E75B4F">
              <w:rPr>
                <w:rFonts w:cs="Roboto"/>
                <w:b w:val="0"/>
                <w:color w:val="000000"/>
              </w:rPr>
              <w:t>4,5-6,5 meter</w:t>
            </w:r>
          </w:p>
          <w:p w14:paraId="6C1C86DC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2917471" w14:textId="197A2E28" w:rsidR="00E75B4F" w:rsidRPr="00E75B4F" w:rsidRDefault="00A0544F" w:rsidP="00E75B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ÅDT og rushtid</w:t>
            </w:r>
            <w:r w:rsidR="00E75B4F" w:rsidRPr="00E75B4F">
              <w:rPr>
                <w:rFonts w:cs="Roboto"/>
                <w:bCs/>
                <w:color w:val="000000"/>
              </w:rPr>
              <w:t>:</w:t>
            </w:r>
            <w:r w:rsidR="00E75B4F" w:rsidRPr="00E75B4F">
              <w:rPr>
                <w:rFonts w:cs="Roboto"/>
                <w:b w:val="0"/>
                <w:color w:val="000000"/>
              </w:rPr>
              <w:t xml:space="preserve"> ÅDT 60-1000</w:t>
            </w:r>
          </w:p>
          <w:p w14:paraId="37443E41" w14:textId="77777777" w:rsidR="00A0544F" w:rsidRPr="00E75B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AC0EC43" w14:textId="77777777" w:rsidR="0020551B" w:rsidRPr="00E75B4F" w:rsidRDefault="00A0544F" w:rsidP="00E75B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Øvrige faktorer på roden</w:t>
            </w:r>
          </w:p>
          <w:p w14:paraId="46348DD3" w14:textId="77777777" w:rsidR="00E75B4F" w:rsidRPr="00E75B4F" w:rsidRDefault="00E75B4F" w:rsidP="00E75B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>Snørikt område fra Lundbyvollen S3D1 m11400 til Haldammen S6D1 m6000</w:t>
            </w:r>
          </w:p>
          <w:p w14:paraId="5403130C" w14:textId="7A8CAD4A" w:rsidR="00E75B4F" w:rsidRPr="00E75B4F" w:rsidRDefault="00E75B4F" w:rsidP="00E75B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</w:tc>
      </w:tr>
      <w:tr w:rsidR="0020551B" w:rsidRPr="009353DA" w14:paraId="3C2B82F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53966AB" w14:textId="77777777" w:rsidR="0020551B" w:rsidRDefault="0020551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225335E7" w14:textId="413FE6F4" w:rsidR="005F2A96" w:rsidRDefault="005F2A9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66975795">
              <w:rPr>
                <w:rFonts w:cs="Roboto"/>
                <w:b w:val="0"/>
                <w:color w:val="000000" w:themeColor="text1"/>
              </w:rPr>
              <w:t>Lastebil med vinterdriftsutstyr iht</w:t>
            </w:r>
            <w:r>
              <w:rPr>
                <w:rFonts w:cs="Roboto"/>
                <w:b w:val="0"/>
                <w:color w:val="000000" w:themeColor="text1"/>
              </w:rPr>
              <w:t>. beskrivelse i</w:t>
            </w:r>
            <w:r w:rsidRPr="66975795">
              <w:rPr>
                <w:rFonts w:cs="Roboto"/>
                <w:b w:val="0"/>
                <w:color w:val="000000" w:themeColor="text1"/>
              </w:rPr>
              <w:t xml:space="preserve"> prosess 18.763</w:t>
            </w:r>
            <w:r>
              <w:rPr>
                <w:rFonts w:cs="Roboto"/>
                <w:b w:val="0"/>
                <w:color w:val="000000" w:themeColor="text1"/>
              </w:rPr>
              <w:t xml:space="preserve"> og 18.7631</w:t>
            </w:r>
            <w:r w:rsidR="00072DE6">
              <w:rPr>
                <w:rFonts w:cs="Roboto"/>
                <w:b w:val="0"/>
                <w:color w:val="000000" w:themeColor="text1"/>
              </w:rPr>
              <w:t>3</w:t>
            </w:r>
          </w:p>
          <w:p w14:paraId="71B0515B" w14:textId="77777777" w:rsidR="005F2A96" w:rsidRDefault="005F2A9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</w:p>
          <w:p w14:paraId="7BBE7016" w14:textId="77777777" w:rsidR="00072DE6" w:rsidRDefault="2085543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Type plog: GMI type LDA </w:t>
            </w:r>
            <w:r w:rsidR="3F5D1196" w:rsidRPr="3C1A3436">
              <w:rPr>
                <w:rFonts w:cs="Roboto"/>
                <w:b w:val="0"/>
                <w:color w:val="000000" w:themeColor="text1"/>
              </w:rPr>
              <w:t xml:space="preserve">med fullsving </w:t>
            </w:r>
            <w:r w:rsidRPr="3C1A3436">
              <w:rPr>
                <w:rFonts w:cs="Roboto"/>
                <w:b w:val="0"/>
                <w:color w:val="000000" w:themeColor="text1"/>
              </w:rPr>
              <w:t xml:space="preserve">eller tilsvarende. </w:t>
            </w:r>
            <w:r w:rsidR="16A8E31F" w:rsidRPr="3C1A3436">
              <w:rPr>
                <w:rFonts w:cs="Roboto"/>
                <w:b w:val="0"/>
                <w:color w:val="000000" w:themeColor="text1"/>
              </w:rPr>
              <w:t>Bruksbredde snøplog 3,5 meter</w:t>
            </w:r>
            <w:r w:rsidR="0EFF3355" w:rsidRPr="3C1A3436">
              <w:rPr>
                <w:rFonts w:cs="Roboto"/>
                <w:b w:val="0"/>
                <w:color w:val="000000" w:themeColor="text1"/>
              </w:rPr>
              <w:t>.</w:t>
            </w:r>
          </w:p>
          <w:p w14:paraId="06245DB4" w14:textId="79FA40F2" w:rsidR="0020551B" w:rsidRPr="00E75B4F" w:rsidRDefault="0020551B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</w:p>
        </w:tc>
      </w:tr>
      <w:tr w:rsidR="0020551B" w:rsidRPr="009353DA" w14:paraId="4640CC6C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C4CA0B0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52BD610B" w14:textId="041C6137" w:rsidR="0020551B" w:rsidRPr="00E75B4F" w:rsidRDefault="008F302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20551B" w:rsidRPr="009353DA" w14:paraId="235B45F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EEF1484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61C4BE76" w14:textId="43E67F26" w:rsidR="00C41ECB" w:rsidRPr="00E75B4F" w:rsidRDefault="008F1899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E75B4F">
              <w:rPr>
                <w:rFonts w:cs="Roboto"/>
                <w:b w:val="0"/>
              </w:rPr>
              <w:t>Gjerdrum</w:t>
            </w:r>
            <w:r w:rsidR="00A664C1" w:rsidRPr="00E75B4F">
              <w:rPr>
                <w:rFonts w:cs="Roboto"/>
                <w:b w:val="0"/>
              </w:rPr>
              <w:t xml:space="preserve"> </w:t>
            </w:r>
            <w:r w:rsidR="005D64DE" w:rsidRPr="00E75B4F">
              <w:rPr>
                <w:rFonts w:cs="Roboto"/>
                <w:b w:val="0"/>
              </w:rPr>
              <w:t>5km</w:t>
            </w:r>
          </w:p>
          <w:p w14:paraId="74F2D827" w14:textId="2E71E0AB" w:rsidR="0020551B" w:rsidRPr="00E75B4F" w:rsidRDefault="008F1899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E75B4F">
              <w:rPr>
                <w:rFonts w:cs="Roboto"/>
                <w:b w:val="0"/>
              </w:rPr>
              <w:t>Holtet</w:t>
            </w:r>
            <w:r w:rsidR="005D64DE" w:rsidRPr="00E75B4F">
              <w:rPr>
                <w:rFonts w:cs="Roboto"/>
                <w:b w:val="0"/>
              </w:rPr>
              <w:t xml:space="preserve"> </w:t>
            </w:r>
            <w:r w:rsidR="003C44C2" w:rsidRPr="00E75B4F">
              <w:rPr>
                <w:rFonts w:cs="Roboto"/>
                <w:b w:val="0"/>
              </w:rPr>
              <w:t>17km</w:t>
            </w:r>
          </w:p>
        </w:tc>
      </w:tr>
      <w:tr w:rsidR="0020551B" w:rsidRPr="009353DA" w14:paraId="11D2411B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F979028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74824BA9" w14:textId="77777777" w:rsidR="0020551B" w:rsidRPr="009353DA" w:rsidRDefault="0020551B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77688526" w14:textId="12A3BC0C" w:rsidR="0020551B" w:rsidRPr="00E75B4F" w:rsidRDefault="0020551B" w:rsidP="00C41EC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Farlige punkter på vegen for gjennomføringen</w:t>
            </w:r>
            <w:r w:rsidR="00C41ECB" w:rsidRPr="00E75B4F">
              <w:rPr>
                <w:rFonts w:cs="Roboto"/>
                <w:bCs/>
                <w:color w:val="000000"/>
              </w:rPr>
              <w:t>:</w:t>
            </w:r>
            <w:r w:rsidR="000A4B05" w:rsidRPr="00E75B4F">
              <w:rPr>
                <w:rFonts w:cs="Roboto"/>
                <w:b w:val="0"/>
                <w:color w:val="000000"/>
              </w:rPr>
              <w:t xml:space="preserve"> </w:t>
            </w:r>
            <w:r w:rsidR="00C90A13" w:rsidRPr="00E75B4F">
              <w:rPr>
                <w:rFonts w:cs="Roboto"/>
                <w:b w:val="0"/>
                <w:color w:val="000000"/>
              </w:rPr>
              <w:t>Tre smale bruer</w:t>
            </w:r>
            <w:r w:rsidR="005D703D" w:rsidRPr="00E75B4F">
              <w:rPr>
                <w:rFonts w:cs="Roboto"/>
                <w:b w:val="0"/>
                <w:color w:val="000000"/>
              </w:rPr>
              <w:t xml:space="preserve"> S</w:t>
            </w:r>
            <w:r w:rsidR="00761ACE" w:rsidRPr="00E75B4F">
              <w:rPr>
                <w:rFonts w:cs="Roboto"/>
                <w:b w:val="0"/>
                <w:color w:val="000000"/>
              </w:rPr>
              <w:t>5D1 m</w:t>
            </w:r>
            <w:r w:rsidR="00256C30" w:rsidRPr="00E75B4F">
              <w:rPr>
                <w:rFonts w:cs="Roboto"/>
                <w:b w:val="0"/>
                <w:color w:val="000000"/>
              </w:rPr>
              <w:t xml:space="preserve">4700, </w:t>
            </w:r>
            <w:r w:rsidR="00925965" w:rsidRPr="00E75B4F">
              <w:rPr>
                <w:rFonts w:cs="Roboto"/>
                <w:b w:val="0"/>
                <w:color w:val="000000"/>
              </w:rPr>
              <w:t>S6D1 m</w:t>
            </w:r>
            <w:r w:rsidR="0076316E" w:rsidRPr="00E75B4F">
              <w:rPr>
                <w:rFonts w:cs="Roboto"/>
                <w:b w:val="0"/>
                <w:color w:val="000000"/>
              </w:rPr>
              <w:t xml:space="preserve">6930, </w:t>
            </w:r>
            <w:r w:rsidR="00455CA9" w:rsidRPr="00E75B4F">
              <w:rPr>
                <w:rFonts w:cs="Roboto"/>
                <w:b w:val="0"/>
                <w:color w:val="000000"/>
              </w:rPr>
              <w:t>S7D1 m50</w:t>
            </w:r>
          </w:p>
          <w:p w14:paraId="5BB38A6C" w14:textId="77777777" w:rsidR="0020551B" w:rsidRPr="00E75B4F" w:rsidRDefault="0020551B" w:rsidP="00C41ECB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20551B" w:rsidRPr="009353DA" w14:paraId="0F3C069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A18638D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24B001A6" w14:textId="39ACC530" w:rsidR="0020551B" w:rsidRPr="00E75B4F" w:rsidRDefault="00A819A2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20551B" w:rsidRPr="009353DA" w14:paraId="0B0C5A84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CD574B3" w14:textId="77777777" w:rsidR="0020551B" w:rsidRPr="009353DA" w:rsidRDefault="0020551B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73EAA016" w14:textId="77777777" w:rsidR="0020551B" w:rsidRPr="00E75B4F" w:rsidRDefault="0020551B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  <w:highlight w:val="lightGray"/>
              </w:rPr>
              <w:t>Fylles ut av byggherre og entreprenør i samhandlingsfasen</w:t>
            </w:r>
          </w:p>
        </w:tc>
      </w:tr>
      <w:tr w:rsidR="0020551B" w:rsidRPr="009353DA" w14:paraId="3DC9F7F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3F92A6E" w14:textId="77777777" w:rsidR="0020551B" w:rsidRPr="009353DA" w:rsidRDefault="0020551B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6262D13F" w14:textId="77777777" w:rsidR="001F4D1D" w:rsidRPr="00E75B4F" w:rsidRDefault="0020551B" w:rsidP="001F4D1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E75B4F">
              <w:rPr>
                <w:rFonts w:cs="Roboto"/>
                <w:b/>
                <w:bCs/>
                <w:color w:val="000000"/>
                <w:sz w:val="24"/>
                <w:szCs w:val="24"/>
              </w:rPr>
              <w:t>Beskrivelse av utførelse</w:t>
            </w:r>
            <w:r w:rsidR="00E83F95" w:rsidRPr="00E75B4F">
              <w:rPr>
                <w:rFonts w:cs="Roboto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B14E2C4" w14:textId="622FE4A1" w:rsidR="0020551B" w:rsidRDefault="00E83F95" w:rsidP="001F4D1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75B4F">
              <w:rPr>
                <w:rFonts w:cs="Roboto"/>
                <w:color w:val="000000"/>
                <w:sz w:val="24"/>
                <w:szCs w:val="24"/>
              </w:rPr>
              <w:t>Det må tilstrebes å ikke kaste snø inn på GS-areal</w:t>
            </w:r>
          </w:p>
          <w:p w14:paraId="3926369E" w14:textId="77777777" w:rsidR="00A877EE" w:rsidRDefault="00A877EE" w:rsidP="00A877EE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  <w:sz w:val="24"/>
                <w:szCs w:val="24"/>
              </w:rPr>
            </w:pPr>
            <w:r w:rsidRPr="00A72DA0">
              <w:rPr>
                <w:rFonts w:cs="Roboto"/>
                <w:color w:val="000000" w:themeColor="text1"/>
                <w:sz w:val="24"/>
                <w:szCs w:val="24"/>
              </w:rPr>
              <w:lastRenderedPageBreak/>
              <w:t>Slapseskrape</w:t>
            </w:r>
            <w:r>
              <w:rPr>
                <w:rFonts w:cs="Roboto"/>
                <w:color w:val="000000" w:themeColor="text1"/>
                <w:sz w:val="24"/>
                <w:szCs w:val="24"/>
              </w:rPr>
              <w:t>, underliggende skjær</w:t>
            </w:r>
            <w:r w:rsidRPr="00A72DA0">
              <w:rPr>
                <w:rFonts w:cs="Roboto"/>
                <w:color w:val="000000" w:themeColor="text1"/>
                <w:sz w:val="24"/>
                <w:szCs w:val="24"/>
              </w:rPr>
              <w:t xml:space="preserve"> eller </w:t>
            </w:r>
            <w:proofErr w:type="spellStart"/>
            <w:r w:rsidRPr="00A72DA0">
              <w:rPr>
                <w:rFonts w:cs="Roboto"/>
                <w:color w:val="000000" w:themeColor="text1"/>
                <w:sz w:val="24"/>
                <w:szCs w:val="24"/>
              </w:rPr>
              <w:t>bakmontert</w:t>
            </w:r>
            <w:proofErr w:type="spellEnd"/>
            <w:r w:rsidRPr="00A72DA0">
              <w:rPr>
                <w:rFonts w:cs="Roboto"/>
                <w:color w:val="000000" w:themeColor="text1"/>
                <w:sz w:val="24"/>
                <w:szCs w:val="24"/>
              </w:rPr>
              <w:t xml:space="preserve"> skjær </w:t>
            </w:r>
            <w:r>
              <w:rPr>
                <w:rFonts w:cs="Roboto"/>
                <w:color w:val="000000" w:themeColor="text1"/>
                <w:sz w:val="24"/>
                <w:szCs w:val="24"/>
              </w:rPr>
              <w:t xml:space="preserve">kan benyttes </w:t>
            </w:r>
            <w:r w:rsidRPr="00A72DA0">
              <w:rPr>
                <w:rFonts w:cs="Roboto"/>
                <w:color w:val="000000" w:themeColor="text1"/>
                <w:sz w:val="24"/>
                <w:szCs w:val="24"/>
              </w:rPr>
              <w:t xml:space="preserve">for brøyting av telefrie grusveger. </w:t>
            </w:r>
          </w:p>
          <w:p w14:paraId="78CBAB8B" w14:textId="77777777" w:rsidR="001F4D1D" w:rsidRPr="00E75B4F" w:rsidRDefault="001F4D1D" w:rsidP="001F4D1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1CEE4651" w14:textId="77777777" w:rsidR="001F4D1D" w:rsidRPr="00E75B4F" w:rsidRDefault="0020551B" w:rsidP="001F4D1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75B4F">
              <w:rPr>
                <w:rFonts w:cs="Roboto"/>
                <w:bCs/>
                <w:color w:val="000000"/>
              </w:rPr>
              <w:t>Rydding av kryss- ansvarsdeling</w:t>
            </w:r>
            <w:r w:rsidR="000370E3" w:rsidRPr="00E75B4F">
              <w:rPr>
                <w:rFonts w:cs="Roboto"/>
                <w:bCs/>
                <w:color w:val="000000"/>
              </w:rPr>
              <w:t xml:space="preserve">. </w:t>
            </w:r>
          </w:p>
          <w:p w14:paraId="7DCD62CF" w14:textId="77777777" w:rsidR="001F4D1D" w:rsidRPr="00E75B4F" w:rsidRDefault="001F4D1D" w:rsidP="001F4D1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53AD6AB" w14:textId="2E968322" w:rsidR="001F4D1D" w:rsidRPr="00E75B4F" w:rsidRDefault="000370E3" w:rsidP="001F4D1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50E7F32A" w14:textId="0373D750" w:rsidR="00BB6B03" w:rsidRPr="00E75B4F" w:rsidRDefault="00BB6B03" w:rsidP="001F4D1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75B4F">
              <w:rPr>
                <w:rFonts w:cs="Roboto"/>
                <w:color w:val="000000"/>
                <w:sz w:val="24"/>
                <w:szCs w:val="24"/>
              </w:rPr>
              <w:t>Viktig å samarbeide med tilstøtende rode fv2094 slik at det ikke blir tydelige overganger mellom rodene</w:t>
            </w:r>
          </w:p>
          <w:p w14:paraId="67C8637A" w14:textId="77777777" w:rsidR="00E254F3" w:rsidRPr="00E75B4F" w:rsidRDefault="00E254F3" w:rsidP="001F4D1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E75B4F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0D9D1B69" w14:textId="77777777" w:rsidR="00E254F3" w:rsidRPr="00E75B4F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75B4F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E75B4F">
              <w:rPr>
                <w:rFonts w:cs="Roboto"/>
                <w:b w:val="0"/>
                <w:color w:val="000000"/>
              </w:rPr>
              <w:t xml:space="preserve"> </w:t>
            </w:r>
          </w:p>
          <w:p w14:paraId="1834D487" w14:textId="4B775081" w:rsidR="00BB6B03" w:rsidRPr="00E75B4F" w:rsidRDefault="00BB6B03" w:rsidP="00E254F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</w:tbl>
    <w:p w14:paraId="485DE8D4" w14:textId="09DFBEF7" w:rsidR="00BB1E03" w:rsidRDefault="00BB1E03" w:rsidP="00061D09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0EBEBF44" w14:textId="77777777" w:rsidR="005339A6" w:rsidRDefault="005339A6" w:rsidP="00061D09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ECD0F5A" w14:textId="77777777" w:rsidR="005339A6" w:rsidRDefault="005339A6" w:rsidP="00061D09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79DD3C6" w14:textId="77777777" w:rsidR="00084CDC" w:rsidRDefault="00084CDC" w:rsidP="00084CD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CD2237A" w14:textId="77777777" w:rsidR="00084CDC" w:rsidRDefault="00084CDC" w:rsidP="00084CD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25C965B" w14:textId="77777777" w:rsidR="001E5F93" w:rsidRDefault="001E5F93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rPr>
          <w:rFonts w:asciiTheme="majorHAnsi" w:eastAsiaTheme="majorEastAsia" w:hAnsiTheme="majorHAnsi" w:cstheme="majorBidi"/>
          <w:b/>
          <w:color w:val="000000" w:themeColor="text1"/>
          <w:sz w:val="28"/>
        </w:rPr>
        <w:br w:type="page"/>
      </w:r>
    </w:p>
    <w:p w14:paraId="64A7E346" w14:textId="35C594C1" w:rsidR="00084CDC" w:rsidRPr="00454FF4" w:rsidRDefault="00084CDC" w:rsidP="00454FF4">
      <w:pPr>
        <w:pStyle w:val="Overskrift3"/>
      </w:pPr>
      <w:bookmarkStart w:id="22" w:name="_Toc233630049"/>
      <w:r w:rsidRPr="009152FA">
        <w:lastRenderedPageBreak/>
        <w:t>Rode GS</w:t>
      </w:r>
      <w:r>
        <w:t xml:space="preserve"> 1</w:t>
      </w:r>
      <w:r w:rsidR="008C3F6E">
        <w:t>6</w:t>
      </w:r>
      <w:r w:rsidR="00BB7EB9">
        <w:t xml:space="preserve"> </w:t>
      </w:r>
      <w:r w:rsidRPr="005173FD">
        <w:t>Roverud</w:t>
      </w:r>
      <w:bookmarkEnd w:id="22"/>
    </w:p>
    <w:p w14:paraId="42AA2A4E" w14:textId="3C701653" w:rsidR="00084CDC" w:rsidRPr="001D1747" w:rsidRDefault="001D1747" w:rsidP="001D1747">
      <w:pPr>
        <w:spacing w:before="0" w:after="280"/>
        <w:ind w:left="0"/>
        <w:rPr>
          <w:b/>
          <w:sz w:val="24"/>
          <w:szCs w:val="24"/>
        </w:rPr>
      </w:pPr>
      <w:r w:rsidRPr="001D1747">
        <w:rPr>
          <w:b/>
          <w:noProof/>
          <w:sz w:val="24"/>
          <w:szCs w:val="24"/>
        </w:rPr>
        <w:drawing>
          <wp:inline distT="0" distB="0" distL="0" distR="0" wp14:anchorId="08CE7083" wp14:editId="78671B3A">
            <wp:extent cx="5760085" cy="4599305"/>
            <wp:effectExtent l="19050" t="19050" r="12065" b="10795"/>
            <wp:docPr id="133963142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63142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993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66" w:type="pct"/>
        <w:tblLook w:val="0480" w:firstRow="0" w:lastRow="0" w:firstColumn="1" w:lastColumn="0" w:noHBand="0" w:noVBand="1"/>
      </w:tblPr>
      <w:tblGrid>
        <w:gridCol w:w="2872"/>
        <w:gridCol w:w="6309"/>
      </w:tblGrid>
      <w:tr w:rsidR="00856B62" w:rsidRPr="009152FA" w14:paraId="46E6E21A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662DAAFC" w14:textId="29375B7B" w:rsidR="00856B62" w:rsidRPr="00306017" w:rsidRDefault="00856B62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Antall km</w:t>
            </w:r>
          </w:p>
        </w:tc>
        <w:tc>
          <w:tcPr>
            <w:tcW w:w="3432" w:type="pct"/>
            <w:shd w:val="clear" w:color="auto" w:fill="FFFFFF" w:themeFill="background1"/>
          </w:tcPr>
          <w:p w14:paraId="01056456" w14:textId="4BD8948A" w:rsidR="00856B62" w:rsidRPr="00EF1C4F" w:rsidRDefault="00856B62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color w:val="000000"/>
                <w:sz w:val="24"/>
                <w:szCs w:val="24"/>
              </w:rPr>
              <w:t>2</w:t>
            </w:r>
            <w:r w:rsidR="00FD5E2D" w:rsidRPr="00EF1C4F">
              <w:rPr>
                <w:rFonts w:cs="Roboto"/>
                <w:color w:val="000000"/>
                <w:sz w:val="24"/>
                <w:szCs w:val="24"/>
              </w:rPr>
              <w:t xml:space="preserve"> km </w:t>
            </w:r>
          </w:p>
        </w:tc>
      </w:tr>
      <w:tr w:rsidR="00856B62" w:rsidRPr="009152FA" w14:paraId="3C275617" w14:textId="77777777" w:rsidTr="66975795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227CD564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Vinterdriftsklasse</w:t>
            </w:r>
          </w:p>
        </w:tc>
        <w:tc>
          <w:tcPr>
            <w:tcW w:w="3432" w:type="pct"/>
          </w:tcPr>
          <w:p w14:paraId="2A132962" w14:textId="2E078F85" w:rsidR="00856B62" w:rsidRPr="00EF1C4F" w:rsidRDefault="00856B62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proofErr w:type="spellStart"/>
            <w:r w:rsidRPr="00EF1C4F">
              <w:rPr>
                <w:rFonts w:ascii="Roboto" w:hAnsi="Roboto" w:cs="Roboto"/>
                <w:color w:val="000000"/>
                <w:sz w:val="24"/>
                <w:szCs w:val="24"/>
              </w:rPr>
              <w:t>GsB</w:t>
            </w:r>
            <w:proofErr w:type="spellEnd"/>
          </w:p>
        </w:tc>
      </w:tr>
      <w:tr w:rsidR="00856B62" w:rsidRPr="009152FA" w14:paraId="5AF33F2C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493E4221" w14:textId="5B6EF894" w:rsidR="00856B62" w:rsidRPr="00306017" w:rsidRDefault="00856B62" w:rsidP="00306017">
            <w:pPr>
              <w:spacing w:before="0" w:line="238" w:lineRule="auto"/>
              <w:ind w:left="0"/>
              <w:rPr>
                <w:rFonts w:cs="Roboto"/>
                <w:b w:val="0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Syklustid gjennombrøyting</w:t>
            </w:r>
          </w:p>
        </w:tc>
        <w:tc>
          <w:tcPr>
            <w:tcW w:w="3432" w:type="pct"/>
            <w:shd w:val="clear" w:color="auto" w:fill="FFFFFF" w:themeFill="background1"/>
          </w:tcPr>
          <w:p w14:paraId="4E638507" w14:textId="17DBCB8A" w:rsidR="00856B62" w:rsidRPr="00EF1C4F" w:rsidRDefault="00856B62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color w:val="000000"/>
                <w:sz w:val="24"/>
                <w:szCs w:val="24"/>
              </w:rPr>
              <w:t xml:space="preserve">3 timer </w:t>
            </w:r>
          </w:p>
        </w:tc>
      </w:tr>
      <w:tr w:rsidR="00856B62" w:rsidRPr="009152FA" w14:paraId="34F8759A" w14:textId="77777777" w:rsidTr="669757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40CB6ED3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 w:val="0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Syklustid strøing</w:t>
            </w:r>
          </w:p>
        </w:tc>
        <w:tc>
          <w:tcPr>
            <w:tcW w:w="3432" w:type="pct"/>
          </w:tcPr>
          <w:p w14:paraId="57676772" w14:textId="6EA46308" w:rsidR="00856B62" w:rsidRPr="00EF1C4F" w:rsidRDefault="00856B62">
            <w:pPr>
              <w:spacing w:before="0" w:after="28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color w:val="000000"/>
                <w:sz w:val="24"/>
                <w:szCs w:val="24"/>
              </w:rPr>
              <w:t xml:space="preserve">4 timer </w:t>
            </w:r>
          </w:p>
        </w:tc>
      </w:tr>
      <w:tr w:rsidR="00856B62" w:rsidRPr="009152FA" w14:paraId="08EB20E2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3AC47215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Saltstrategi</w:t>
            </w:r>
          </w:p>
        </w:tc>
        <w:tc>
          <w:tcPr>
            <w:tcW w:w="3432" w:type="pct"/>
          </w:tcPr>
          <w:p w14:paraId="1D596101" w14:textId="28B2C395" w:rsidR="00856B62" w:rsidRPr="00EF1C4F" w:rsidRDefault="006B64BE">
            <w:pPr>
              <w:spacing w:before="0" w:after="28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  <w:highlight w:val="lightGray"/>
              </w:rPr>
            </w:pPr>
            <w:r w:rsidRPr="006C4A1E">
              <w:rPr>
                <w:rFonts w:cs="Roboto"/>
                <w:color w:val="000000"/>
                <w:sz w:val="24"/>
                <w:szCs w:val="24"/>
              </w:rPr>
              <w:t>Ingen</w:t>
            </w:r>
          </w:p>
        </w:tc>
      </w:tr>
      <w:tr w:rsidR="00856B62" w:rsidRPr="009152FA" w14:paraId="3231B5F1" w14:textId="77777777" w:rsidTr="669757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3F593673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Vurderingsfaktorer syklustid</w:t>
            </w:r>
          </w:p>
        </w:tc>
        <w:tc>
          <w:tcPr>
            <w:tcW w:w="3432" w:type="pct"/>
          </w:tcPr>
          <w:p w14:paraId="438BC7AF" w14:textId="34848EA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F1C4F">
              <w:rPr>
                <w:rFonts w:cs="Roboto"/>
                <w:bCs/>
                <w:color w:val="000000"/>
              </w:rPr>
              <w:t>Kjøremønster</w:t>
            </w:r>
            <w:r w:rsidR="00EF1C4F" w:rsidRPr="00EF1C4F">
              <w:rPr>
                <w:rFonts w:cs="Roboto"/>
                <w:bCs/>
                <w:color w:val="000000"/>
              </w:rPr>
              <w:t xml:space="preserve">: </w:t>
            </w:r>
            <w:r w:rsidR="00EF1C4F" w:rsidRPr="00EF1C4F">
              <w:rPr>
                <w:rFonts w:cs="Roboto"/>
                <w:b w:val="0"/>
                <w:color w:val="000000"/>
              </w:rPr>
              <w:t>Gjennomkjøring</w:t>
            </w:r>
          </w:p>
          <w:p w14:paraId="0ADA3D44" w14:textId="31268C30" w:rsidR="00EF1C4F" w:rsidRPr="00EF1C4F" w:rsidRDefault="00EF1C4F" w:rsidP="006737BF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color w:val="000000"/>
                <w:sz w:val="24"/>
                <w:szCs w:val="24"/>
              </w:rPr>
              <w:t>Må være gjennombrøytet før kl 6 på morgenen. Dette gjelder også fotgjengeroverganger</w:t>
            </w:r>
          </w:p>
          <w:p w14:paraId="64786621" w14:textId="7777777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9F2ECDB" w14:textId="2EDCC962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F1C4F">
              <w:rPr>
                <w:rFonts w:cs="Roboto"/>
                <w:bCs/>
                <w:color w:val="000000"/>
              </w:rPr>
              <w:t>Kryss, busslommer og vegobjekter</w:t>
            </w:r>
            <w:r w:rsidR="00EF1C4F" w:rsidRPr="00EF1C4F">
              <w:rPr>
                <w:rFonts w:cs="Roboto"/>
                <w:bCs/>
                <w:color w:val="000000"/>
              </w:rPr>
              <w:t>:</w:t>
            </w:r>
          </w:p>
          <w:p w14:paraId="77758AD6" w14:textId="7777777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35C288D" w14:textId="1CEA73EF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F1C4F">
              <w:rPr>
                <w:rFonts w:cs="Roboto"/>
                <w:bCs/>
                <w:color w:val="000000"/>
              </w:rPr>
              <w:t>Tettbebygd</w:t>
            </w:r>
            <w:r w:rsidR="00EF1C4F" w:rsidRPr="00EF1C4F">
              <w:rPr>
                <w:rFonts w:cs="Roboto"/>
                <w:bCs/>
                <w:color w:val="000000"/>
              </w:rPr>
              <w:t>:</w:t>
            </w:r>
            <w:r w:rsidR="00EF1C4F" w:rsidRPr="00EF1C4F">
              <w:rPr>
                <w:rFonts w:ascii="Roboto" w:hAnsi="Roboto" w:cs="Roboto"/>
                <w:b w:val="0"/>
                <w:color w:val="000000"/>
              </w:rPr>
              <w:t xml:space="preserve"> Roverud sentrum</w:t>
            </w:r>
          </w:p>
          <w:p w14:paraId="318CB052" w14:textId="7777777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D550071" w14:textId="494ECF4D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F1C4F">
              <w:rPr>
                <w:rFonts w:cs="Roboto"/>
                <w:bCs/>
                <w:color w:val="000000"/>
              </w:rPr>
              <w:lastRenderedPageBreak/>
              <w:t>Vegbredde</w:t>
            </w:r>
            <w:r w:rsidR="00EF1C4F" w:rsidRPr="00EF1C4F">
              <w:rPr>
                <w:rFonts w:cs="Roboto"/>
                <w:bCs/>
                <w:color w:val="000000"/>
              </w:rPr>
              <w:t xml:space="preserve">: </w:t>
            </w:r>
            <w:r w:rsidR="00B0641A">
              <w:rPr>
                <w:rFonts w:cs="Roboto"/>
                <w:b w:val="0"/>
                <w:bCs/>
                <w:color w:val="000000"/>
              </w:rPr>
              <w:t>2,5</w:t>
            </w:r>
            <w:r w:rsidR="00EF1C4F" w:rsidRPr="00EF1C4F">
              <w:rPr>
                <w:rFonts w:cs="Roboto"/>
                <w:b w:val="0"/>
                <w:bCs/>
                <w:color w:val="000000"/>
              </w:rPr>
              <w:t xml:space="preserve"> meter</w:t>
            </w:r>
          </w:p>
          <w:p w14:paraId="40FEFA45" w14:textId="7777777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10D3EF6D" w14:textId="369F9991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F1C4F">
              <w:rPr>
                <w:rFonts w:cs="Roboto"/>
                <w:bCs/>
                <w:color w:val="000000"/>
              </w:rPr>
              <w:t>ÅDT og rushtid</w:t>
            </w:r>
            <w:r w:rsidR="006C4A1E">
              <w:rPr>
                <w:rFonts w:cs="Roboto"/>
                <w:bCs/>
                <w:color w:val="000000"/>
              </w:rPr>
              <w:t>:</w:t>
            </w:r>
          </w:p>
          <w:p w14:paraId="2D94F194" w14:textId="7777777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6049175" w14:textId="77777777" w:rsidR="00A0544F" w:rsidRPr="00EF1C4F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EF1C4F">
              <w:rPr>
                <w:rFonts w:cs="Roboto"/>
                <w:bCs/>
                <w:color w:val="000000"/>
              </w:rPr>
              <w:t>Øvrige faktorer på roden</w:t>
            </w:r>
          </w:p>
          <w:p w14:paraId="6FA28E42" w14:textId="77777777" w:rsidR="00EF1C4F" w:rsidRPr="00EF1C4F" w:rsidRDefault="00EF1C4F" w:rsidP="00EF1C4F">
            <w:pPr>
              <w:numPr>
                <w:ilvl w:val="0"/>
                <w:numId w:val="3"/>
              </w:numPr>
              <w:spacing w:before="0" w:line="23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sz w:val="24"/>
                <w:szCs w:val="24"/>
              </w:rPr>
            </w:pPr>
            <w:r w:rsidRPr="00EF1C4F">
              <w:rPr>
                <w:rFonts w:cs="Roboto"/>
                <w:sz w:val="24"/>
                <w:szCs w:val="24"/>
              </w:rPr>
              <w:t>Bredde- og vektbegrensning Stenerud bru.</w:t>
            </w:r>
          </w:p>
          <w:p w14:paraId="30DBC163" w14:textId="347782C0" w:rsidR="006E1187" w:rsidRPr="00EF1C4F" w:rsidRDefault="00EF1C4F" w:rsidP="00EF1C4F">
            <w:pPr>
              <w:pStyle w:val="Listeavsnitt"/>
              <w:numPr>
                <w:ilvl w:val="0"/>
                <w:numId w:val="3"/>
              </w:num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sz w:val="24"/>
                <w:szCs w:val="24"/>
              </w:rPr>
            </w:pPr>
            <w:r w:rsidRPr="00EF1C4F">
              <w:rPr>
                <w:rFonts w:cs="Roboto"/>
                <w:color w:val="000000"/>
                <w:sz w:val="24"/>
                <w:szCs w:val="24"/>
              </w:rPr>
              <w:t xml:space="preserve">Mye kantstein og trafikkøyer. En fordel med en smidig </w:t>
            </w:r>
            <w:proofErr w:type="spellStart"/>
            <w:r w:rsidRPr="00EF1C4F">
              <w:rPr>
                <w:rFonts w:cs="Roboto"/>
                <w:color w:val="000000"/>
                <w:sz w:val="24"/>
                <w:szCs w:val="24"/>
              </w:rPr>
              <w:t>snøryddemaskin</w:t>
            </w:r>
            <w:proofErr w:type="spellEnd"/>
            <w:r w:rsidRPr="00EF1C4F">
              <w:rPr>
                <w:rFonts w:cs="Roboto"/>
                <w:color w:val="000000"/>
                <w:sz w:val="24"/>
                <w:szCs w:val="24"/>
              </w:rPr>
              <w:t>. Må samarbeide med tilstøtende roder</w:t>
            </w:r>
          </w:p>
          <w:p w14:paraId="714654D7" w14:textId="77777777" w:rsidR="00856B62" w:rsidRPr="00EF1C4F" w:rsidRDefault="00856B62">
            <w:pPr>
              <w:spacing w:before="0" w:after="28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  <w:tr w:rsidR="00856B62" w:rsidRPr="009152FA" w14:paraId="5996D3B0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381D9F84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lastRenderedPageBreak/>
              <w:t xml:space="preserve">Utstyr tilknyttet roden </w:t>
            </w:r>
          </w:p>
        </w:tc>
        <w:tc>
          <w:tcPr>
            <w:tcW w:w="3432" w:type="pct"/>
          </w:tcPr>
          <w:p w14:paraId="2CF806EF" w14:textId="2A3416E4" w:rsidR="004E1B46" w:rsidRPr="00CB23EE" w:rsidRDefault="0A5AD2A9" w:rsidP="00CB23EE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  <w:r w:rsidRPr="00CB23EE">
              <w:rPr>
                <w:rFonts w:cs="Roboto"/>
                <w:color w:val="000000" w:themeColor="text1"/>
              </w:rPr>
              <w:t xml:space="preserve">Traktor </w:t>
            </w:r>
            <w:r w:rsidR="62D401EF" w:rsidRPr="00CB23EE">
              <w:rPr>
                <w:rFonts w:cs="Roboto"/>
                <w:color w:val="000000" w:themeColor="text1"/>
              </w:rPr>
              <w:t>minimum 120Hk med vinterdriftsutstyr</w:t>
            </w:r>
            <w:r w:rsidR="00CB23EE" w:rsidRPr="00CB23EE">
              <w:rPr>
                <w:rFonts w:cs="Roboto"/>
                <w:color w:val="000000" w:themeColor="text1"/>
              </w:rPr>
              <w:t xml:space="preserve"> </w:t>
            </w:r>
            <w:r w:rsidR="004E1B46" w:rsidRPr="66975795">
              <w:rPr>
                <w:rFonts w:cs="Roboto"/>
                <w:color w:val="000000" w:themeColor="text1"/>
              </w:rPr>
              <w:t>iht</w:t>
            </w:r>
            <w:r w:rsidR="004E1B46">
              <w:rPr>
                <w:rFonts w:cs="Roboto"/>
                <w:color w:val="000000" w:themeColor="text1"/>
              </w:rPr>
              <w:t>. beskrivelse i</w:t>
            </w:r>
            <w:r w:rsidR="004E1B46" w:rsidRPr="66975795">
              <w:rPr>
                <w:rFonts w:cs="Roboto"/>
                <w:color w:val="000000" w:themeColor="text1"/>
              </w:rPr>
              <w:t xml:space="preserve"> prosess 18.7</w:t>
            </w:r>
            <w:r w:rsidR="00831CD1" w:rsidRPr="00CB23EE">
              <w:rPr>
                <w:rFonts w:cs="Roboto"/>
                <w:color w:val="000000" w:themeColor="text1"/>
              </w:rPr>
              <w:t>75</w:t>
            </w:r>
            <w:r w:rsidR="004E1B46">
              <w:rPr>
                <w:rFonts w:cs="Roboto"/>
                <w:color w:val="000000" w:themeColor="text1"/>
              </w:rPr>
              <w:t xml:space="preserve"> og 18.7</w:t>
            </w:r>
            <w:r w:rsidR="00831CD1" w:rsidRPr="00CB23EE">
              <w:rPr>
                <w:rFonts w:cs="Roboto"/>
                <w:color w:val="000000" w:themeColor="text1"/>
              </w:rPr>
              <w:t>75</w:t>
            </w:r>
            <w:r w:rsidR="00CB23EE" w:rsidRPr="00CB23EE">
              <w:rPr>
                <w:rFonts w:cs="Roboto"/>
                <w:color w:val="000000" w:themeColor="text1"/>
              </w:rPr>
              <w:t>1</w:t>
            </w:r>
          </w:p>
          <w:p w14:paraId="637D50EF" w14:textId="040DB7EA" w:rsidR="004E1B46" w:rsidRPr="00D433E1" w:rsidRDefault="004E1B46" w:rsidP="004E1B46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  <w:tr w:rsidR="00856B62" w:rsidRPr="009152FA" w14:paraId="77A254A4" w14:textId="77777777" w:rsidTr="669757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0A43F23D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 xml:space="preserve">Kjøretøy-ID </w:t>
            </w:r>
            <w:proofErr w:type="spellStart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iht</w:t>
            </w:r>
            <w:proofErr w:type="spellEnd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 xml:space="preserve"> ressursplan</w:t>
            </w:r>
          </w:p>
        </w:tc>
        <w:tc>
          <w:tcPr>
            <w:tcW w:w="3432" w:type="pct"/>
          </w:tcPr>
          <w:p w14:paraId="6BB0C5D4" w14:textId="4FCA3FB0" w:rsidR="00856B62" w:rsidRPr="00D433E1" w:rsidRDefault="008F3026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D433E1">
              <w:rPr>
                <w:rFonts w:cs="Roboto"/>
                <w:color w:val="000000" w:themeColor="text1"/>
              </w:rPr>
              <w:t>Må fylles inn</w:t>
            </w:r>
          </w:p>
        </w:tc>
      </w:tr>
      <w:tr w:rsidR="00856B62" w:rsidRPr="009152FA" w14:paraId="4729CA16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299616E2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 w:val="0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Plassering og avstand til strømiddellager</w:t>
            </w:r>
          </w:p>
        </w:tc>
        <w:tc>
          <w:tcPr>
            <w:tcW w:w="3432" w:type="pct"/>
            <w:shd w:val="clear" w:color="auto" w:fill="FFFFFF" w:themeFill="background1"/>
          </w:tcPr>
          <w:p w14:paraId="7DF8A6F4" w14:textId="3692B535" w:rsidR="00856B62" w:rsidRPr="00EF1C4F" w:rsidRDefault="00856B62">
            <w:pPr>
              <w:spacing w:before="0" w:after="28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FF0000"/>
                <w:sz w:val="24"/>
                <w:szCs w:val="24"/>
              </w:rPr>
            </w:pPr>
            <w:proofErr w:type="spellStart"/>
            <w:r w:rsidRPr="00EF1C4F">
              <w:rPr>
                <w:rFonts w:cs="Roboto"/>
                <w:sz w:val="24"/>
                <w:szCs w:val="24"/>
              </w:rPr>
              <w:t>Sagli</w:t>
            </w:r>
            <w:proofErr w:type="spellEnd"/>
            <w:r w:rsidR="004E54CA" w:rsidRPr="00EF1C4F">
              <w:rPr>
                <w:rFonts w:cs="Roboto"/>
                <w:sz w:val="24"/>
                <w:szCs w:val="24"/>
              </w:rPr>
              <w:t xml:space="preserve"> 6km</w:t>
            </w:r>
          </w:p>
        </w:tc>
      </w:tr>
      <w:tr w:rsidR="00856B62" w:rsidRPr="009152FA" w14:paraId="6D89E671" w14:textId="77777777" w:rsidTr="669757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293A9A1E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b w:val="0"/>
                <w:bCs w:val="0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Prioriterte vegstrekninger</w:t>
            </w:r>
          </w:p>
          <w:p w14:paraId="4837287F" w14:textId="77777777" w:rsidR="00856B62" w:rsidRPr="009152FA" w:rsidRDefault="00856B62">
            <w:pPr>
              <w:spacing w:before="0" w:line="238" w:lineRule="auto"/>
              <w:ind w:left="720"/>
              <w:rPr>
                <w:rFonts w:cs="Roboto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3432" w:type="pct"/>
          </w:tcPr>
          <w:p w14:paraId="04312CA2" w14:textId="77777777" w:rsidR="00856B62" w:rsidRPr="00EF1C4F" w:rsidRDefault="00856B62" w:rsidP="00EF1C4F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/>
                <w:color w:val="000000"/>
                <w:sz w:val="24"/>
                <w:szCs w:val="24"/>
              </w:rPr>
            </w:pPr>
          </w:p>
        </w:tc>
      </w:tr>
      <w:tr w:rsidR="00856B62" w:rsidRPr="009152FA" w14:paraId="7E5FFFFE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5E5A619A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 xml:space="preserve">Strekninger med behov for </w:t>
            </w:r>
            <w:proofErr w:type="spellStart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bortkjøring</w:t>
            </w:r>
            <w:proofErr w:type="spellEnd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 xml:space="preserve"> av snø</w:t>
            </w:r>
          </w:p>
        </w:tc>
        <w:tc>
          <w:tcPr>
            <w:tcW w:w="3432" w:type="pct"/>
            <w:shd w:val="clear" w:color="auto" w:fill="FFFFFF" w:themeFill="background1"/>
          </w:tcPr>
          <w:p w14:paraId="4C5F4828" w14:textId="6081EEED" w:rsidR="00856B62" w:rsidRPr="00EF1C4F" w:rsidRDefault="00856B62">
            <w:pPr>
              <w:spacing w:before="0" w:after="28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color w:val="000000"/>
                <w:sz w:val="24"/>
                <w:szCs w:val="24"/>
              </w:rPr>
              <w:t>Ingen</w:t>
            </w:r>
          </w:p>
        </w:tc>
      </w:tr>
      <w:tr w:rsidR="00856B62" w:rsidRPr="009152FA" w14:paraId="0029C451" w14:textId="77777777" w:rsidTr="669757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43ECAED5" w14:textId="77777777" w:rsidR="00856B62" w:rsidRPr="009152FA" w:rsidRDefault="00856B62">
            <w:pPr>
              <w:spacing w:before="0" w:after="280" w:line="238" w:lineRule="auto"/>
              <w:ind w:left="0"/>
              <w:rPr>
                <w:rFonts w:cs="Roboto"/>
                <w:color w:val="000000"/>
                <w:sz w:val="24"/>
                <w:szCs w:val="24"/>
              </w:rPr>
            </w:pPr>
            <w:proofErr w:type="spellStart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Tippsteder</w:t>
            </w:r>
            <w:proofErr w:type="spellEnd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 xml:space="preserve"> og </w:t>
            </w:r>
            <w:proofErr w:type="spellStart"/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snødeponi</w:t>
            </w:r>
            <w:proofErr w:type="spellEnd"/>
          </w:p>
        </w:tc>
        <w:tc>
          <w:tcPr>
            <w:tcW w:w="3436" w:type="pct"/>
          </w:tcPr>
          <w:p w14:paraId="69FBE915" w14:textId="2C63978C" w:rsidR="00856B62" w:rsidRPr="00EF1C4F" w:rsidRDefault="00856B62">
            <w:pPr>
              <w:spacing w:before="0" w:after="28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  <w:tr w:rsidR="00856B62" w:rsidRPr="009152FA" w14:paraId="668CC08A" w14:textId="77777777" w:rsidTr="669757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4" w:type="pct"/>
          </w:tcPr>
          <w:p w14:paraId="5D5D0A4D" w14:textId="77777777" w:rsidR="00856B62" w:rsidRPr="009152FA" w:rsidRDefault="00856B62">
            <w:pPr>
              <w:spacing w:before="0" w:line="238" w:lineRule="auto"/>
              <w:ind w:left="0"/>
              <w:rPr>
                <w:rFonts w:cs="Roboto"/>
                <w:color w:val="000000"/>
                <w:sz w:val="24"/>
                <w:szCs w:val="24"/>
              </w:rPr>
            </w:pPr>
            <w:r w:rsidRPr="009152FA">
              <w:rPr>
                <w:rFonts w:cs="Roboto"/>
                <w:bCs w:val="0"/>
                <w:color w:val="000000"/>
                <w:sz w:val="24"/>
                <w:szCs w:val="24"/>
              </w:rPr>
              <w:t>Spesielle/andre forhold</w:t>
            </w:r>
          </w:p>
        </w:tc>
        <w:tc>
          <w:tcPr>
            <w:tcW w:w="3436" w:type="pct"/>
            <w:shd w:val="clear" w:color="auto" w:fill="FFFFFF" w:themeFill="background1"/>
          </w:tcPr>
          <w:p w14:paraId="33A8BF34" w14:textId="77777777" w:rsidR="00EF1C4F" w:rsidRPr="00EF1C4F" w:rsidRDefault="00856B62" w:rsidP="00EF1C4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F1C4F">
              <w:rPr>
                <w:rFonts w:cs="Roboto"/>
                <w:color w:val="000000"/>
              </w:rPr>
              <w:t>Beskrivelse av utførelse.</w:t>
            </w:r>
            <w:r w:rsidRPr="00EF1C4F">
              <w:rPr>
                <w:rFonts w:cs="Roboto"/>
                <w:b w:val="0"/>
                <w:color w:val="000000"/>
              </w:rPr>
              <w:t xml:space="preserve"> </w:t>
            </w:r>
          </w:p>
          <w:p w14:paraId="28A0D5AD" w14:textId="77777777" w:rsidR="00EF1C4F" w:rsidRPr="00EF1C4F" w:rsidRDefault="00EF1C4F" w:rsidP="00EF1C4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08146682" w14:textId="6BBC0F38" w:rsidR="00856B62" w:rsidRPr="00EF1C4F" w:rsidRDefault="00856B62" w:rsidP="00EF1C4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F1C4F">
              <w:rPr>
                <w:rFonts w:cs="Roboto"/>
                <w:b w:val="0"/>
                <w:color w:val="000000"/>
              </w:rPr>
              <w:t xml:space="preserve">Vegobjekter håndteres av grunnbemanningen </w:t>
            </w:r>
          </w:p>
          <w:p w14:paraId="43D98E45" w14:textId="77777777" w:rsidR="00EF1C4F" w:rsidRPr="00EF1C4F" w:rsidRDefault="00EF1C4F" w:rsidP="00EF1C4F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11AD4FAA" w14:textId="3D320AEA" w:rsidR="00856B62" w:rsidRPr="00EF1C4F" w:rsidRDefault="00856B62" w:rsidP="00EF1C4F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b/>
                <w:bCs/>
                <w:color w:val="000000"/>
                <w:sz w:val="24"/>
                <w:szCs w:val="24"/>
              </w:rPr>
              <w:t>Rydding av kryss- ansvarsdeling</w:t>
            </w:r>
          </w:p>
          <w:p w14:paraId="5929A36A" w14:textId="77777777" w:rsidR="00E254F3" w:rsidRPr="009631F4" w:rsidRDefault="00E254F3" w:rsidP="00EF1C4F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45F7FC16" w14:textId="6A5B97B0" w:rsidR="009631F4" w:rsidRPr="009631F4" w:rsidRDefault="009631F4" w:rsidP="00EF1C4F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9631F4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Øvrige forhold: </w:t>
            </w:r>
          </w:p>
          <w:p w14:paraId="692F5F06" w14:textId="77777777" w:rsidR="009631F4" w:rsidRPr="00EF1C4F" w:rsidRDefault="009631F4" w:rsidP="009631F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sz w:val="24"/>
                <w:szCs w:val="24"/>
              </w:rPr>
            </w:pPr>
            <w:r w:rsidRPr="00EF1C4F">
              <w:rPr>
                <w:rFonts w:cs="Roboto"/>
                <w:sz w:val="24"/>
                <w:szCs w:val="24"/>
              </w:rPr>
              <w:t>Bredde- og vektbegrensning Stenerud bru.</w:t>
            </w:r>
          </w:p>
          <w:p w14:paraId="1B280408" w14:textId="77777777" w:rsidR="009631F4" w:rsidRDefault="009631F4" w:rsidP="00EF1C4F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4DA42EA8" w14:textId="77777777" w:rsidR="009631F4" w:rsidRPr="00EF1C4F" w:rsidRDefault="009631F4" w:rsidP="00EF1C4F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2D6EF286" w14:textId="77777777" w:rsidR="00E254F3" w:rsidRPr="00EF1C4F" w:rsidRDefault="00E254F3" w:rsidP="00EF1C4F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EF1C4F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40D5D658" w14:textId="03256FA0" w:rsidR="00856B62" w:rsidRPr="00EF1C4F" w:rsidRDefault="00E254F3" w:rsidP="00EF1C4F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EF1C4F">
              <w:rPr>
                <w:rFonts w:cs="Roboto"/>
                <w:b w:val="0"/>
                <w:color w:val="000000"/>
                <w:highlight w:val="lightGray"/>
              </w:rPr>
              <w:lastRenderedPageBreak/>
              <w:t>Kjøremønster på roden avklares i samhandlingsfasen</w:t>
            </w:r>
            <w:r w:rsidR="00EF1C4F">
              <w:rPr>
                <w:rFonts w:cs="Roboto"/>
                <w:b w:val="0"/>
                <w:color w:val="000000"/>
              </w:rPr>
              <w:t>.</w:t>
            </w:r>
          </w:p>
        </w:tc>
      </w:tr>
    </w:tbl>
    <w:p w14:paraId="4A07ACDC" w14:textId="77777777" w:rsidR="00E665BD" w:rsidRPr="00165A11" w:rsidRDefault="00E665BD" w:rsidP="00061D09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32021717" w14:textId="77777777" w:rsidR="001E5F93" w:rsidRDefault="001E5F93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br w:type="page"/>
      </w:r>
    </w:p>
    <w:p w14:paraId="77BE8760" w14:textId="56803979" w:rsidR="00454B1B" w:rsidRPr="005039E3" w:rsidRDefault="00BB1E03" w:rsidP="005039E3">
      <w:pPr>
        <w:pStyle w:val="Overskrift3"/>
      </w:pPr>
      <w:bookmarkStart w:id="23" w:name="_Toc233630050"/>
      <w:r>
        <w:lastRenderedPageBreak/>
        <w:t xml:space="preserve">Rode </w:t>
      </w:r>
      <w:r w:rsidR="00A213C5">
        <w:t>GS</w:t>
      </w:r>
      <w:r w:rsidR="00084CDC">
        <w:t xml:space="preserve"> </w:t>
      </w:r>
      <w:r w:rsidR="008C3F6E">
        <w:t>17</w:t>
      </w:r>
      <w:r w:rsidRPr="00851950">
        <w:tab/>
      </w:r>
      <w:r w:rsidR="00BF4EB6" w:rsidRPr="00454FF4">
        <w:t>Kirkenær, Sandstad, Namnå</w:t>
      </w:r>
      <w:bookmarkEnd w:id="23"/>
    </w:p>
    <w:p w14:paraId="30596CAF" w14:textId="274379D6" w:rsidR="00CD6F9E" w:rsidRPr="00B02D34" w:rsidRDefault="005039E3" w:rsidP="00CD6F9E">
      <w:pPr>
        <w:pStyle w:val="Ingress"/>
        <w:spacing w:before="0"/>
        <w:ind w:left="0"/>
        <w:rPr>
          <w:rFonts w:ascii="Roboto" w:hAnsi="Roboto" w:cs="Roboto"/>
          <w:bCs/>
          <w:color w:val="000000"/>
          <w:lang w:val="nn-NO"/>
        </w:rPr>
      </w:pPr>
      <w:r w:rsidRPr="005039E3">
        <w:rPr>
          <w:rFonts w:ascii="Roboto" w:hAnsi="Roboto" w:cs="Roboto"/>
          <w:bCs/>
          <w:noProof/>
          <w:color w:val="000000"/>
          <w:lang w:val="nn-NO"/>
        </w:rPr>
        <w:drawing>
          <wp:inline distT="0" distB="0" distL="0" distR="0" wp14:anchorId="0DFCBB38" wp14:editId="7721CF2C">
            <wp:extent cx="5760085" cy="4579620"/>
            <wp:effectExtent l="19050" t="19050" r="12065" b="11430"/>
            <wp:docPr id="212471865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718655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796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BB1E03" w:rsidRPr="009353DA" w14:paraId="7FBFBFA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DA4C58F" w14:textId="32E62AB3" w:rsidR="00815D14" w:rsidRPr="00004D4D" w:rsidRDefault="00BB1E03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5CD5AA61" w14:textId="327F0944" w:rsidR="00BB1E03" w:rsidRDefault="003C394E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8,</w:t>
            </w:r>
            <w:r w:rsidR="00E85770">
              <w:rPr>
                <w:rFonts w:cs="Roboto"/>
                <w:b w:val="0"/>
                <w:color w:val="000000"/>
              </w:rPr>
              <w:t>9</w:t>
            </w:r>
            <w:r w:rsidR="002068AA">
              <w:rPr>
                <w:rFonts w:cs="Roboto"/>
                <w:b w:val="0"/>
                <w:color w:val="000000"/>
              </w:rPr>
              <w:t xml:space="preserve"> km</w:t>
            </w:r>
          </w:p>
          <w:p w14:paraId="253BBC9E" w14:textId="2F79EBD5" w:rsidR="0066628B" w:rsidRPr="009353DA" w:rsidRDefault="0066628B" w:rsidP="00F72C2B">
            <w:pPr>
              <w:spacing w:before="0" w:after="160" w:line="259" w:lineRule="auto"/>
              <w:ind w:left="0" w:righ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color w:val="000000"/>
              </w:rPr>
            </w:pPr>
          </w:p>
        </w:tc>
      </w:tr>
      <w:tr w:rsidR="00BB1E03" w:rsidRPr="009353DA" w14:paraId="4C701ED1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A295E95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201E7B62" w14:textId="3744F675" w:rsidR="00BB1E03" w:rsidRPr="009353DA" w:rsidRDefault="006A301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proofErr w:type="spellStart"/>
            <w:r>
              <w:rPr>
                <w:rFonts w:ascii="Roboto" w:hAnsi="Roboto" w:cs="Roboto"/>
                <w:b w:val="0"/>
                <w:i/>
                <w:iCs/>
                <w:color w:val="000000"/>
              </w:rPr>
              <w:t>GsB</w:t>
            </w:r>
            <w:proofErr w:type="spellEnd"/>
          </w:p>
        </w:tc>
      </w:tr>
      <w:tr w:rsidR="00BB1E03" w:rsidRPr="009353DA" w14:paraId="5FE3CF9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45B04F5" w14:textId="77777777" w:rsidR="00BB1E03" w:rsidRDefault="00BB1E03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  <w:p w14:paraId="32D9D3FE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69A67875" w14:textId="674CA9E6" w:rsidR="00BB1E03" w:rsidRPr="009353DA" w:rsidRDefault="00BB1E0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47772">
              <w:rPr>
                <w:rFonts w:cs="Roboto"/>
                <w:b w:val="0"/>
                <w:i/>
                <w:iCs/>
                <w:color w:val="000000"/>
              </w:rPr>
              <w:t xml:space="preserve">3 timer </w:t>
            </w:r>
          </w:p>
          <w:p w14:paraId="326821C2" w14:textId="77777777" w:rsidR="00BB1E03" w:rsidRPr="009353DA" w:rsidRDefault="00BB1E0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BB1E03" w:rsidRPr="009353DA" w14:paraId="726B9CA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1A0A675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4B1EA9F9" w14:textId="031EDB6A" w:rsidR="00BB1E03" w:rsidRPr="009353DA" w:rsidRDefault="00BB1E0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347772">
              <w:rPr>
                <w:rFonts w:cs="Roboto"/>
                <w:b w:val="0"/>
                <w:i/>
                <w:iCs/>
                <w:color w:val="000000"/>
              </w:rPr>
              <w:t xml:space="preserve">4 timer </w:t>
            </w:r>
          </w:p>
        </w:tc>
      </w:tr>
      <w:tr w:rsidR="00BB1E03" w:rsidRPr="009353DA" w14:paraId="10EE2C2E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564D143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27BCCC16" w14:textId="583727D4" w:rsidR="00BB1E03" w:rsidRPr="0082194D" w:rsidRDefault="006B64BE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</w:rPr>
            </w:pPr>
            <w:r w:rsidRPr="0082194D">
              <w:rPr>
                <w:rFonts w:cs="Roboto"/>
                <w:b w:val="0"/>
                <w:i/>
                <w:iCs/>
                <w:color w:val="000000"/>
              </w:rPr>
              <w:t>Ingen</w:t>
            </w:r>
          </w:p>
        </w:tc>
      </w:tr>
      <w:tr w:rsidR="00BB1E03" w:rsidRPr="009353DA" w14:paraId="530F0C5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1C219F6E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43D92779" w14:textId="27A39B98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Kjøremønster</w:t>
            </w:r>
            <w:r w:rsidR="0082194D" w:rsidRPr="0082194D">
              <w:rPr>
                <w:rFonts w:cs="Roboto"/>
                <w:bCs/>
                <w:color w:val="000000"/>
              </w:rPr>
              <w:t xml:space="preserve">: </w:t>
            </w:r>
            <w:r w:rsidR="0082194D" w:rsidRPr="0082194D">
              <w:rPr>
                <w:rFonts w:cs="Roboto"/>
                <w:b w:val="0"/>
                <w:color w:val="000000"/>
              </w:rPr>
              <w:t>Gjennomkjøring.</w:t>
            </w:r>
            <w:r w:rsidR="0082194D" w:rsidRPr="0082194D">
              <w:rPr>
                <w:rFonts w:cs="Roboto"/>
                <w:bCs/>
                <w:color w:val="000000"/>
              </w:rPr>
              <w:t xml:space="preserve"> </w:t>
            </w:r>
          </w:p>
          <w:p w14:paraId="7CCC1A48" w14:textId="77777777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D192761" w14:textId="7AB54309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Kryss, busslommer og vegobjekter</w:t>
            </w:r>
            <w:r w:rsidR="0082194D">
              <w:rPr>
                <w:rFonts w:cs="Roboto"/>
                <w:bCs/>
                <w:color w:val="000000"/>
              </w:rPr>
              <w:t>:</w:t>
            </w:r>
          </w:p>
          <w:p w14:paraId="09088B62" w14:textId="77777777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27D7EB98" w14:textId="6128F113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Tettbebygd</w:t>
            </w:r>
            <w:r w:rsidR="0082194D">
              <w:rPr>
                <w:rFonts w:cs="Roboto"/>
                <w:bCs/>
                <w:color w:val="000000"/>
              </w:rPr>
              <w:t>:</w:t>
            </w:r>
            <w:r w:rsidR="0082194D" w:rsidRPr="0082194D">
              <w:rPr>
                <w:rFonts w:cs="Roboto"/>
                <w:b w:val="0"/>
                <w:i/>
                <w:iCs/>
                <w:color w:val="000000"/>
              </w:rPr>
              <w:t xml:space="preserve"> </w:t>
            </w:r>
            <w:r w:rsidR="0082194D" w:rsidRPr="0082194D">
              <w:rPr>
                <w:rFonts w:cs="Roboto"/>
                <w:b w:val="0"/>
                <w:color w:val="000000"/>
              </w:rPr>
              <w:t>Kirkenær og Namnå</w:t>
            </w:r>
          </w:p>
          <w:p w14:paraId="2175FA84" w14:textId="77777777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6185AB1" w14:textId="0E49B8FC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Vegbredde</w:t>
            </w:r>
            <w:r w:rsidR="0082194D" w:rsidRPr="0082194D">
              <w:rPr>
                <w:rFonts w:cs="Roboto"/>
                <w:bCs/>
                <w:color w:val="000000"/>
              </w:rPr>
              <w:t xml:space="preserve">: </w:t>
            </w:r>
            <w:r w:rsidR="00B0641A">
              <w:rPr>
                <w:rFonts w:cs="Roboto"/>
                <w:bCs/>
                <w:color w:val="000000"/>
              </w:rPr>
              <w:t>2,5</w:t>
            </w:r>
            <w:r w:rsidR="0082194D" w:rsidRPr="0082194D">
              <w:rPr>
                <w:rFonts w:cs="Roboto"/>
                <w:bCs/>
                <w:color w:val="000000"/>
              </w:rPr>
              <w:t xml:space="preserve"> meter</w:t>
            </w:r>
          </w:p>
          <w:p w14:paraId="2F5C0FBE" w14:textId="77777777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9D4C4E3" w14:textId="16D9A802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ÅDT og rushtid</w:t>
            </w:r>
            <w:r w:rsidR="0082194D">
              <w:rPr>
                <w:rFonts w:cs="Roboto"/>
                <w:bCs/>
                <w:color w:val="000000"/>
              </w:rPr>
              <w:t>:</w:t>
            </w:r>
          </w:p>
          <w:p w14:paraId="729222A3" w14:textId="77777777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B47AFE3" w14:textId="77777777" w:rsidR="00A0544F" w:rsidRPr="0082194D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Øvrige faktorer på roden</w:t>
            </w:r>
          </w:p>
          <w:p w14:paraId="15FAD6CC" w14:textId="77777777" w:rsidR="006E1187" w:rsidRPr="0082194D" w:rsidRDefault="006E1187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</w:rPr>
            </w:pPr>
          </w:p>
        </w:tc>
      </w:tr>
      <w:tr w:rsidR="00BB1E03" w:rsidRPr="009353DA" w14:paraId="2EC82541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359B409" w14:textId="77777777" w:rsidR="00BB1E03" w:rsidRDefault="00BB1E03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lastRenderedPageBreak/>
              <w:t>Utstyr tilknyttet roden</w:t>
            </w:r>
            <w:r>
              <w:rPr>
                <w:rFonts w:cs="Roboto"/>
                <w:bCs w:val="0"/>
                <w:color w:val="000000"/>
              </w:rPr>
              <w:t xml:space="preserve"> </w:t>
            </w:r>
          </w:p>
        </w:tc>
        <w:tc>
          <w:tcPr>
            <w:tcW w:w="3125" w:type="pct"/>
            <w:shd w:val="clear" w:color="auto" w:fill="auto"/>
          </w:tcPr>
          <w:p w14:paraId="2C490609" w14:textId="33168647" w:rsidR="00206CA7" w:rsidRPr="00CB23EE" w:rsidRDefault="00206CA7" w:rsidP="00206CA7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  <w:r w:rsidRPr="00CB23EE">
              <w:rPr>
                <w:rFonts w:cs="Roboto"/>
                <w:color w:val="000000" w:themeColor="text1"/>
              </w:rPr>
              <w:t xml:space="preserve">Traktor minimum 120Hk med vinterdriftsutstyr </w:t>
            </w:r>
            <w:r w:rsidRPr="66975795">
              <w:rPr>
                <w:rFonts w:cs="Roboto"/>
                <w:color w:val="000000" w:themeColor="text1"/>
              </w:rPr>
              <w:t>iht</w:t>
            </w:r>
            <w:r>
              <w:rPr>
                <w:rFonts w:cs="Roboto"/>
                <w:color w:val="000000" w:themeColor="text1"/>
              </w:rPr>
              <w:t>. beskrivelse i</w:t>
            </w:r>
            <w:r w:rsidRPr="66975795">
              <w:rPr>
                <w:rFonts w:cs="Roboto"/>
                <w:color w:val="000000" w:themeColor="text1"/>
              </w:rPr>
              <w:t xml:space="preserve"> prosess 18.7</w:t>
            </w:r>
            <w:r w:rsidRPr="00CB23EE">
              <w:rPr>
                <w:rFonts w:cs="Roboto"/>
                <w:color w:val="000000" w:themeColor="text1"/>
              </w:rPr>
              <w:t>75</w:t>
            </w:r>
            <w:r>
              <w:rPr>
                <w:rFonts w:cs="Roboto"/>
                <w:color w:val="000000" w:themeColor="text1"/>
              </w:rPr>
              <w:t xml:space="preserve"> og 18.7</w:t>
            </w:r>
            <w:r w:rsidRPr="00CB23EE">
              <w:rPr>
                <w:rFonts w:cs="Roboto"/>
                <w:color w:val="000000" w:themeColor="text1"/>
              </w:rPr>
              <w:t>75</w:t>
            </w:r>
            <w:r>
              <w:rPr>
                <w:rFonts w:cs="Roboto"/>
                <w:color w:val="000000" w:themeColor="text1"/>
              </w:rPr>
              <w:t>2</w:t>
            </w:r>
          </w:p>
          <w:p w14:paraId="235C80DB" w14:textId="4E9020B0" w:rsidR="00BB1E03" w:rsidRPr="0082194D" w:rsidRDefault="00BB1E03" w:rsidP="3C1A3436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 w:themeColor="text1"/>
              </w:rPr>
            </w:pPr>
          </w:p>
        </w:tc>
      </w:tr>
      <w:tr w:rsidR="00BB1E03" w:rsidRPr="009353DA" w14:paraId="209E13F8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F4A0455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659502EC" w14:textId="1CFA326F" w:rsidR="00BB1E03" w:rsidRPr="0082194D" w:rsidRDefault="008F302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i/>
                <w:iCs/>
                <w:color w:val="000000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BB1E03" w:rsidRPr="009353DA" w14:paraId="47FA988A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B70CAB6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611D9C1B" w14:textId="4090AD2A" w:rsidR="00BB1E03" w:rsidRPr="009353DA" w:rsidRDefault="00F43C18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F43C18">
              <w:rPr>
                <w:rFonts w:cs="Roboto"/>
                <w:b w:val="0"/>
              </w:rPr>
              <w:t>Kirkenær</w:t>
            </w:r>
            <w:r w:rsidR="00976138">
              <w:rPr>
                <w:rFonts w:cs="Roboto"/>
                <w:b w:val="0"/>
              </w:rPr>
              <w:t xml:space="preserve"> 800m</w:t>
            </w:r>
          </w:p>
        </w:tc>
      </w:tr>
      <w:tr w:rsidR="00BB1E03" w:rsidRPr="009353DA" w14:paraId="573553D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1408426" w14:textId="49124A0C" w:rsidR="00BB1E03" w:rsidRPr="0082194D" w:rsidRDefault="00BB1E03" w:rsidP="0082194D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</w:tc>
        <w:tc>
          <w:tcPr>
            <w:tcW w:w="3125" w:type="pct"/>
          </w:tcPr>
          <w:p w14:paraId="78866749" w14:textId="77777777" w:rsidR="00BB1E03" w:rsidRPr="00A01209" w:rsidRDefault="00BB1E03" w:rsidP="0082194D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2"/>
                <w:szCs w:val="22"/>
              </w:rPr>
            </w:pPr>
          </w:p>
        </w:tc>
      </w:tr>
      <w:tr w:rsidR="00BB1E03" w:rsidRPr="009353DA" w14:paraId="019B7CB5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3DEC79C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049C775A" w14:textId="41A91A5C" w:rsidR="00BB1E03" w:rsidRPr="009353DA" w:rsidRDefault="002068AA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BB1E03" w:rsidRPr="009353DA" w14:paraId="32F60E5F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50BEA65" w14:textId="77777777" w:rsidR="00BB1E03" w:rsidRPr="009353DA" w:rsidRDefault="00BB1E03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752BF8D6" w14:textId="753D90F9" w:rsidR="00BB1E03" w:rsidRPr="009353DA" w:rsidRDefault="00BB1E03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BB1E03" w:rsidRPr="009353DA" w14:paraId="253DCAF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4922A41" w14:textId="77777777" w:rsidR="00BB1E03" w:rsidRPr="009353DA" w:rsidRDefault="00BB1E03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04A22252" w14:textId="377D884F" w:rsidR="0082194D" w:rsidRPr="0082194D" w:rsidRDefault="00BB1E03" w:rsidP="008219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Beskrivelse av utførelse</w:t>
            </w:r>
          </w:p>
          <w:p w14:paraId="43F7F486" w14:textId="77777777" w:rsidR="00BE1E9D" w:rsidRDefault="00BE1E9D" w:rsidP="00BE1E9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2194D">
              <w:rPr>
                <w:rFonts w:cs="Roboto"/>
                <w:b w:val="0"/>
                <w:color w:val="000000"/>
              </w:rPr>
              <w:t>Må samarbeide med tilstøtende roder</w:t>
            </w:r>
          </w:p>
          <w:p w14:paraId="5F9DC0AA" w14:textId="77777777" w:rsidR="0082194D" w:rsidRDefault="0082194D" w:rsidP="008219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40CA3C99" w14:textId="5B0B67E6" w:rsidR="00BB1E03" w:rsidRPr="0082194D" w:rsidRDefault="000370E3" w:rsidP="008219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2194D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57D7B443" w14:textId="77777777" w:rsidR="0082194D" w:rsidRPr="0082194D" w:rsidRDefault="0082194D" w:rsidP="008219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4A079CA" w14:textId="77777777" w:rsidR="0082194D" w:rsidRPr="0082194D" w:rsidRDefault="00BB1E03" w:rsidP="008219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82194D">
              <w:rPr>
                <w:rFonts w:cs="Roboto"/>
                <w:bCs/>
                <w:color w:val="000000"/>
              </w:rPr>
              <w:t>Rydding av kryss- ansvarsdeling</w:t>
            </w:r>
            <w:r w:rsidR="00EA05B2" w:rsidRPr="0082194D">
              <w:rPr>
                <w:rFonts w:cs="Roboto"/>
                <w:bCs/>
                <w:color w:val="000000"/>
              </w:rPr>
              <w:t xml:space="preserve">. </w:t>
            </w:r>
          </w:p>
          <w:p w14:paraId="27A25FEF" w14:textId="77777777" w:rsidR="00BE1E9D" w:rsidRPr="0082194D" w:rsidRDefault="00BE1E9D" w:rsidP="0082194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DFEE415" w14:textId="1B470D86" w:rsidR="00C31ADC" w:rsidRPr="0082194D" w:rsidRDefault="00C31ADC" w:rsidP="00EE33E5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82194D">
              <w:rPr>
                <w:rFonts w:cs="Roboto"/>
                <w:b w:val="0"/>
              </w:rPr>
              <w:t>Vektbegrensning GS bru over jernbanen fv210</w:t>
            </w:r>
            <w:r w:rsidR="00150283" w:rsidRPr="0082194D">
              <w:rPr>
                <w:rFonts w:cs="Roboto"/>
                <w:b w:val="0"/>
              </w:rPr>
              <w:t xml:space="preserve"> og langs fv2056</w:t>
            </w:r>
          </w:p>
          <w:p w14:paraId="15056212" w14:textId="77777777" w:rsidR="00E254F3" w:rsidRDefault="00E254F3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F6139EC" w14:textId="77777777" w:rsidR="00BE1E9D" w:rsidRPr="0082194D" w:rsidRDefault="00BE1E9D" w:rsidP="00BE1E9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2194D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7585782C" w14:textId="77777777" w:rsidR="00BE1E9D" w:rsidRDefault="00BE1E9D" w:rsidP="00BE1E9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2066FC49" w14:textId="3251A3A7" w:rsidR="00BE1E9D" w:rsidRPr="00BE1E9D" w:rsidRDefault="00BE1E9D" w:rsidP="00BE1E9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BE1E9D">
              <w:rPr>
                <w:rFonts w:cs="Roboto"/>
                <w:bCs/>
                <w:color w:val="000000"/>
              </w:rPr>
              <w:t>Øvrige forhold:</w:t>
            </w:r>
          </w:p>
          <w:p w14:paraId="561818DD" w14:textId="77777777" w:rsidR="00BE1E9D" w:rsidRDefault="00BE1E9D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5C8A05EE" w14:textId="77777777" w:rsidR="00BE1E9D" w:rsidRPr="0082194D" w:rsidRDefault="00BE1E9D" w:rsidP="00BE1E9D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82194D">
              <w:rPr>
                <w:rFonts w:cs="Roboto"/>
                <w:b w:val="0"/>
              </w:rPr>
              <w:t>Vektbegrensning GS bru over jernbanen fv210 og langs fv2056</w:t>
            </w:r>
          </w:p>
          <w:p w14:paraId="3612688F" w14:textId="77777777" w:rsidR="00BE1E9D" w:rsidRDefault="00BE1E9D" w:rsidP="00BE1E9D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</w:rPr>
            </w:pPr>
            <w:r w:rsidRPr="0082194D">
              <w:rPr>
                <w:rFonts w:cs="Roboto"/>
                <w:b w:val="0"/>
              </w:rPr>
              <w:t>GS med gitterdekke over Sandstad bru brøytes ikke</w:t>
            </w:r>
          </w:p>
          <w:p w14:paraId="5582B50F" w14:textId="2954BA14" w:rsidR="00287EE8" w:rsidRPr="00287EE8" w:rsidRDefault="45EB2CD0" w:rsidP="00287EE8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66975795">
              <w:rPr>
                <w:rFonts w:cs="Roboto"/>
                <w:b w:val="0"/>
                <w:color w:val="000000" w:themeColor="text1"/>
              </w:rPr>
              <w:t xml:space="preserve">Utfordring gjennom fotgjengerundergangen ved gamle </w:t>
            </w:r>
            <w:r w:rsidRPr="66975795">
              <w:rPr>
                <w:rFonts w:cs="Roboto"/>
                <w:b w:val="0"/>
                <w:color w:val="000000" w:themeColor="text1"/>
              </w:rPr>
              <w:lastRenderedPageBreak/>
              <w:t xml:space="preserve">Refset skole Fv210 G S5D120 m5 som må håndteres. </w:t>
            </w:r>
          </w:p>
          <w:p w14:paraId="316281D2" w14:textId="30A9295D" w:rsidR="7D4C3423" w:rsidRDefault="45162223" w:rsidP="3C1A3436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 w:themeColor="text1"/>
              </w:rPr>
            </w:pPr>
            <w:r w:rsidRPr="3C1A3436">
              <w:rPr>
                <w:rFonts w:cs="Roboto"/>
                <w:b w:val="0"/>
                <w:color w:val="000000" w:themeColor="text1"/>
              </w:rPr>
              <w:t xml:space="preserve">Må påregnes litt håndmåking av snø i hver ende av Sandstad bru fv232. Her kan det være for trangt for </w:t>
            </w:r>
            <w:r w:rsidR="0DB431DD" w:rsidRPr="3C1A3436">
              <w:rPr>
                <w:rFonts w:cs="Roboto"/>
                <w:b w:val="0"/>
                <w:color w:val="000000" w:themeColor="text1"/>
              </w:rPr>
              <w:t>traktoren</w:t>
            </w:r>
          </w:p>
          <w:p w14:paraId="19797ED1" w14:textId="77777777" w:rsidR="00BE1E9D" w:rsidRDefault="00BE1E9D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370882AD" w14:textId="77777777" w:rsidR="00BE1E9D" w:rsidRPr="0082194D" w:rsidRDefault="00BE1E9D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0A8FFDD8" w14:textId="77777777" w:rsidR="00E254F3" w:rsidRDefault="00E254F3" w:rsidP="0082194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82194D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00EA9751" w14:textId="77777777" w:rsidR="00BE1E9D" w:rsidRDefault="00BE1E9D" w:rsidP="00BE1E9D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82194D">
              <w:rPr>
                <w:rFonts w:cs="Roboto"/>
                <w:b w:val="0"/>
                <w:color w:val="000000"/>
              </w:rPr>
              <w:t>Rekkefølge på brøyting og strøing</w:t>
            </w:r>
            <w:r>
              <w:rPr>
                <w:rFonts w:cs="Roboto"/>
                <w:b w:val="0"/>
                <w:color w:val="000000"/>
              </w:rPr>
              <w:t>:</w:t>
            </w:r>
            <w:r w:rsidRPr="0082194D">
              <w:rPr>
                <w:rFonts w:cs="Roboto"/>
                <w:b w:val="0"/>
                <w:color w:val="000000"/>
              </w:rPr>
              <w:t xml:space="preserve"> GS langs fv201, Fv232, Fv210, Fv2040, FV2056. Må være gjennombrøytet før kl 6 på morgenen.</w:t>
            </w:r>
            <w:r w:rsidRPr="0082194D">
              <w:t xml:space="preserve"> </w:t>
            </w:r>
            <w:r w:rsidRPr="0082194D">
              <w:rPr>
                <w:rFonts w:cs="Roboto"/>
                <w:b w:val="0"/>
                <w:color w:val="000000"/>
              </w:rPr>
              <w:t>Dette gjelder også fotgjengeroverganger</w:t>
            </w:r>
          </w:p>
          <w:p w14:paraId="2BF213B3" w14:textId="77777777" w:rsidR="00BE1E9D" w:rsidRPr="0082194D" w:rsidRDefault="00BE1E9D" w:rsidP="0082194D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510A0EE0" w14:textId="77777777" w:rsidR="00E254F3" w:rsidRPr="0082194D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BE1E9D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82194D">
              <w:rPr>
                <w:rFonts w:cs="Roboto"/>
                <w:b w:val="0"/>
                <w:color w:val="000000"/>
              </w:rPr>
              <w:t xml:space="preserve"> </w:t>
            </w:r>
          </w:p>
          <w:p w14:paraId="3A2B2BD8" w14:textId="121E54E9" w:rsidR="00421E5C" w:rsidRPr="0082194D" w:rsidRDefault="00421E5C" w:rsidP="00E254F3">
            <w:pPr>
              <w:pStyle w:val="Ingress"/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7E6AE758" w14:textId="77777777" w:rsidR="004634F1" w:rsidRDefault="004634F1" w:rsidP="00F133D0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74A08427" w14:textId="77777777" w:rsidR="00E254F3" w:rsidRDefault="00E254F3">
      <w:pPr>
        <w:rPr>
          <w:rFonts w:asciiTheme="majorHAnsi" w:eastAsiaTheme="majorEastAsia" w:hAnsiTheme="majorHAnsi" w:cstheme="majorBidi"/>
          <w:b/>
          <w:color w:val="000000" w:themeColor="text1"/>
          <w:sz w:val="28"/>
        </w:rPr>
      </w:pPr>
      <w:r>
        <w:rPr>
          <w:rFonts w:asciiTheme="majorHAnsi" w:eastAsiaTheme="majorEastAsia" w:hAnsiTheme="majorHAnsi" w:cstheme="majorBidi"/>
          <w:b/>
          <w:color w:val="000000" w:themeColor="text1"/>
          <w:sz w:val="28"/>
        </w:rPr>
        <w:br w:type="page"/>
      </w:r>
    </w:p>
    <w:p w14:paraId="792E7C2B" w14:textId="56540AF6" w:rsidR="008E2B8C" w:rsidRPr="00454FF4" w:rsidRDefault="008E2B8C" w:rsidP="00454FF4">
      <w:pPr>
        <w:pStyle w:val="Overskrift3"/>
      </w:pPr>
      <w:bookmarkStart w:id="24" w:name="_Toc233630051"/>
      <w:r w:rsidRPr="008E2B8C">
        <w:lastRenderedPageBreak/>
        <w:t xml:space="preserve">Rode </w:t>
      </w:r>
      <w:r w:rsidRPr="005535DF">
        <w:t>GS</w:t>
      </w:r>
      <w:r w:rsidR="00A41AFB" w:rsidRPr="005535DF">
        <w:t xml:space="preserve"> </w:t>
      </w:r>
      <w:r w:rsidR="008C3F6E">
        <w:t>18</w:t>
      </w:r>
      <w:r w:rsidRPr="005535DF">
        <w:t xml:space="preserve"> fv206</w:t>
      </w:r>
      <w:r w:rsidR="000F40D9" w:rsidRPr="005535DF">
        <w:t xml:space="preserve"> og </w:t>
      </w:r>
      <w:r w:rsidR="007C25F9">
        <w:t>Fv</w:t>
      </w:r>
      <w:r w:rsidR="000F40D9" w:rsidRPr="005535DF">
        <w:t>2088</w:t>
      </w:r>
      <w:bookmarkEnd w:id="24"/>
    </w:p>
    <w:p w14:paraId="42CA7AC8" w14:textId="2731DA0D" w:rsidR="008B3B36" w:rsidRPr="008E2B8C" w:rsidRDefault="006F5905" w:rsidP="008B3B36">
      <w:pPr>
        <w:spacing w:before="0" w:after="280"/>
        <w:ind w:left="0"/>
        <w:rPr>
          <w:rFonts w:ascii="Roboto" w:hAnsi="Roboto" w:cs="Roboto"/>
          <w:b/>
          <w:bCs/>
          <w:color w:val="000000"/>
          <w:sz w:val="24"/>
          <w:szCs w:val="24"/>
          <w:lang w:val="nn-NO"/>
        </w:rPr>
      </w:pPr>
      <w:r w:rsidRPr="006F5905">
        <w:rPr>
          <w:rFonts w:ascii="Roboto" w:hAnsi="Roboto" w:cs="Roboto"/>
          <w:b/>
          <w:bCs/>
          <w:noProof/>
          <w:color w:val="000000"/>
          <w:sz w:val="24"/>
          <w:szCs w:val="24"/>
          <w:lang w:val="nn-NO"/>
        </w:rPr>
        <w:drawing>
          <wp:inline distT="0" distB="0" distL="0" distR="0" wp14:anchorId="1253D5DD" wp14:editId="4B1AD702">
            <wp:extent cx="5760085" cy="4549775"/>
            <wp:effectExtent l="19050" t="19050" r="12065" b="22225"/>
            <wp:docPr id="52215533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155333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49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8E2B8C" w:rsidRPr="009F496B" w14:paraId="5F731A5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75E7B21" w14:textId="7D841E72" w:rsidR="000F40D9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4183493D" w14:textId="2ECC6B6F" w:rsidR="008E2B8C" w:rsidRPr="002B14B9" w:rsidRDefault="00830980" w:rsidP="008E2B8C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2B14B9">
              <w:rPr>
                <w:rFonts w:cs="Roboto"/>
                <w:color w:val="000000"/>
                <w:sz w:val="24"/>
                <w:szCs w:val="24"/>
              </w:rPr>
              <w:t>17,5</w:t>
            </w:r>
            <w:r w:rsidR="000F40D9" w:rsidRPr="002B14B9">
              <w:rPr>
                <w:rFonts w:cs="Roboto"/>
                <w:color w:val="000000"/>
                <w:sz w:val="24"/>
                <w:szCs w:val="24"/>
              </w:rPr>
              <w:t xml:space="preserve"> km</w:t>
            </w:r>
          </w:p>
          <w:p w14:paraId="4EA65E0E" w14:textId="087D07E0" w:rsidR="000F40D9" w:rsidRPr="002B14B9" w:rsidRDefault="000F40D9" w:rsidP="00607EE3">
            <w:pPr>
              <w:spacing w:before="0" w:after="160" w:line="259" w:lineRule="auto"/>
              <w:ind w:left="0" w:righ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  <w:tr w:rsidR="008E2B8C" w:rsidRPr="009F496B" w14:paraId="04E6D416" w14:textId="77777777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DC6AB50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Vinterdriftsklasse</w:t>
            </w:r>
          </w:p>
        </w:tc>
        <w:tc>
          <w:tcPr>
            <w:tcW w:w="3125" w:type="pct"/>
          </w:tcPr>
          <w:p w14:paraId="29A6F3E1" w14:textId="4B90D542" w:rsidR="008E2B8C" w:rsidRPr="002B14B9" w:rsidRDefault="000F40D9" w:rsidP="008E2B8C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proofErr w:type="spellStart"/>
            <w:r w:rsidRPr="002B14B9">
              <w:rPr>
                <w:rFonts w:ascii="Roboto" w:hAnsi="Roboto" w:cs="Roboto"/>
                <w:color w:val="000000"/>
                <w:sz w:val="24"/>
                <w:szCs w:val="24"/>
              </w:rPr>
              <w:t>GsB</w:t>
            </w:r>
            <w:proofErr w:type="spellEnd"/>
          </w:p>
        </w:tc>
      </w:tr>
      <w:tr w:rsidR="008E2B8C" w:rsidRPr="009F496B" w14:paraId="3EBF77B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662FF33" w14:textId="77777777" w:rsidR="008E2B8C" w:rsidRPr="009F496B" w:rsidRDefault="008E2B8C" w:rsidP="008E2B8C">
            <w:pPr>
              <w:spacing w:before="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Syklustid gjennombrøyting</w:t>
            </w:r>
          </w:p>
          <w:p w14:paraId="3EE50BA3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</w:p>
        </w:tc>
        <w:tc>
          <w:tcPr>
            <w:tcW w:w="3125" w:type="pct"/>
            <w:shd w:val="clear" w:color="auto" w:fill="FFFFFF" w:themeFill="background1"/>
          </w:tcPr>
          <w:p w14:paraId="73FC4A52" w14:textId="2CDC8882" w:rsidR="008E2B8C" w:rsidRPr="002B14B9" w:rsidRDefault="008E2B8C" w:rsidP="008E2B8C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2B14B9">
              <w:rPr>
                <w:rFonts w:cs="Roboto"/>
                <w:color w:val="000000"/>
                <w:sz w:val="24"/>
                <w:szCs w:val="24"/>
              </w:rPr>
              <w:t xml:space="preserve">3 timer </w:t>
            </w:r>
          </w:p>
          <w:p w14:paraId="30BC3163" w14:textId="77777777" w:rsidR="008E2B8C" w:rsidRPr="002B14B9" w:rsidRDefault="008E2B8C" w:rsidP="008E2B8C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</w:tc>
      </w:tr>
      <w:tr w:rsidR="008E2B8C" w:rsidRPr="009F496B" w14:paraId="4EF04DD6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260454D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Syklustid strøing</w:t>
            </w:r>
          </w:p>
        </w:tc>
        <w:tc>
          <w:tcPr>
            <w:tcW w:w="3125" w:type="pct"/>
          </w:tcPr>
          <w:p w14:paraId="524F800D" w14:textId="236DA9A9" w:rsidR="008E2B8C" w:rsidRPr="002B14B9" w:rsidRDefault="008E2B8C" w:rsidP="008E2B8C">
            <w:pPr>
              <w:spacing w:before="0" w:after="28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2B14B9">
              <w:rPr>
                <w:rFonts w:cs="Roboto"/>
                <w:color w:val="000000"/>
                <w:sz w:val="24"/>
                <w:szCs w:val="24"/>
              </w:rPr>
              <w:t xml:space="preserve">4 timer </w:t>
            </w:r>
          </w:p>
        </w:tc>
      </w:tr>
      <w:tr w:rsidR="008E2B8C" w:rsidRPr="009F496B" w14:paraId="2F708E0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3E6DFC8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7B240213" w14:textId="7FA9F76A" w:rsidR="008E2B8C" w:rsidRPr="002B14B9" w:rsidRDefault="006B64BE" w:rsidP="008E2B8C">
            <w:pPr>
              <w:spacing w:before="0" w:after="28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  <w:highlight w:val="lightGray"/>
              </w:rPr>
            </w:pPr>
            <w:r w:rsidRPr="002B14B9">
              <w:rPr>
                <w:rFonts w:cs="Roboto"/>
                <w:color w:val="000000"/>
                <w:sz w:val="24"/>
                <w:szCs w:val="24"/>
              </w:rPr>
              <w:t>Ingen</w:t>
            </w:r>
          </w:p>
        </w:tc>
      </w:tr>
      <w:tr w:rsidR="008E2B8C" w:rsidRPr="009F496B" w14:paraId="0CB26A0C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C04CD5A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Vurderingsfaktorer syklustid</w:t>
            </w:r>
          </w:p>
        </w:tc>
        <w:tc>
          <w:tcPr>
            <w:tcW w:w="3125" w:type="pct"/>
          </w:tcPr>
          <w:p w14:paraId="3479AD5E" w14:textId="62A932E0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B14B9">
              <w:rPr>
                <w:rFonts w:cs="Roboto"/>
                <w:bCs/>
                <w:color w:val="000000"/>
              </w:rPr>
              <w:t>Kjøremønster</w:t>
            </w:r>
            <w:r w:rsidR="009C4494" w:rsidRPr="002B14B9">
              <w:rPr>
                <w:rFonts w:cs="Roboto"/>
                <w:bCs/>
                <w:color w:val="000000"/>
              </w:rPr>
              <w:t xml:space="preserve">: </w:t>
            </w:r>
            <w:r w:rsidR="009C4494" w:rsidRPr="002B14B9">
              <w:rPr>
                <w:rFonts w:cs="Roboto"/>
                <w:b w:val="0"/>
                <w:color w:val="000000"/>
              </w:rPr>
              <w:t>Gjennomkjøring</w:t>
            </w:r>
          </w:p>
          <w:p w14:paraId="3AFCADF0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0AA9B246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B14B9">
              <w:rPr>
                <w:rFonts w:cs="Roboto"/>
                <w:bCs/>
                <w:color w:val="000000"/>
              </w:rPr>
              <w:t>Kryss, busslommer og vegobjekter</w:t>
            </w:r>
          </w:p>
          <w:p w14:paraId="2B28D1FE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80CB757" w14:textId="67C0BFD5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B14B9">
              <w:rPr>
                <w:rFonts w:cs="Roboto"/>
                <w:bCs/>
                <w:color w:val="000000"/>
              </w:rPr>
              <w:t>Tettbebygd</w:t>
            </w:r>
            <w:r w:rsidR="009F496B" w:rsidRPr="002B14B9">
              <w:rPr>
                <w:rFonts w:cs="Roboto"/>
                <w:bCs/>
                <w:color w:val="000000"/>
              </w:rPr>
              <w:t xml:space="preserve">: </w:t>
            </w:r>
            <w:r w:rsidR="009F496B" w:rsidRPr="002B14B9">
              <w:rPr>
                <w:rFonts w:cs="Roboto"/>
                <w:b w:val="0"/>
                <w:color w:val="000000"/>
              </w:rPr>
              <w:t xml:space="preserve">Flisa </w:t>
            </w:r>
          </w:p>
          <w:p w14:paraId="7AE27C0A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DBD7A00" w14:textId="79B6D64F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B14B9">
              <w:rPr>
                <w:rFonts w:cs="Roboto"/>
                <w:bCs/>
                <w:color w:val="000000"/>
              </w:rPr>
              <w:t>Vegbredde</w:t>
            </w:r>
            <w:r w:rsidR="009F496B" w:rsidRPr="002B14B9">
              <w:rPr>
                <w:rFonts w:cs="Roboto"/>
                <w:bCs/>
                <w:color w:val="000000"/>
              </w:rPr>
              <w:t xml:space="preserve">: </w:t>
            </w:r>
            <w:r w:rsidR="00B0641A">
              <w:rPr>
                <w:rFonts w:cs="Roboto"/>
                <w:bCs/>
                <w:color w:val="000000"/>
              </w:rPr>
              <w:t>2,5</w:t>
            </w:r>
            <w:r w:rsidR="009F496B" w:rsidRPr="002B14B9">
              <w:rPr>
                <w:rFonts w:cs="Roboto"/>
                <w:b w:val="0"/>
                <w:color w:val="000000"/>
              </w:rPr>
              <w:t xml:space="preserve"> meter</w:t>
            </w:r>
          </w:p>
          <w:p w14:paraId="48FE4145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5D1AC3CA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B14B9">
              <w:rPr>
                <w:rFonts w:cs="Roboto"/>
                <w:bCs/>
                <w:color w:val="000000"/>
              </w:rPr>
              <w:t>ÅDT og rushtid</w:t>
            </w:r>
          </w:p>
          <w:p w14:paraId="66D60069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3ADAA8CB" w14:textId="77777777" w:rsidR="00A0544F" w:rsidRPr="002B14B9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2B14B9">
              <w:rPr>
                <w:rFonts w:cs="Roboto"/>
                <w:bCs/>
                <w:color w:val="000000"/>
              </w:rPr>
              <w:t>Øvrige faktorer på roden</w:t>
            </w:r>
          </w:p>
          <w:p w14:paraId="0FC0F7B2" w14:textId="17DF1976" w:rsidR="009C4494" w:rsidRPr="002B14B9" w:rsidRDefault="009C4494" w:rsidP="009C4494">
            <w:pPr>
              <w:numPr>
                <w:ilvl w:val="0"/>
                <w:numId w:val="3"/>
              </w:numPr>
              <w:spacing w:before="0" w:line="23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2B14B9">
              <w:rPr>
                <w:rFonts w:cs="Roboto"/>
                <w:color w:val="000000"/>
                <w:sz w:val="24"/>
                <w:szCs w:val="24"/>
              </w:rPr>
              <w:t xml:space="preserve">Det er </w:t>
            </w:r>
            <w:r w:rsidR="009F496B" w:rsidRPr="002B14B9">
              <w:rPr>
                <w:rFonts w:cs="Roboto"/>
                <w:color w:val="000000"/>
                <w:sz w:val="24"/>
                <w:szCs w:val="24"/>
              </w:rPr>
              <w:t xml:space="preserve">flest </w:t>
            </w:r>
            <w:r w:rsidRPr="002B14B9">
              <w:rPr>
                <w:rFonts w:cs="Roboto"/>
                <w:color w:val="000000"/>
                <w:sz w:val="24"/>
                <w:szCs w:val="24"/>
              </w:rPr>
              <w:t>myke trafikanter mellom Flisa bru og Sønsterud</w:t>
            </w:r>
          </w:p>
          <w:p w14:paraId="6AD1C654" w14:textId="4ED8573C" w:rsidR="006E1187" w:rsidRPr="002B14B9" w:rsidRDefault="006E1187" w:rsidP="007820ED">
            <w:pPr>
              <w:spacing w:before="0" w:after="280" w:line="238" w:lineRule="auto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  <w:highlight w:val="lightGray"/>
              </w:rPr>
            </w:pPr>
          </w:p>
        </w:tc>
      </w:tr>
      <w:tr w:rsidR="008E2B8C" w:rsidRPr="009F496B" w14:paraId="692874E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39B06A2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lastRenderedPageBreak/>
              <w:t xml:space="preserve">Utstyr tilknyttet roden </w:t>
            </w:r>
          </w:p>
        </w:tc>
        <w:tc>
          <w:tcPr>
            <w:tcW w:w="3125" w:type="pct"/>
            <w:shd w:val="clear" w:color="auto" w:fill="auto"/>
          </w:tcPr>
          <w:p w14:paraId="7683CBE3" w14:textId="297D4707" w:rsidR="00634C03" w:rsidRPr="00CB23EE" w:rsidRDefault="00634C03" w:rsidP="00634C03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  <w:r>
              <w:rPr>
                <w:rFonts w:cs="Roboto"/>
                <w:color w:val="000000" w:themeColor="text1"/>
              </w:rPr>
              <w:t>Minilaster 5 tonn med vinterdriftsutstyr</w:t>
            </w:r>
            <w:r w:rsidRPr="00CB23EE">
              <w:rPr>
                <w:rFonts w:cs="Roboto"/>
                <w:color w:val="000000" w:themeColor="text1"/>
              </w:rPr>
              <w:t xml:space="preserve"> </w:t>
            </w:r>
            <w:r w:rsidRPr="66975795">
              <w:rPr>
                <w:rFonts w:cs="Roboto"/>
                <w:color w:val="000000" w:themeColor="text1"/>
              </w:rPr>
              <w:t>iht</w:t>
            </w:r>
            <w:r>
              <w:rPr>
                <w:rFonts w:cs="Roboto"/>
                <w:color w:val="000000" w:themeColor="text1"/>
              </w:rPr>
              <w:t>. beskrivelse i</w:t>
            </w:r>
            <w:r w:rsidRPr="66975795">
              <w:rPr>
                <w:rFonts w:cs="Roboto"/>
                <w:color w:val="000000" w:themeColor="text1"/>
              </w:rPr>
              <w:t xml:space="preserve"> prosess 18.7</w:t>
            </w:r>
            <w:r w:rsidR="00BF61C3">
              <w:rPr>
                <w:rFonts w:cs="Roboto"/>
                <w:color w:val="000000" w:themeColor="text1"/>
              </w:rPr>
              <w:t>93</w:t>
            </w:r>
            <w:r>
              <w:rPr>
                <w:rFonts w:cs="Roboto"/>
                <w:color w:val="000000" w:themeColor="text1"/>
              </w:rPr>
              <w:t xml:space="preserve"> og 18.7</w:t>
            </w:r>
            <w:r w:rsidR="00BF61C3">
              <w:rPr>
                <w:rFonts w:cs="Roboto"/>
                <w:color w:val="000000" w:themeColor="text1"/>
              </w:rPr>
              <w:t>931</w:t>
            </w:r>
          </w:p>
          <w:p w14:paraId="5D5A3823" w14:textId="0002F9AA" w:rsidR="008E2B8C" w:rsidRPr="009F496B" w:rsidRDefault="008E2B8C" w:rsidP="008E2B8C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i/>
                <w:iCs/>
                <w:color w:val="000000"/>
                <w:sz w:val="24"/>
                <w:szCs w:val="24"/>
                <w:highlight w:val="lightGray"/>
              </w:rPr>
            </w:pPr>
          </w:p>
        </w:tc>
      </w:tr>
      <w:tr w:rsidR="008E2B8C" w:rsidRPr="009F496B" w14:paraId="283A8A23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01981C2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 xml:space="preserve">Kjøretøy-ID </w:t>
            </w:r>
            <w:proofErr w:type="spellStart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iht</w:t>
            </w:r>
            <w:proofErr w:type="spellEnd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 xml:space="preserve"> ressursplan</w:t>
            </w:r>
          </w:p>
        </w:tc>
        <w:tc>
          <w:tcPr>
            <w:tcW w:w="3125" w:type="pct"/>
          </w:tcPr>
          <w:p w14:paraId="7D93C005" w14:textId="456D8A97" w:rsidR="008E2B8C" w:rsidRPr="009F496B" w:rsidRDefault="008F3026" w:rsidP="008E2B8C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i/>
                <w:iCs/>
                <w:color w:val="000000"/>
                <w:sz w:val="24"/>
                <w:szCs w:val="24"/>
                <w:highlight w:val="lightGray"/>
              </w:rPr>
            </w:pPr>
            <w:r w:rsidRPr="0095562D">
              <w:rPr>
                <w:rFonts w:cs="Roboto"/>
                <w:color w:val="000000" w:themeColor="text1"/>
                <w:highlight w:val="lightGray"/>
              </w:rPr>
              <w:t>Må fylles inn</w:t>
            </w:r>
          </w:p>
        </w:tc>
      </w:tr>
      <w:tr w:rsidR="008E2B8C" w:rsidRPr="009F496B" w14:paraId="2D3FC2D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8D2202D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Plassering og avstand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602958C7" w14:textId="0DA339A1" w:rsidR="008E2B8C" w:rsidRPr="009F496B" w:rsidRDefault="008E2B8C" w:rsidP="008E2B8C">
            <w:pPr>
              <w:spacing w:before="0" w:after="28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i/>
                <w:iCs/>
                <w:color w:val="FF0000"/>
                <w:sz w:val="24"/>
                <w:szCs w:val="24"/>
              </w:rPr>
            </w:pPr>
            <w:r w:rsidRPr="009F496B">
              <w:rPr>
                <w:rFonts w:cs="Roboto"/>
                <w:i/>
                <w:iCs/>
                <w:sz w:val="24"/>
                <w:szCs w:val="24"/>
              </w:rPr>
              <w:t>Flisa</w:t>
            </w:r>
            <w:r w:rsidR="00900266" w:rsidRPr="009F496B">
              <w:rPr>
                <w:rFonts w:cs="Roboto"/>
                <w:i/>
                <w:iCs/>
                <w:sz w:val="24"/>
                <w:szCs w:val="24"/>
              </w:rPr>
              <w:t xml:space="preserve"> 200m</w:t>
            </w:r>
            <w:r w:rsidR="008546B9" w:rsidRPr="009F496B">
              <w:rPr>
                <w:rFonts w:cs="Roboto"/>
                <w:i/>
                <w:iCs/>
                <w:sz w:val="24"/>
                <w:szCs w:val="24"/>
              </w:rPr>
              <w:t xml:space="preserve"> og Holtet</w:t>
            </w:r>
            <w:r w:rsidR="00172B9E" w:rsidRPr="009F496B">
              <w:rPr>
                <w:rFonts w:cs="Roboto"/>
                <w:i/>
                <w:iCs/>
                <w:sz w:val="24"/>
                <w:szCs w:val="24"/>
              </w:rPr>
              <w:t xml:space="preserve"> 7</w:t>
            </w:r>
            <w:r w:rsidR="005908B7" w:rsidRPr="009F496B">
              <w:rPr>
                <w:rFonts w:cs="Roboto"/>
                <w:i/>
                <w:iCs/>
                <w:sz w:val="24"/>
                <w:szCs w:val="24"/>
              </w:rPr>
              <w:t>,</w:t>
            </w:r>
            <w:r w:rsidR="00172B9E" w:rsidRPr="009F496B">
              <w:rPr>
                <w:rFonts w:cs="Roboto"/>
                <w:i/>
                <w:iCs/>
                <w:sz w:val="24"/>
                <w:szCs w:val="24"/>
              </w:rPr>
              <w:t>5km</w:t>
            </w:r>
          </w:p>
        </w:tc>
      </w:tr>
      <w:tr w:rsidR="008E2B8C" w:rsidRPr="009F496B" w14:paraId="626E42EA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2230901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Prioriterte vegstrekninger</w:t>
            </w:r>
          </w:p>
          <w:p w14:paraId="151D1CBE" w14:textId="77777777" w:rsidR="008E2B8C" w:rsidRPr="009F496B" w:rsidRDefault="008E2B8C" w:rsidP="008E2B8C">
            <w:pPr>
              <w:spacing w:before="0" w:line="238" w:lineRule="auto"/>
              <w:ind w:left="720"/>
              <w:rPr>
                <w:rFonts w:cs="Roboto"/>
                <w:b w:val="0"/>
                <w:color w:val="000000"/>
                <w:sz w:val="24"/>
                <w:szCs w:val="24"/>
              </w:rPr>
            </w:pPr>
          </w:p>
        </w:tc>
        <w:tc>
          <w:tcPr>
            <w:tcW w:w="3125" w:type="pct"/>
          </w:tcPr>
          <w:p w14:paraId="07BC6B55" w14:textId="3BCDCB18" w:rsidR="008E2B8C" w:rsidRPr="009F496B" w:rsidRDefault="008E2B8C" w:rsidP="002B14B9">
            <w:pPr>
              <w:spacing w:before="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E2B8C" w:rsidRPr="009F496B" w14:paraId="78D8DEB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B09FD33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 xml:space="preserve">Strekninger med behov for </w:t>
            </w:r>
            <w:proofErr w:type="spellStart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bortkjøring</w:t>
            </w:r>
            <w:proofErr w:type="spellEnd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0943607A" w14:textId="1DF6E467" w:rsidR="008E2B8C" w:rsidRPr="002B14B9" w:rsidRDefault="008E2B8C" w:rsidP="008E2B8C">
            <w:pPr>
              <w:spacing w:before="0" w:after="28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2B14B9">
              <w:rPr>
                <w:rFonts w:cs="Roboto"/>
                <w:color w:val="000000"/>
                <w:sz w:val="24"/>
                <w:szCs w:val="24"/>
              </w:rPr>
              <w:t>Stedvis mellom GS og f</w:t>
            </w:r>
            <w:r w:rsidR="00BF191F" w:rsidRPr="002B14B9">
              <w:rPr>
                <w:rFonts w:cs="Roboto"/>
                <w:color w:val="000000"/>
                <w:sz w:val="24"/>
                <w:szCs w:val="24"/>
              </w:rPr>
              <w:t xml:space="preserve">v. </w:t>
            </w:r>
            <w:r w:rsidR="002C4692" w:rsidRPr="002B14B9">
              <w:rPr>
                <w:rFonts w:cs="Roboto"/>
                <w:color w:val="000000"/>
                <w:sz w:val="24"/>
                <w:szCs w:val="24"/>
              </w:rPr>
              <w:t>Kjøres ikke bort</w:t>
            </w:r>
            <w:r w:rsidR="001B188A" w:rsidRPr="002B14B9">
              <w:rPr>
                <w:rFonts w:cs="Roboto"/>
                <w:color w:val="000000"/>
                <w:sz w:val="24"/>
                <w:szCs w:val="24"/>
              </w:rPr>
              <w:t>,</w:t>
            </w:r>
            <w:r w:rsidR="002C4692" w:rsidRPr="002B14B9">
              <w:rPr>
                <w:rFonts w:cs="Roboto"/>
                <w:color w:val="000000"/>
                <w:sz w:val="24"/>
                <w:szCs w:val="24"/>
              </w:rPr>
              <w:t xml:space="preserve"> men freses ut</w:t>
            </w:r>
            <w:r w:rsidR="00584D62" w:rsidRPr="002B14B9">
              <w:rPr>
                <w:rFonts w:cs="Roboto"/>
                <w:color w:val="000000"/>
                <w:sz w:val="24"/>
                <w:szCs w:val="24"/>
              </w:rPr>
              <w:t>. Stedene varierer med snømengde fra år til år</w:t>
            </w:r>
          </w:p>
        </w:tc>
      </w:tr>
      <w:tr w:rsidR="008E2B8C" w:rsidRPr="009F496B" w14:paraId="57E7FE5D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2E50DBD" w14:textId="77777777" w:rsidR="008E2B8C" w:rsidRPr="009F496B" w:rsidRDefault="008E2B8C" w:rsidP="008E2B8C">
            <w:pPr>
              <w:spacing w:before="0" w:after="28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proofErr w:type="spellStart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Tippsteder</w:t>
            </w:r>
            <w:proofErr w:type="spellEnd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 xml:space="preserve"> og </w:t>
            </w:r>
            <w:proofErr w:type="spellStart"/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184CDDDC" w14:textId="77777777" w:rsidR="008E2B8C" w:rsidRPr="009F496B" w:rsidRDefault="008E2B8C" w:rsidP="008E2B8C">
            <w:pPr>
              <w:spacing w:before="0" w:after="280" w:line="238" w:lineRule="auto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i/>
                <w:iCs/>
                <w:color w:val="000000"/>
                <w:sz w:val="24"/>
                <w:szCs w:val="24"/>
              </w:rPr>
            </w:pPr>
          </w:p>
        </w:tc>
      </w:tr>
    </w:tbl>
    <w:p w14:paraId="4F45B9EE" w14:textId="77777777" w:rsidR="00E254F3" w:rsidRPr="009F496B" w:rsidRDefault="00E254F3">
      <w:pPr>
        <w:rPr>
          <w:i/>
          <w:iCs/>
          <w:sz w:val="24"/>
          <w:szCs w:val="24"/>
        </w:rPr>
      </w:pPr>
      <w:r w:rsidRPr="009F496B">
        <w:rPr>
          <w:b/>
          <w:bCs/>
          <w:i/>
          <w:iCs/>
          <w:sz w:val="24"/>
          <w:szCs w:val="24"/>
        </w:rPr>
        <w:br w:type="page"/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8E2B8C" w:rsidRPr="009F496B" w14:paraId="3706E5D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A160D86" w14:textId="3D8C6D31" w:rsidR="008E2B8C" w:rsidRPr="009F496B" w:rsidRDefault="008E2B8C" w:rsidP="008E2B8C">
            <w:pPr>
              <w:spacing w:before="0" w:line="238" w:lineRule="auto"/>
              <w:ind w:left="0"/>
              <w:rPr>
                <w:rFonts w:cs="Roboto"/>
                <w:b w:val="0"/>
                <w:color w:val="000000"/>
                <w:sz w:val="24"/>
                <w:szCs w:val="24"/>
              </w:rPr>
            </w:pPr>
            <w:r w:rsidRPr="009F496B">
              <w:rPr>
                <w:rFonts w:cs="Roboto"/>
                <w:b w:val="0"/>
                <w:color w:val="000000"/>
                <w:sz w:val="24"/>
                <w:szCs w:val="24"/>
              </w:rPr>
              <w:lastRenderedPageBreak/>
              <w:t>Spesielle/andre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386B1ECC" w14:textId="77777777" w:rsidR="00AF1B54" w:rsidRPr="00AF1B54" w:rsidRDefault="008E2B8C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b/>
                <w:bCs/>
                <w:color w:val="000000"/>
                <w:sz w:val="24"/>
                <w:szCs w:val="24"/>
              </w:rPr>
              <w:t>Beskrivelse av utførelse</w:t>
            </w:r>
            <w:r w:rsidR="00043192" w:rsidRPr="00AF1B54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. </w:t>
            </w:r>
          </w:p>
          <w:p w14:paraId="41A8471B" w14:textId="477C73CB" w:rsidR="001B188A" w:rsidRPr="00AF1B54" w:rsidRDefault="001B188A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color w:val="000000"/>
                <w:sz w:val="24"/>
                <w:szCs w:val="24"/>
              </w:rPr>
              <w:t>Må være gjennombrøytet før kl 06</w:t>
            </w:r>
            <w:r w:rsidR="002527ED" w:rsidRPr="00AF1B54">
              <w:rPr>
                <w:rFonts w:cs="Roboto"/>
                <w:color w:val="000000"/>
                <w:sz w:val="24"/>
                <w:szCs w:val="24"/>
              </w:rPr>
              <w:t>. Dette gjelder også fotgjengeroverganger</w:t>
            </w:r>
          </w:p>
          <w:p w14:paraId="54AF547E" w14:textId="77777777" w:rsidR="00AF1B54" w:rsidRDefault="00AF1B54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117BE03B" w14:textId="4CCC4CE9" w:rsidR="00AF1B54" w:rsidRPr="00AF1B54" w:rsidRDefault="00AF1B54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color w:val="000000"/>
                <w:sz w:val="24"/>
                <w:szCs w:val="24"/>
              </w:rPr>
              <w:t>Må samarbeide med tilstøtende roder</w:t>
            </w:r>
          </w:p>
          <w:p w14:paraId="166A9251" w14:textId="77777777" w:rsidR="00AF1B54" w:rsidRPr="00AF1B54" w:rsidRDefault="00AF1B54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48608BCB" w14:textId="77777777" w:rsidR="00AF1B54" w:rsidRPr="00AF1B54" w:rsidRDefault="00AF1B54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795D83C9" w14:textId="477CDD94" w:rsidR="008E2B8C" w:rsidRPr="00AF1B54" w:rsidRDefault="008E2B8C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Rydding av kryss- ansvarsdeling </w:t>
            </w:r>
          </w:p>
          <w:p w14:paraId="4A44ABBA" w14:textId="77777777" w:rsidR="00AF1B54" w:rsidRDefault="00AF1B54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716B3B3A" w14:textId="65495B69" w:rsidR="008E2B8C" w:rsidRPr="00AF1B54" w:rsidRDefault="008E2B8C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color w:val="000000"/>
                <w:sz w:val="24"/>
                <w:szCs w:val="24"/>
              </w:rPr>
              <w:t>Vegobjekter håndteres av grunnbemanningen</w:t>
            </w:r>
          </w:p>
          <w:p w14:paraId="39CC1928" w14:textId="77777777" w:rsidR="008E2B8C" w:rsidRPr="00AF1B54" w:rsidRDefault="008E2B8C" w:rsidP="008E2B8C">
            <w:pPr>
              <w:spacing w:before="0" w:line="238" w:lineRule="auto"/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</w:p>
          <w:p w14:paraId="3139B9F3" w14:textId="77777777" w:rsidR="00AF1B54" w:rsidRPr="00AF1B54" w:rsidRDefault="00EE7155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color w:val="000000"/>
                <w:sz w:val="24"/>
                <w:szCs w:val="24"/>
              </w:rPr>
              <w:t>Må samarbeide med tilstøtende roder</w:t>
            </w:r>
          </w:p>
          <w:p w14:paraId="0E9F71C7" w14:textId="77777777" w:rsidR="00AF1B54" w:rsidRPr="00AF1B54" w:rsidRDefault="00AF1B54" w:rsidP="00AF1B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53326C48" w14:textId="05D40112" w:rsidR="00AF1B54" w:rsidRPr="00AF1B54" w:rsidRDefault="00E254F3" w:rsidP="00AF1B54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b/>
                <w:bCs/>
                <w:color w:val="000000"/>
                <w:sz w:val="24"/>
                <w:szCs w:val="24"/>
              </w:rPr>
              <w:t>Kjøremønster</w:t>
            </w:r>
          </w:p>
          <w:p w14:paraId="54F5345C" w14:textId="060A462A" w:rsidR="00AF1B54" w:rsidRPr="00AF1B54" w:rsidRDefault="00AF1B54" w:rsidP="00AF1B54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/>
                <w:sz w:val="24"/>
                <w:szCs w:val="24"/>
              </w:rPr>
            </w:pPr>
            <w:r w:rsidRPr="00AF1B54">
              <w:rPr>
                <w:rFonts w:cs="Roboto"/>
                <w:color w:val="000000"/>
                <w:sz w:val="24"/>
                <w:szCs w:val="24"/>
              </w:rPr>
              <w:t>GS langs fv206 tas først</w:t>
            </w:r>
          </w:p>
          <w:p w14:paraId="6138C60B" w14:textId="77777777" w:rsidR="00AF1B54" w:rsidRPr="00AF1B54" w:rsidRDefault="00AF1B54" w:rsidP="00AF1B54">
            <w:pPr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</w:p>
          <w:p w14:paraId="6A072039" w14:textId="77777777" w:rsidR="00E254F3" w:rsidRPr="00AF1B54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AF1B54">
              <w:rPr>
                <w:rFonts w:cs="Roboto"/>
                <w:b w:val="0"/>
                <w:color w:val="000000"/>
                <w:highlight w:val="lightGray"/>
              </w:rPr>
              <w:t>Kjøremønster på roden avklares i samhandlingsfasen</w:t>
            </w:r>
            <w:r w:rsidRPr="00AF1B54">
              <w:rPr>
                <w:rFonts w:cs="Roboto"/>
                <w:b w:val="0"/>
                <w:color w:val="000000"/>
              </w:rPr>
              <w:t xml:space="preserve"> </w:t>
            </w:r>
          </w:p>
          <w:p w14:paraId="18C0C9B5" w14:textId="790A70B3" w:rsidR="008E2B8C" w:rsidRPr="009F496B" w:rsidRDefault="008E2B8C" w:rsidP="00BB5ECC">
            <w:pPr>
              <w:spacing w:before="0" w:after="160" w:line="259" w:lineRule="auto"/>
              <w:ind w:left="0" w:righ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i/>
                <w:iCs/>
                <w:color w:val="000000"/>
                <w:sz w:val="24"/>
                <w:szCs w:val="24"/>
              </w:rPr>
            </w:pPr>
          </w:p>
        </w:tc>
      </w:tr>
    </w:tbl>
    <w:p w14:paraId="1EAD4992" w14:textId="77777777" w:rsidR="008E2B8C" w:rsidRPr="008E2B8C" w:rsidRDefault="008E2B8C" w:rsidP="008E2B8C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5C8AABAA" w14:textId="77777777" w:rsidR="004634F1" w:rsidRDefault="004634F1" w:rsidP="00F133D0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4AFC15A7" w14:textId="434C865C" w:rsidR="004634F1" w:rsidRDefault="004634F1" w:rsidP="00052657">
      <w:pPr>
        <w:pStyle w:val="Overskrift3"/>
      </w:pPr>
      <w:bookmarkStart w:id="25" w:name="_Toc233630052"/>
      <w:r>
        <w:lastRenderedPageBreak/>
        <w:t>Rode GS</w:t>
      </w:r>
      <w:r w:rsidR="00084CDC">
        <w:t xml:space="preserve"> </w:t>
      </w:r>
      <w:r w:rsidR="008C3F6E">
        <w:t>19</w:t>
      </w:r>
      <w:r w:rsidRPr="00851950">
        <w:tab/>
      </w:r>
      <w:r w:rsidR="00084CDC" w:rsidRPr="007114D4">
        <w:t>Våler</w:t>
      </w:r>
      <w:bookmarkEnd w:id="25"/>
    </w:p>
    <w:p w14:paraId="7E63A5EC" w14:textId="3B55EAFA" w:rsidR="00773753" w:rsidRPr="007803D5" w:rsidRDefault="005B64CD" w:rsidP="004634F1">
      <w:pPr>
        <w:pStyle w:val="Ingress"/>
        <w:ind w:left="0"/>
        <w:rPr>
          <w:rFonts w:ascii="Roboto" w:hAnsi="Roboto" w:cs="Roboto"/>
          <w:b w:val="0"/>
          <w:color w:val="000000"/>
          <w:lang w:val="nn-NO"/>
        </w:rPr>
      </w:pPr>
      <w:r w:rsidRPr="005B64CD">
        <w:rPr>
          <w:rFonts w:ascii="Roboto" w:hAnsi="Roboto" w:cs="Roboto"/>
          <w:b w:val="0"/>
          <w:noProof/>
          <w:color w:val="000000"/>
          <w:lang w:val="nn-NO"/>
        </w:rPr>
        <w:drawing>
          <wp:inline distT="0" distB="0" distL="0" distR="0" wp14:anchorId="2A1EF9DF" wp14:editId="3FFEA1C8">
            <wp:extent cx="5760085" cy="4109085"/>
            <wp:effectExtent l="19050" t="19050" r="12065" b="24765"/>
            <wp:docPr id="38980855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80855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09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Rutenettabell4uthevingsfarge6"/>
        <w:tblW w:w="5000" w:type="pct"/>
        <w:tblLook w:val="0480" w:firstRow="0" w:lastRow="0" w:firstColumn="1" w:lastColumn="0" w:noHBand="0" w:noVBand="1"/>
      </w:tblPr>
      <w:tblGrid>
        <w:gridCol w:w="3398"/>
        <w:gridCol w:w="5663"/>
      </w:tblGrid>
      <w:tr w:rsidR="004634F1" w:rsidRPr="009353DA" w14:paraId="3316B05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E4B017E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Antall km</w:t>
            </w:r>
          </w:p>
        </w:tc>
        <w:tc>
          <w:tcPr>
            <w:tcW w:w="3125" w:type="pct"/>
            <w:shd w:val="clear" w:color="auto" w:fill="FFFFFF" w:themeFill="background1"/>
          </w:tcPr>
          <w:p w14:paraId="5E8518D6" w14:textId="33AABCF6" w:rsidR="004634F1" w:rsidRPr="00031211" w:rsidRDefault="00CF2097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1,2</w:t>
            </w:r>
            <w:r w:rsidR="005538C5" w:rsidRPr="00031211">
              <w:rPr>
                <w:rFonts w:cs="Roboto"/>
                <w:b w:val="0"/>
                <w:color w:val="000000"/>
              </w:rPr>
              <w:t xml:space="preserve">km </w:t>
            </w:r>
          </w:p>
        </w:tc>
      </w:tr>
      <w:tr w:rsidR="004634F1" w:rsidRPr="009353DA" w14:paraId="05E717FC" w14:textId="77777777" w:rsidTr="3C1A3436">
        <w:trPr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87706D2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Vinterdriftsklasse</w:t>
            </w:r>
          </w:p>
        </w:tc>
        <w:tc>
          <w:tcPr>
            <w:tcW w:w="3125" w:type="pct"/>
          </w:tcPr>
          <w:p w14:paraId="594D4F46" w14:textId="77777777" w:rsidR="004634F1" w:rsidRPr="00031211" w:rsidRDefault="004634F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proofErr w:type="spellStart"/>
            <w:r w:rsidRPr="00031211">
              <w:rPr>
                <w:rFonts w:ascii="Roboto" w:hAnsi="Roboto" w:cs="Roboto"/>
                <w:b w:val="0"/>
                <w:color w:val="000000"/>
              </w:rPr>
              <w:t>GsB</w:t>
            </w:r>
            <w:proofErr w:type="spellEnd"/>
          </w:p>
        </w:tc>
      </w:tr>
      <w:tr w:rsidR="004634F1" w:rsidRPr="009353DA" w14:paraId="40CAF6C4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61A1400A" w14:textId="348CD5D5" w:rsidR="004634F1" w:rsidRPr="00031211" w:rsidRDefault="004634F1" w:rsidP="00031211">
            <w:pPr>
              <w:pStyle w:val="Ingress"/>
              <w:spacing w:before="0" w:after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Syklustid </w:t>
            </w:r>
            <w:r>
              <w:rPr>
                <w:rFonts w:cs="Roboto"/>
                <w:bCs w:val="0"/>
                <w:color w:val="000000"/>
              </w:rPr>
              <w:t>gjennom</w:t>
            </w:r>
            <w:r w:rsidRPr="009353DA">
              <w:rPr>
                <w:rFonts w:cs="Roboto"/>
                <w:bCs w:val="0"/>
                <w:color w:val="000000"/>
              </w:rPr>
              <w:t>brøyting</w:t>
            </w:r>
          </w:p>
        </w:tc>
        <w:tc>
          <w:tcPr>
            <w:tcW w:w="3125" w:type="pct"/>
            <w:shd w:val="clear" w:color="auto" w:fill="FFFFFF" w:themeFill="background1"/>
          </w:tcPr>
          <w:p w14:paraId="072F688F" w14:textId="500872FC" w:rsidR="004634F1" w:rsidRPr="00031211" w:rsidRDefault="004634F1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 xml:space="preserve">3 timer </w:t>
            </w:r>
          </w:p>
        </w:tc>
      </w:tr>
      <w:tr w:rsidR="004634F1" w:rsidRPr="009353DA" w14:paraId="1D0ED212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5698C3E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Syklustid strøing</w:t>
            </w:r>
          </w:p>
        </w:tc>
        <w:tc>
          <w:tcPr>
            <w:tcW w:w="3125" w:type="pct"/>
          </w:tcPr>
          <w:p w14:paraId="7D360947" w14:textId="77777777" w:rsidR="004634F1" w:rsidRPr="00031211" w:rsidRDefault="004634F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 xml:space="preserve">4 timer </w:t>
            </w:r>
          </w:p>
        </w:tc>
      </w:tr>
      <w:tr w:rsidR="004634F1" w:rsidRPr="009353DA" w14:paraId="08BA8C6E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5C9DB7F5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Saltstrategi</w:t>
            </w:r>
          </w:p>
        </w:tc>
        <w:tc>
          <w:tcPr>
            <w:tcW w:w="3125" w:type="pct"/>
            <w:shd w:val="clear" w:color="auto" w:fill="auto"/>
          </w:tcPr>
          <w:p w14:paraId="29A70D6B" w14:textId="21BEBB63" w:rsidR="004634F1" w:rsidRPr="00031211" w:rsidRDefault="006B64BE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Ingen</w:t>
            </w:r>
          </w:p>
        </w:tc>
      </w:tr>
      <w:tr w:rsidR="004634F1" w:rsidRPr="009353DA" w14:paraId="031B1BEA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7AA012B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>
              <w:rPr>
                <w:rFonts w:cs="Roboto"/>
                <w:color w:val="000000"/>
              </w:rPr>
              <w:t>Vurderingsfaktorer syklustid</w:t>
            </w:r>
          </w:p>
        </w:tc>
        <w:tc>
          <w:tcPr>
            <w:tcW w:w="3125" w:type="pct"/>
          </w:tcPr>
          <w:p w14:paraId="61EB9812" w14:textId="4ED11CE5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Cs/>
                <w:color w:val="000000"/>
              </w:rPr>
              <w:t>Kjøremønster</w:t>
            </w:r>
            <w:r w:rsidR="00031211" w:rsidRPr="00031211">
              <w:rPr>
                <w:rFonts w:cs="Roboto"/>
                <w:bCs/>
                <w:color w:val="000000"/>
              </w:rPr>
              <w:t xml:space="preserve">: </w:t>
            </w:r>
            <w:r w:rsidR="00031211" w:rsidRPr="00031211">
              <w:rPr>
                <w:rFonts w:cs="Roboto"/>
                <w:b w:val="0"/>
                <w:color w:val="000000"/>
              </w:rPr>
              <w:t>Gjennomkjøring,</w:t>
            </w:r>
          </w:p>
          <w:p w14:paraId="21D75B08" w14:textId="77777777" w:rsidR="00031211" w:rsidRPr="00031211" w:rsidRDefault="00031211" w:rsidP="0003121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Må være gjennombrøytet før kl 6 på morgenen</w:t>
            </w:r>
          </w:p>
          <w:p w14:paraId="2635CEB8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79483D0F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Cs/>
                <w:color w:val="000000"/>
              </w:rPr>
              <w:t>Kryss, busslommer og vegobjekter</w:t>
            </w:r>
          </w:p>
          <w:p w14:paraId="635B6EF2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5BC158D" w14:textId="5BCA444F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Cs/>
                <w:color w:val="000000"/>
              </w:rPr>
              <w:t>Tettbebygd</w:t>
            </w:r>
            <w:r w:rsidR="00031211" w:rsidRPr="00031211">
              <w:rPr>
                <w:rFonts w:cs="Roboto"/>
                <w:bCs/>
                <w:color w:val="000000"/>
              </w:rPr>
              <w:t>:</w:t>
            </w:r>
          </w:p>
          <w:p w14:paraId="5B93A1AE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9AE79C9" w14:textId="3CA9AEC4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Cs/>
                <w:color w:val="000000"/>
              </w:rPr>
              <w:t>Vegbredde</w:t>
            </w:r>
            <w:r w:rsidR="009F12DA" w:rsidRPr="00031211">
              <w:rPr>
                <w:rFonts w:cs="Roboto"/>
                <w:bCs/>
                <w:color w:val="000000"/>
              </w:rPr>
              <w:t>:</w:t>
            </w:r>
            <w:r w:rsidR="00B0641A">
              <w:rPr>
                <w:rFonts w:cs="Roboto"/>
                <w:bCs/>
                <w:color w:val="000000"/>
              </w:rPr>
              <w:t xml:space="preserve"> 2,5 - 4</w:t>
            </w:r>
            <w:r w:rsidR="009F12DA" w:rsidRPr="00031211">
              <w:rPr>
                <w:rFonts w:cs="Roboto"/>
                <w:b w:val="0"/>
                <w:color w:val="000000"/>
              </w:rPr>
              <w:t xml:space="preserve"> meter</w:t>
            </w:r>
          </w:p>
          <w:p w14:paraId="4582EB3C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4A87471F" w14:textId="7AA61CB0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Cs/>
                <w:color w:val="000000"/>
              </w:rPr>
              <w:lastRenderedPageBreak/>
              <w:t>ÅDT og rushtid</w:t>
            </w:r>
            <w:r w:rsidR="009F12DA" w:rsidRPr="00031211">
              <w:rPr>
                <w:rFonts w:cs="Roboto"/>
                <w:bCs/>
                <w:color w:val="000000"/>
              </w:rPr>
              <w:t>:</w:t>
            </w:r>
          </w:p>
          <w:p w14:paraId="42C0406F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</w:p>
          <w:p w14:paraId="6474C9CC" w14:textId="77777777" w:rsidR="00A0544F" w:rsidRPr="00031211" w:rsidRDefault="00A0544F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Cs/>
                <w:color w:val="000000"/>
              </w:rPr>
              <w:t>Øvrige faktorer på roden</w:t>
            </w:r>
          </w:p>
          <w:p w14:paraId="4668FB12" w14:textId="4474AF8A" w:rsidR="009F12DA" w:rsidRPr="00031211" w:rsidRDefault="009F12DA" w:rsidP="00A0544F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Cs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Undergang fv210 G S7D130 m445 er for liten til at maskinen går gjennom, må brøytes fra begge sider.</w:t>
            </w:r>
          </w:p>
          <w:p w14:paraId="37884DBD" w14:textId="40D83C5C" w:rsidR="006E1187" w:rsidRPr="00031211" w:rsidRDefault="006E1187" w:rsidP="00084CDC">
            <w:pPr>
              <w:pStyle w:val="Ingress"/>
              <w:spacing w:before="0" w:after="0"/>
              <w:ind w:left="7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4634F1" w:rsidRPr="009353DA" w14:paraId="5D58F426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20A81BA" w14:textId="77777777" w:rsidR="004634F1" w:rsidRDefault="004634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3C1A3436">
              <w:rPr>
                <w:rFonts w:cs="Roboto"/>
                <w:color w:val="000000" w:themeColor="text1"/>
              </w:rPr>
              <w:lastRenderedPageBreak/>
              <w:t xml:space="preserve">Utstyr tilknyttet roden </w:t>
            </w:r>
          </w:p>
        </w:tc>
        <w:tc>
          <w:tcPr>
            <w:tcW w:w="3125" w:type="pct"/>
            <w:shd w:val="clear" w:color="auto" w:fill="auto"/>
          </w:tcPr>
          <w:p w14:paraId="59D3C736" w14:textId="1AB0E5B6" w:rsidR="000F3332" w:rsidRPr="00CB23EE" w:rsidRDefault="000F3332" w:rsidP="000F3332">
            <w:pPr>
              <w:spacing w:before="0" w:line="238" w:lineRule="auto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color w:val="000000" w:themeColor="text1"/>
              </w:rPr>
            </w:pPr>
            <w:r w:rsidRPr="00CB23EE">
              <w:rPr>
                <w:rFonts w:cs="Roboto"/>
                <w:color w:val="000000" w:themeColor="text1"/>
              </w:rPr>
              <w:t xml:space="preserve">Traktor minimum 120Hk med vinterdriftsutstyr </w:t>
            </w:r>
            <w:r w:rsidRPr="66975795">
              <w:rPr>
                <w:rFonts w:cs="Roboto"/>
                <w:color w:val="000000" w:themeColor="text1"/>
              </w:rPr>
              <w:t>iht</w:t>
            </w:r>
            <w:r>
              <w:rPr>
                <w:rFonts w:cs="Roboto"/>
                <w:color w:val="000000" w:themeColor="text1"/>
              </w:rPr>
              <w:t>. beskrivelse i</w:t>
            </w:r>
            <w:r w:rsidRPr="66975795">
              <w:rPr>
                <w:rFonts w:cs="Roboto"/>
                <w:color w:val="000000" w:themeColor="text1"/>
              </w:rPr>
              <w:t xml:space="preserve"> prosess 18.7</w:t>
            </w:r>
            <w:r w:rsidRPr="00CB23EE">
              <w:rPr>
                <w:rFonts w:cs="Roboto"/>
                <w:color w:val="000000" w:themeColor="text1"/>
              </w:rPr>
              <w:t>75</w:t>
            </w:r>
            <w:r>
              <w:rPr>
                <w:rFonts w:cs="Roboto"/>
                <w:color w:val="000000" w:themeColor="text1"/>
              </w:rPr>
              <w:t xml:space="preserve"> og 18.7</w:t>
            </w:r>
            <w:r w:rsidRPr="00CB23EE">
              <w:rPr>
                <w:rFonts w:cs="Roboto"/>
                <w:color w:val="000000" w:themeColor="text1"/>
              </w:rPr>
              <w:t>75</w:t>
            </w:r>
            <w:r>
              <w:rPr>
                <w:rFonts w:cs="Roboto"/>
                <w:color w:val="000000" w:themeColor="text1"/>
              </w:rPr>
              <w:t>3</w:t>
            </w:r>
          </w:p>
          <w:p w14:paraId="281F8C60" w14:textId="51AC4B5B" w:rsidR="00792F00" w:rsidRPr="00031211" w:rsidRDefault="00792F00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" w:hAnsi="Roboto" w:cs="Roboto"/>
                <w:b w:val="0"/>
                <w:color w:val="000000"/>
                <w:highlight w:val="lightGray"/>
              </w:rPr>
            </w:pPr>
          </w:p>
        </w:tc>
      </w:tr>
      <w:tr w:rsidR="004634F1" w:rsidRPr="009353DA" w14:paraId="6D95CC39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389B3544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Kjøretøy-ID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iht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ressursplan</w:t>
            </w:r>
          </w:p>
        </w:tc>
        <w:tc>
          <w:tcPr>
            <w:tcW w:w="3125" w:type="pct"/>
          </w:tcPr>
          <w:p w14:paraId="355734EA" w14:textId="166A9A86" w:rsidR="004634F1" w:rsidRPr="00031211" w:rsidRDefault="008F3026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  <w:highlight w:val="lightGray"/>
              </w:rPr>
            </w:pPr>
            <w:r w:rsidRPr="0095562D">
              <w:rPr>
                <w:rFonts w:cs="Roboto"/>
                <w:b w:val="0"/>
                <w:color w:val="000000" w:themeColor="text1"/>
                <w:highlight w:val="lightGray"/>
              </w:rPr>
              <w:t>Må fylles inn</w:t>
            </w:r>
          </w:p>
        </w:tc>
      </w:tr>
      <w:tr w:rsidR="004634F1" w:rsidRPr="009353DA" w14:paraId="3922B69D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26C89108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>
              <w:rPr>
                <w:rFonts w:cs="Roboto"/>
                <w:bCs w:val="0"/>
                <w:color w:val="000000"/>
              </w:rPr>
              <w:t>Plassering og a</w:t>
            </w:r>
            <w:r w:rsidRPr="009353DA">
              <w:rPr>
                <w:rFonts w:cs="Roboto"/>
                <w:bCs w:val="0"/>
                <w:color w:val="000000"/>
              </w:rPr>
              <w:t>vstand til strømiddellager</w:t>
            </w:r>
          </w:p>
        </w:tc>
        <w:tc>
          <w:tcPr>
            <w:tcW w:w="3125" w:type="pct"/>
            <w:shd w:val="clear" w:color="auto" w:fill="FFFFFF" w:themeFill="background1"/>
          </w:tcPr>
          <w:p w14:paraId="7770B027" w14:textId="3E83A0A3" w:rsidR="004634F1" w:rsidRPr="00031211" w:rsidRDefault="00F47524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FF0000"/>
              </w:rPr>
            </w:pPr>
            <w:r w:rsidRPr="00031211">
              <w:rPr>
                <w:rFonts w:cs="Roboto"/>
                <w:b w:val="0"/>
              </w:rPr>
              <w:t>Gjerdrum</w:t>
            </w:r>
            <w:r w:rsidR="00F04147" w:rsidRPr="00031211">
              <w:rPr>
                <w:rFonts w:cs="Roboto"/>
                <w:b w:val="0"/>
              </w:rPr>
              <w:t xml:space="preserve"> 7km</w:t>
            </w:r>
            <w:r w:rsidR="00103217" w:rsidRPr="00031211">
              <w:rPr>
                <w:rFonts w:cs="Roboto"/>
                <w:b w:val="0"/>
              </w:rPr>
              <w:t>, Flis</w:t>
            </w:r>
            <w:r w:rsidR="0017022B" w:rsidRPr="00031211">
              <w:rPr>
                <w:rFonts w:cs="Roboto"/>
                <w:b w:val="0"/>
              </w:rPr>
              <w:t>a</w:t>
            </w:r>
            <w:r w:rsidR="00F04147" w:rsidRPr="00031211">
              <w:rPr>
                <w:rFonts w:cs="Roboto"/>
                <w:b w:val="0"/>
              </w:rPr>
              <w:t xml:space="preserve"> </w:t>
            </w:r>
            <w:r w:rsidR="00092EC4" w:rsidRPr="00031211">
              <w:rPr>
                <w:rFonts w:cs="Roboto"/>
                <w:b w:val="0"/>
              </w:rPr>
              <w:t>11,5km</w:t>
            </w:r>
          </w:p>
        </w:tc>
      </w:tr>
      <w:tr w:rsidR="004634F1" w:rsidRPr="009353DA" w14:paraId="68208C01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03C474FD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Prioriterte vegstrekninger</w:t>
            </w:r>
          </w:p>
          <w:p w14:paraId="22C8BA1F" w14:textId="77777777" w:rsidR="004634F1" w:rsidRPr="009353DA" w:rsidRDefault="004634F1">
            <w:pPr>
              <w:pStyle w:val="Ingress"/>
              <w:spacing w:before="0" w:after="0"/>
              <w:ind w:left="720"/>
              <w:rPr>
                <w:rFonts w:cs="Roboto"/>
                <w:color w:val="000000"/>
              </w:rPr>
            </w:pPr>
          </w:p>
        </w:tc>
        <w:tc>
          <w:tcPr>
            <w:tcW w:w="3125" w:type="pct"/>
          </w:tcPr>
          <w:p w14:paraId="24C657BC" w14:textId="77777777" w:rsidR="004634F1" w:rsidRPr="00031211" w:rsidRDefault="004634F1" w:rsidP="00031211">
            <w:pPr>
              <w:pStyle w:val="Ingress"/>
              <w:spacing w:before="0"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color w:val="000000"/>
              </w:rPr>
            </w:pPr>
          </w:p>
        </w:tc>
      </w:tr>
      <w:tr w:rsidR="004634F1" w:rsidRPr="009353DA" w14:paraId="2E7C601B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43A7F1DB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 xml:space="preserve">Strekninger med behov for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bortkjøring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av snø</w:t>
            </w:r>
          </w:p>
        </w:tc>
        <w:tc>
          <w:tcPr>
            <w:tcW w:w="3125" w:type="pct"/>
            <w:shd w:val="clear" w:color="auto" w:fill="FFFFFF" w:themeFill="background1"/>
          </w:tcPr>
          <w:p w14:paraId="1CF64331" w14:textId="77777777" w:rsidR="004634F1" w:rsidRPr="00031211" w:rsidRDefault="004634F1">
            <w:pPr>
              <w:pStyle w:val="Ingress"/>
              <w:spacing w:before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4634F1" w:rsidRPr="009353DA" w14:paraId="6042891B" w14:textId="77777777" w:rsidTr="3C1A34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47FB336" w14:textId="77777777" w:rsidR="004634F1" w:rsidRPr="009353DA" w:rsidRDefault="004634F1">
            <w:pPr>
              <w:pStyle w:val="Ingress"/>
              <w:spacing w:before="0"/>
              <w:ind w:left="0"/>
              <w:rPr>
                <w:rFonts w:cs="Roboto"/>
                <w:bCs w:val="0"/>
                <w:color w:val="000000"/>
              </w:rPr>
            </w:pPr>
            <w:proofErr w:type="spellStart"/>
            <w:r w:rsidRPr="009353DA">
              <w:rPr>
                <w:rFonts w:cs="Roboto"/>
                <w:bCs w:val="0"/>
                <w:color w:val="000000"/>
              </w:rPr>
              <w:t>Tippsteder</w:t>
            </w:r>
            <w:proofErr w:type="spellEnd"/>
            <w:r w:rsidRPr="009353DA">
              <w:rPr>
                <w:rFonts w:cs="Roboto"/>
                <w:bCs w:val="0"/>
                <w:color w:val="000000"/>
              </w:rPr>
              <w:t xml:space="preserve"> og </w:t>
            </w:r>
            <w:proofErr w:type="spellStart"/>
            <w:r w:rsidRPr="009353DA">
              <w:rPr>
                <w:rFonts w:cs="Roboto"/>
                <w:bCs w:val="0"/>
                <w:color w:val="000000"/>
              </w:rPr>
              <w:t>snødeponi</w:t>
            </w:r>
            <w:proofErr w:type="spellEnd"/>
          </w:p>
        </w:tc>
        <w:tc>
          <w:tcPr>
            <w:tcW w:w="3125" w:type="pct"/>
          </w:tcPr>
          <w:p w14:paraId="620B22CA" w14:textId="485B8BB4" w:rsidR="004634F1" w:rsidRPr="00031211" w:rsidRDefault="004634F1">
            <w:pPr>
              <w:pStyle w:val="Ingress"/>
              <w:spacing w:before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  <w:tr w:rsidR="004634F1" w:rsidRPr="009353DA" w14:paraId="6BE79FC2" w14:textId="77777777" w:rsidTr="3C1A3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5" w:type="pct"/>
          </w:tcPr>
          <w:p w14:paraId="7392B5F5" w14:textId="77777777" w:rsidR="004634F1" w:rsidRPr="009353DA" w:rsidRDefault="004634F1">
            <w:pPr>
              <w:pStyle w:val="Ingress"/>
              <w:spacing w:before="0" w:after="0"/>
              <w:ind w:left="0"/>
              <w:rPr>
                <w:rFonts w:cs="Roboto"/>
                <w:bCs w:val="0"/>
                <w:color w:val="000000"/>
              </w:rPr>
            </w:pPr>
            <w:r w:rsidRPr="009353DA">
              <w:rPr>
                <w:rFonts w:cs="Roboto"/>
                <w:bCs w:val="0"/>
                <w:color w:val="000000"/>
              </w:rPr>
              <w:t>Spesielle</w:t>
            </w:r>
            <w:r>
              <w:rPr>
                <w:rFonts w:cs="Roboto"/>
                <w:bCs w:val="0"/>
                <w:color w:val="000000"/>
              </w:rPr>
              <w:t>/andre</w:t>
            </w:r>
            <w:r w:rsidRPr="009353DA">
              <w:rPr>
                <w:rFonts w:cs="Roboto"/>
                <w:bCs w:val="0"/>
                <w:color w:val="000000"/>
              </w:rPr>
              <w:t xml:space="preserve"> forhold</w:t>
            </w:r>
          </w:p>
        </w:tc>
        <w:tc>
          <w:tcPr>
            <w:tcW w:w="3125" w:type="pct"/>
            <w:shd w:val="clear" w:color="auto" w:fill="FFFFFF" w:themeFill="background1"/>
          </w:tcPr>
          <w:p w14:paraId="54E4FC55" w14:textId="77777777" w:rsidR="00031211" w:rsidRPr="00031211" w:rsidRDefault="004634F1" w:rsidP="0003121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Beskrivelse av utførelse</w:t>
            </w:r>
            <w:r w:rsidR="000370E3" w:rsidRPr="00031211">
              <w:rPr>
                <w:rFonts w:cs="Roboto"/>
                <w:b w:val="0"/>
                <w:color w:val="000000"/>
              </w:rPr>
              <w:t xml:space="preserve">. </w:t>
            </w:r>
          </w:p>
          <w:p w14:paraId="7D4533B5" w14:textId="77777777" w:rsidR="00031211" w:rsidRPr="00031211" w:rsidRDefault="00031211" w:rsidP="0003121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  <w:p w14:paraId="775B8CC6" w14:textId="6FB13B84" w:rsidR="004634F1" w:rsidRPr="00031211" w:rsidRDefault="000370E3" w:rsidP="00031211">
            <w:pPr>
              <w:pStyle w:val="Ingress"/>
              <w:spacing w:before="0" w:after="0"/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Vegobjekter håndteres av grunnbemanningen</w:t>
            </w:r>
          </w:p>
          <w:p w14:paraId="0E346F56" w14:textId="32FB8F70" w:rsidR="004634F1" w:rsidRPr="00031211" w:rsidRDefault="004634F1" w:rsidP="00EE33E5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Rydding av kryss- ansvarsdeling</w:t>
            </w:r>
            <w:r w:rsidR="00092EC4" w:rsidRPr="00031211">
              <w:rPr>
                <w:rFonts w:cs="Roboto"/>
                <w:b w:val="0"/>
                <w:color w:val="000000"/>
              </w:rPr>
              <w:t xml:space="preserve">. </w:t>
            </w:r>
            <w:r w:rsidR="001D64C5" w:rsidRPr="00031211">
              <w:rPr>
                <w:rFonts w:cs="Roboto"/>
                <w:b w:val="0"/>
                <w:color w:val="000000"/>
              </w:rPr>
              <w:t>Undergangen må ikke sperres av snø</w:t>
            </w:r>
          </w:p>
          <w:p w14:paraId="6975CD3F" w14:textId="77777777" w:rsidR="004634F1" w:rsidRPr="00031211" w:rsidRDefault="004634F1" w:rsidP="00EE33E5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Rekkefølge på brøyting og strøing</w:t>
            </w:r>
          </w:p>
          <w:p w14:paraId="7493BDD0" w14:textId="77777777" w:rsidR="008C449F" w:rsidRPr="00031211" w:rsidRDefault="00043C87" w:rsidP="00EE33E5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>Må samarbeide med tilstøtende roder</w:t>
            </w:r>
          </w:p>
          <w:p w14:paraId="62E5D12B" w14:textId="77777777" w:rsidR="00E254F3" w:rsidRPr="00031211" w:rsidRDefault="00E254F3" w:rsidP="00E254F3">
            <w:pPr>
              <w:pStyle w:val="Listeavsnitt"/>
              <w:numPr>
                <w:ilvl w:val="0"/>
                <w:numId w:val="0"/>
              </w:numPr>
              <w:ind w:left="7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/>
                <w:bCs/>
                <w:color w:val="000000"/>
                <w:sz w:val="24"/>
                <w:szCs w:val="24"/>
              </w:rPr>
            </w:pPr>
            <w:r w:rsidRPr="00031211">
              <w:rPr>
                <w:rFonts w:cs="Roboto"/>
                <w:b/>
                <w:bCs/>
                <w:color w:val="000000"/>
                <w:sz w:val="24"/>
                <w:szCs w:val="24"/>
              </w:rPr>
              <w:t xml:space="preserve">Kjøremønster </w:t>
            </w:r>
          </w:p>
          <w:p w14:paraId="25963B29" w14:textId="77777777" w:rsidR="00E254F3" w:rsidRPr="00031211" w:rsidRDefault="00E254F3" w:rsidP="00E254F3">
            <w:pPr>
              <w:pStyle w:val="Ingress"/>
              <w:spacing w:before="0" w:after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  <w:r w:rsidRPr="00031211">
              <w:rPr>
                <w:rFonts w:cs="Roboto"/>
                <w:b w:val="0"/>
                <w:color w:val="000000"/>
              </w:rPr>
              <w:t xml:space="preserve">Kjøremønster på roden avklares i samhandlingsfasen </w:t>
            </w:r>
          </w:p>
          <w:p w14:paraId="0C9FDCD5" w14:textId="7C810B9E" w:rsidR="008C449F" w:rsidRPr="00031211" w:rsidRDefault="008C449F" w:rsidP="00EE33E5">
            <w:pPr>
              <w:pStyle w:val="Ingress"/>
              <w:numPr>
                <w:ilvl w:val="0"/>
                <w:numId w:val="5"/>
              </w:numPr>
              <w:spacing w:before="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Roboto"/>
                <w:b w:val="0"/>
                <w:color w:val="000000"/>
              </w:rPr>
            </w:pPr>
          </w:p>
        </w:tc>
      </w:tr>
    </w:tbl>
    <w:p w14:paraId="50E8E907" w14:textId="77777777" w:rsidR="006A4CD3" w:rsidRDefault="006A4CD3" w:rsidP="00F133D0">
      <w:pPr>
        <w:ind w:left="0"/>
        <w:rPr>
          <w:rFonts w:cs="Roboto"/>
          <w:b/>
          <w:i/>
          <w:iCs/>
          <w:color w:val="000000"/>
          <w:highlight w:val="lightGray"/>
        </w:rPr>
      </w:pPr>
    </w:p>
    <w:p w14:paraId="51B15A74" w14:textId="77777777" w:rsidR="006A4CD3" w:rsidRDefault="006A4CD3" w:rsidP="5D586018">
      <w:pPr>
        <w:ind w:left="0"/>
        <w:rPr>
          <w:rFonts w:cs="Roboto"/>
          <w:b/>
          <w:bCs/>
          <w:i/>
          <w:iCs/>
          <w:color w:val="000000"/>
          <w:highlight w:val="lightGray"/>
        </w:rPr>
      </w:pPr>
    </w:p>
    <w:p w14:paraId="552F0860" w14:textId="3EF32373" w:rsidR="5D586018" w:rsidRDefault="5D586018" w:rsidP="5D586018">
      <w:pPr>
        <w:ind w:left="0"/>
        <w:rPr>
          <w:rFonts w:cs="Roboto"/>
          <w:b/>
          <w:bCs/>
          <w:i/>
          <w:iCs/>
          <w:color w:val="000000" w:themeColor="text1"/>
          <w:highlight w:val="lightGray"/>
        </w:rPr>
      </w:pPr>
    </w:p>
    <w:p w14:paraId="10854AA4" w14:textId="6FCF778C" w:rsidR="0C602D7B" w:rsidRDefault="0C602D7B" w:rsidP="5D586018">
      <w:pPr>
        <w:pStyle w:val="Overskrift3"/>
      </w:pPr>
      <w:r w:rsidRPr="008D5FC4">
        <w:lastRenderedPageBreak/>
        <w:t>Rode GS 20</w:t>
      </w:r>
      <w:r w:rsidR="00FD0F71">
        <w:t xml:space="preserve"> </w:t>
      </w:r>
      <w:r w:rsidR="00A9680C">
        <w:t xml:space="preserve">- Roder som driftes av kommuner etter avtale </w:t>
      </w:r>
    </w:p>
    <w:p w14:paraId="407E3A8A" w14:textId="5D22B47A" w:rsidR="5D586018" w:rsidRDefault="5D586018" w:rsidP="5D586018">
      <w:pPr>
        <w:rPr>
          <w:highlight w:val="lightGray"/>
        </w:rPr>
      </w:pPr>
    </w:p>
    <w:p w14:paraId="693A2BFD" w14:textId="77777777" w:rsidR="00101946" w:rsidRDefault="6BF7E9F4" w:rsidP="5D586018">
      <w:pPr>
        <w:ind w:left="0"/>
      </w:pPr>
      <w:r>
        <w:rPr>
          <w:noProof/>
        </w:rPr>
        <w:drawing>
          <wp:inline distT="0" distB="0" distL="0" distR="0" wp14:anchorId="7A7FD85A" wp14:editId="08B1C38F">
            <wp:extent cx="5762625" cy="4791075"/>
            <wp:effectExtent l="0" t="0" r="0" b="0"/>
            <wp:docPr id="13248690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86908" name="Picture 13248690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B13C6" w14:textId="4DA5B5BF" w:rsidR="6BF7E9F4" w:rsidRDefault="6BF7E9F4" w:rsidP="5D586018">
      <w:pPr>
        <w:ind w:left="0"/>
      </w:pPr>
      <w:r>
        <w:t xml:space="preserve">Fv1868 G S2D100m0-600 </w:t>
      </w:r>
      <w:proofErr w:type="spellStart"/>
      <w:r>
        <w:t>Lundersæter</w:t>
      </w:r>
      <w:proofErr w:type="spellEnd"/>
      <w:r>
        <w:t xml:space="preserve"> driftes av Kongsvinger kommune</w:t>
      </w:r>
    </w:p>
    <w:p w14:paraId="48964397" w14:textId="1FE414DD" w:rsidR="5D586018" w:rsidRDefault="5D586018" w:rsidP="5D586018">
      <w:pPr>
        <w:ind w:left="0"/>
      </w:pPr>
    </w:p>
    <w:p w14:paraId="4E93BD72" w14:textId="77777777" w:rsidR="008B036A" w:rsidRDefault="6177ABD4" w:rsidP="5D586018">
      <w:pPr>
        <w:ind w:left="0"/>
      </w:pPr>
      <w:r>
        <w:rPr>
          <w:noProof/>
        </w:rPr>
        <w:lastRenderedPageBreak/>
        <w:drawing>
          <wp:inline distT="0" distB="0" distL="0" distR="0" wp14:anchorId="5D61FBEE" wp14:editId="2E4ED751">
            <wp:extent cx="5762625" cy="4962525"/>
            <wp:effectExtent l="0" t="0" r="0" b="0"/>
            <wp:docPr id="1176054450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54450" name="Picture 117605445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A76DB" w14:textId="77777777" w:rsidR="00FD0F71" w:rsidRDefault="00FD0F71" w:rsidP="5D586018">
      <w:pPr>
        <w:ind w:left="0"/>
      </w:pPr>
    </w:p>
    <w:p w14:paraId="33B2E80E" w14:textId="06F8ABFB" w:rsidR="6177ABD4" w:rsidRDefault="6177ABD4" w:rsidP="5D586018">
      <w:pPr>
        <w:ind w:left="0"/>
      </w:pPr>
      <w:r>
        <w:t>Fv201 G S4D110 m0 – S4D120 m658 Svullrya driftes av Grue kommun</w:t>
      </w:r>
      <w:r w:rsidR="17FC9627">
        <w:t>e</w:t>
      </w:r>
    </w:p>
    <w:p w14:paraId="2CCAF4DE" w14:textId="77777777" w:rsidR="008B036A" w:rsidRDefault="2EEB024A" w:rsidP="5D586018">
      <w:pPr>
        <w:ind w:left="0"/>
      </w:pPr>
      <w:r>
        <w:rPr>
          <w:noProof/>
        </w:rPr>
        <w:lastRenderedPageBreak/>
        <w:drawing>
          <wp:inline distT="0" distB="0" distL="0" distR="0" wp14:anchorId="09B4668B" wp14:editId="0DF6A1F7">
            <wp:extent cx="5762625" cy="3609975"/>
            <wp:effectExtent l="0" t="0" r="0" b="0"/>
            <wp:docPr id="135417125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171254" name="Picture 1354171254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98204" w14:textId="14D79063" w:rsidR="2EEB024A" w:rsidRDefault="2EEB024A" w:rsidP="5D586018">
      <w:pPr>
        <w:ind w:left="0"/>
      </w:pPr>
      <w:r>
        <w:t>Fv206 G S3D100 m0-435 Skalbukilen driftes av Ås</w:t>
      </w:r>
      <w:r w:rsidR="58EB0EDD">
        <w:t>nes kommune</w:t>
      </w:r>
    </w:p>
    <w:p w14:paraId="5243AB56" w14:textId="660FE242" w:rsidR="00353114" w:rsidRPr="00165A11" w:rsidRDefault="00353114" w:rsidP="00353114">
      <w:pPr>
        <w:ind w:left="0"/>
        <w:rPr>
          <w:rFonts w:cs="Roboto"/>
          <w:b/>
          <w:i/>
          <w:iCs/>
          <w:color w:val="000000"/>
          <w:highlight w:val="lightGray"/>
        </w:rPr>
      </w:pPr>
      <w:r>
        <w:rPr>
          <w:rFonts w:cs="Roboto"/>
          <w:b/>
          <w:i/>
          <w:iCs/>
          <w:color w:val="000000"/>
          <w:highlight w:val="lightGray"/>
        </w:rPr>
        <w:br w:type="page"/>
      </w:r>
    </w:p>
    <w:p w14:paraId="43618E20" w14:textId="5BB90759" w:rsidR="005E650D" w:rsidRDefault="005E1538" w:rsidP="004E4E03">
      <w:pPr>
        <w:pStyle w:val="Overskrift2"/>
      </w:pPr>
      <w:bookmarkStart w:id="26" w:name="_Toc233630053"/>
      <w:r>
        <w:lastRenderedPageBreak/>
        <w:t>P</w:t>
      </w:r>
      <w:r w:rsidR="00E97215">
        <w:t>4</w:t>
      </w:r>
      <w:r>
        <w:t>-</w:t>
      </w:r>
      <w:r w:rsidR="002D0E07">
        <w:t>4</w:t>
      </w:r>
      <w:r>
        <w:t>-</w:t>
      </w:r>
      <w:r w:rsidR="00463850">
        <w:t>Strømiddellager</w:t>
      </w:r>
      <w:bookmarkEnd w:id="26"/>
    </w:p>
    <w:p w14:paraId="65C1381F" w14:textId="77777777" w:rsidR="004E4E03" w:rsidRPr="004E4E03" w:rsidRDefault="004E4E03" w:rsidP="004E4E03"/>
    <w:p w14:paraId="4A10DAB8" w14:textId="03A3AA73" w:rsidR="005A7F7E" w:rsidRPr="005A7F7E" w:rsidRDefault="005A7F7E" w:rsidP="005A7F7E">
      <w:pPr>
        <w:spacing w:before="0" w:after="280"/>
        <w:ind w:left="278" w:hanging="278"/>
        <w:rPr>
          <w:rFonts w:ascii="Roboto" w:hAnsi="Roboto"/>
          <w:bCs/>
        </w:rPr>
      </w:pPr>
      <w:r w:rsidRPr="005A7F7E">
        <w:rPr>
          <w:rFonts w:cs="Roboto"/>
          <w:bCs/>
          <w:i/>
          <w:iCs/>
          <w:color w:val="000000"/>
          <w:highlight w:val="lightGray"/>
        </w:rPr>
        <w:t>Fylles ut av byggherre og entreprenør i samhandlingsfasen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681"/>
        <w:gridCol w:w="5380"/>
      </w:tblGrid>
      <w:tr w:rsidR="005E650D" w14:paraId="0E2DD670" w14:textId="77777777" w:rsidTr="00C7614E">
        <w:tc>
          <w:tcPr>
            <w:tcW w:w="3681" w:type="dxa"/>
          </w:tcPr>
          <w:p w14:paraId="6CECC615" w14:textId="066F4087" w:rsidR="005E650D" w:rsidRDefault="005E650D" w:rsidP="003D2C7B">
            <w:pPr>
              <w:spacing w:before="0"/>
              <w:ind w:left="278" w:hanging="278"/>
              <w:rPr>
                <w:rFonts w:ascii="Roboto" w:hAnsi="Roboto"/>
              </w:rPr>
            </w:pPr>
            <w:r w:rsidRPr="005E650D">
              <w:rPr>
                <w:rFonts w:ascii="Roboto" w:hAnsi="Roboto"/>
              </w:rPr>
              <w:t>Stedsangivelse og type lager</w:t>
            </w:r>
          </w:p>
          <w:p w14:paraId="46255934" w14:textId="1050201E" w:rsidR="003D2C7B" w:rsidRDefault="003D2C7B" w:rsidP="0098314B">
            <w:pPr>
              <w:spacing w:before="0"/>
              <w:ind w:left="278" w:hanging="278"/>
              <w:rPr>
                <w:rFonts w:ascii="Roboto" w:hAnsi="Roboto"/>
                <w:b/>
                <w:bCs/>
              </w:rPr>
            </w:pPr>
          </w:p>
        </w:tc>
        <w:tc>
          <w:tcPr>
            <w:tcW w:w="5380" w:type="dxa"/>
          </w:tcPr>
          <w:p w14:paraId="21DBF40A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  <w:tr w:rsidR="005E650D" w14:paraId="6B857D52" w14:textId="77777777" w:rsidTr="00C7614E">
        <w:tc>
          <w:tcPr>
            <w:tcW w:w="3681" w:type="dxa"/>
          </w:tcPr>
          <w:p w14:paraId="710B6729" w14:textId="77777777" w:rsidR="00BA49DE" w:rsidRDefault="0098314B" w:rsidP="00BA49DE">
            <w:pPr>
              <w:spacing w:before="0"/>
              <w:ind w:left="278" w:hanging="278"/>
              <w:rPr>
                <w:rFonts w:ascii="Roboto" w:hAnsi="Roboto"/>
              </w:rPr>
            </w:pPr>
            <w:r w:rsidRPr="0098314B">
              <w:rPr>
                <w:rFonts w:ascii="Roboto" w:hAnsi="Roboto"/>
              </w:rPr>
              <w:t>Volum sand/salt før</w:t>
            </w:r>
            <w:r w:rsidR="00BA49DE">
              <w:rPr>
                <w:rFonts w:ascii="Roboto" w:hAnsi="Roboto"/>
              </w:rPr>
              <w:t xml:space="preserve"> </w:t>
            </w:r>
          </w:p>
          <w:p w14:paraId="2280027C" w14:textId="1258BB05" w:rsidR="0098314B" w:rsidRPr="00BA49DE" w:rsidRDefault="0098314B" w:rsidP="00BA49DE">
            <w:pPr>
              <w:spacing w:before="0"/>
              <w:ind w:left="278" w:hanging="278"/>
              <w:rPr>
                <w:rFonts w:ascii="Roboto" w:hAnsi="Roboto"/>
              </w:rPr>
            </w:pPr>
            <w:r w:rsidRPr="0098314B">
              <w:rPr>
                <w:rFonts w:ascii="Roboto" w:hAnsi="Roboto"/>
              </w:rPr>
              <w:t>vintersesongen</w:t>
            </w:r>
          </w:p>
          <w:p w14:paraId="0F884003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  <w:tc>
          <w:tcPr>
            <w:tcW w:w="5380" w:type="dxa"/>
          </w:tcPr>
          <w:p w14:paraId="790C64D7" w14:textId="77777777" w:rsidR="005E650D" w:rsidRPr="0086201A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  <w:highlight w:val="lightGray"/>
              </w:rPr>
            </w:pPr>
          </w:p>
        </w:tc>
      </w:tr>
      <w:tr w:rsidR="005E650D" w14:paraId="792E526C" w14:textId="77777777" w:rsidTr="00C7614E">
        <w:tc>
          <w:tcPr>
            <w:tcW w:w="3681" w:type="dxa"/>
          </w:tcPr>
          <w:p w14:paraId="64EF2096" w14:textId="77777777" w:rsidR="00257C61" w:rsidRPr="00EF393C" w:rsidRDefault="00257C61" w:rsidP="003D2C7B">
            <w:pPr>
              <w:pStyle w:val="Listeavsnitt"/>
              <w:numPr>
                <w:ilvl w:val="0"/>
                <w:numId w:val="0"/>
              </w:numPr>
              <w:spacing w:before="0" w:after="280"/>
              <w:rPr>
                <w:rFonts w:ascii="Roboto" w:hAnsi="Roboto"/>
                <w:b/>
                <w:bCs/>
              </w:rPr>
            </w:pPr>
            <w:r w:rsidRPr="00EF393C">
              <w:rPr>
                <w:rFonts w:ascii="Roboto" w:hAnsi="Roboto"/>
              </w:rPr>
              <w:t>Opplasting (maskin, annet)</w:t>
            </w:r>
          </w:p>
          <w:p w14:paraId="7B259E4F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  <w:tc>
          <w:tcPr>
            <w:tcW w:w="5380" w:type="dxa"/>
          </w:tcPr>
          <w:p w14:paraId="6D372FB6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  <w:tr w:rsidR="005E650D" w14:paraId="1F4F8150" w14:textId="77777777" w:rsidTr="00C7614E">
        <w:tc>
          <w:tcPr>
            <w:tcW w:w="3681" w:type="dxa"/>
          </w:tcPr>
          <w:p w14:paraId="011CFC70" w14:textId="15237F46" w:rsidR="005E650D" w:rsidRPr="007B4897" w:rsidRDefault="007B4897" w:rsidP="007B4897">
            <w:pPr>
              <w:spacing w:before="0" w:after="280"/>
              <w:ind w:left="0"/>
              <w:rPr>
                <w:rFonts w:ascii="Roboto" w:eastAsiaTheme="majorEastAsia" w:hAnsi="Roboto" w:cstheme="majorBidi"/>
                <w:bCs/>
                <w:color w:val="000000" w:themeColor="text1"/>
                <w:szCs w:val="22"/>
              </w:rPr>
            </w:pPr>
            <w:r w:rsidRPr="007B4897">
              <w:rPr>
                <w:rFonts w:ascii="Roboto" w:hAnsi="Roboto"/>
              </w:rPr>
              <w:t>Rutiner for frostsikring</w:t>
            </w:r>
            <w:r w:rsidRPr="007B4897">
              <w:rPr>
                <w:rStyle w:val="Overskrift2Tegn"/>
                <w:rFonts w:ascii="Roboto" w:hAnsi="Roboto"/>
                <w:sz w:val="22"/>
                <w:szCs w:val="22"/>
              </w:rPr>
              <w:t xml:space="preserve"> </w:t>
            </w:r>
            <w:r w:rsidRPr="007B4897">
              <w:rPr>
                <w:rStyle w:val="Overskrift2Tegn"/>
                <w:rFonts w:ascii="Roboto" w:hAnsi="Roboto"/>
                <w:b w:val="0"/>
                <w:bCs/>
                <w:sz w:val="22"/>
                <w:szCs w:val="22"/>
              </w:rPr>
              <w:t>av salt-/sandutstyr (evt. varmgarasje)</w:t>
            </w:r>
          </w:p>
        </w:tc>
        <w:tc>
          <w:tcPr>
            <w:tcW w:w="5380" w:type="dxa"/>
          </w:tcPr>
          <w:p w14:paraId="500D0A43" w14:textId="77777777" w:rsidR="005E650D" w:rsidRDefault="005E650D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  <w:tr w:rsidR="00443B19" w14:paraId="2889C98A" w14:textId="77777777" w:rsidTr="00C7614E">
        <w:tc>
          <w:tcPr>
            <w:tcW w:w="3681" w:type="dxa"/>
          </w:tcPr>
          <w:p w14:paraId="7BDA048B" w14:textId="67FBE00B" w:rsidR="00443B19" w:rsidRPr="007B4897" w:rsidRDefault="00C50DD5" w:rsidP="007B4897">
            <w:pPr>
              <w:spacing w:before="0" w:after="280"/>
              <w:ind w:left="0"/>
              <w:rPr>
                <w:rFonts w:ascii="Roboto" w:hAnsi="Roboto"/>
              </w:rPr>
            </w:pPr>
            <w:r>
              <w:rPr>
                <w:rFonts w:ascii="Roboto" w:hAnsi="Roboto"/>
              </w:rPr>
              <w:t>Beh</w:t>
            </w:r>
            <w:r w:rsidR="00D26742">
              <w:rPr>
                <w:rFonts w:ascii="Roboto" w:hAnsi="Roboto"/>
              </w:rPr>
              <w:t>ov</w:t>
            </w:r>
            <w:r w:rsidR="000D1066">
              <w:rPr>
                <w:rFonts w:ascii="Roboto" w:hAnsi="Roboto"/>
              </w:rPr>
              <w:t xml:space="preserve"> for</w:t>
            </w:r>
            <w:r>
              <w:rPr>
                <w:rFonts w:ascii="Roboto" w:hAnsi="Roboto"/>
              </w:rPr>
              <w:t xml:space="preserve"> </w:t>
            </w:r>
            <w:r w:rsidR="004903BC">
              <w:rPr>
                <w:rFonts w:ascii="Roboto" w:hAnsi="Roboto"/>
              </w:rPr>
              <w:t>finkornet befuktet salt (</w:t>
            </w:r>
            <w:proofErr w:type="spellStart"/>
            <w:r w:rsidR="00F23DA9">
              <w:rPr>
                <w:rFonts w:ascii="Roboto" w:hAnsi="Roboto"/>
              </w:rPr>
              <w:t>slurry</w:t>
            </w:r>
            <w:proofErr w:type="spellEnd"/>
            <w:r w:rsidR="004903BC">
              <w:rPr>
                <w:rFonts w:ascii="Roboto" w:hAnsi="Roboto"/>
              </w:rPr>
              <w:t>)</w:t>
            </w:r>
            <w:r w:rsidR="00F23DA9">
              <w:rPr>
                <w:rFonts w:ascii="Roboto" w:hAnsi="Roboto"/>
              </w:rPr>
              <w:t xml:space="preserve"> eller</w:t>
            </w:r>
            <w:r w:rsidR="006F2422">
              <w:rPr>
                <w:rFonts w:ascii="Roboto" w:hAnsi="Roboto"/>
              </w:rPr>
              <w:t xml:space="preserve"> salt</w:t>
            </w:r>
            <w:r w:rsidR="00443B19">
              <w:rPr>
                <w:rFonts w:ascii="Roboto" w:hAnsi="Roboto"/>
              </w:rPr>
              <w:t>løsning</w:t>
            </w:r>
          </w:p>
        </w:tc>
        <w:tc>
          <w:tcPr>
            <w:tcW w:w="5380" w:type="dxa"/>
          </w:tcPr>
          <w:p w14:paraId="75ED37FD" w14:textId="77777777" w:rsidR="00443B19" w:rsidRDefault="00443B19" w:rsidP="0098314B">
            <w:pPr>
              <w:pStyle w:val="Listeavsnitt"/>
              <w:numPr>
                <w:ilvl w:val="0"/>
                <w:numId w:val="0"/>
              </w:numPr>
              <w:spacing w:before="0" w:after="0"/>
              <w:rPr>
                <w:rFonts w:ascii="Roboto" w:hAnsi="Roboto"/>
                <w:b/>
                <w:bCs/>
              </w:rPr>
            </w:pPr>
          </w:p>
        </w:tc>
      </w:tr>
    </w:tbl>
    <w:p w14:paraId="3FCCB7B1" w14:textId="5061D019" w:rsidR="005E650D" w:rsidRDefault="005E650D" w:rsidP="005E650D">
      <w:pPr>
        <w:pStyle w:val="Listeavsnitt"/>
        <w:numPr>
          <w:ilvl w:val="0"/>
          <w:numId w:val="0"/>
        </w:numPr>
        <w:spacing w:before="0" w:after="280"/>
        <w:rPr>
          <w:rFonts w:ascii="Roboto" w:hAnsi="Roboto"/>
          <w:b/>
          <w:bCs/>
        </w:rPr>
      </w:pPr>
    </w:p>
    <w:p w14:paraId="5F6E3171" w14:textId="77777777" w:rsidR="00224549" w:rsidRPr="005E650D" w:rsidRDefault="00224549" w:rsidP="005E650D">
      <w:pPr>
        <w:pStyle w:val="Listeavsnitt"/>
        <w:numPr>
          <w:ilvl w:val="0"/>
          <w:numId w:val="0"/>
        </w:numPr>
        <w:spacing w:before="0" w:after="280"/>
        <w:rPr>
          <w:rFonts w:ascii="Roboto" w:hAnsi="Roboto"/>
          <w:b/>
          <w:bCs/>
        </w:rPr>
      </w:pPr>
    </w:p>
    <w:p w14:paraId="1C1C518F" w14:textId="4F5D27A3" w:rsidR="00380458" w:rsidRDefault="00380458" w:rsidP="00380458">
      <w:pPr>
        <w:pStyle w:val="Overskrift2"/>
      </w:pPr>
      <w:bookmarkStart w:id="27" w:name="_Toc233630054"/>
      <w:r>
        <w:t>P</w:t>
      </w:r>
      <w:r w:rsidR="00E97215">
        <w:t>4</w:t>
      </w:r>
      <w:r>
        <w:t>-</w:t>
      </w:r>
      <w:r w:rsidR="002D0E07">
        <w:t>5</w:t>
      </w:r>
      <w:r>
        <w:t>-</w:t>
      </w:r>
      <w:r w:rsidR="00251EBA">
        <w:t>Drift, vedlikehold, kalibrering og innstilling av utstyr</w:t>
      </w:r>
      <w:bookmarkEnd w:id="27"/>
    </w:p>
    <w:p w14:paraId="7E6F9527" w14:textId="50349A1F" w:rsidR="00916C9B" w:rsidRDefault="00916C9B" w:rsidP="00916C9B"/>
    <w:p w14:paraId="604760F4" w14:textId="03634381" w:rsidR="00207CA3" w:rsidRDefault="00337CE2" w:rsidP="00916C9B">
      <w:pPr>
        <w:ind w:left="0"/>
        <w:rPr>
          <w:sz w:val="24"/>
          <w:szCs w:val="22"/>
        </w:rPr>
      </w:pPr>
      <w:r>
        <w:rPr>
          <w:sz w:val="24"/>
          <w:szCs w:val="22"/>
        </w:rPr>
        <w:t>Henvisning til e</w:t>
      </w:r>
      <w:r w:rsidR="00207CA3">
        <w:rPr>
          <w:sz w:val="24"/>
          <w:szCs w:val="22"/>
        </w:rPr>
        <w:t>ntreprenøren</w:t>
      </w:r>
      <w:r w:rsidR="008478DB">
        <w:rPr>
          <w:sz w:val="24"/>
          <w:szCs w:val="22"/>
        </w:rPr>
        <w:t xml:space="preserve">s </w:t>
      </w:r>
      <w:r w:rsidR="009B6719">
        <w:rPr>
          <w:sz w:val="24"/>
          <w:szCs w:val="22"/>
        </w:rPr>
        <w:t>rutiner</w:t>
      </w:r>
      <w:r w:rsidR="008478DB">
        <w:rPr>
          <w:sz w:val="24"/>
          <w:szCs w:val="22"/>
        </w:rPr>
        <w:t>/prosedyrer</w:t>
      </w:r>
      <w:r w:rsidR="009B6719">
        <w:rPr>
          <w:sz w:val="24"/>
          <w:szCs w:val="22"/>
        </w:rPr>
        <w:t xml:space="preserve"> for drift, vedlikehold, kalibrering og innstilling</w:t>
      </w:r>
      <w:r w:rsidR="006D4A2F">
        <w:rPr>
          <w:sz w:val="24"/>
          <w:szCs w:val="22"/>
        </w:rPr>
        <w:t xml:space="preserve"> av utstyr</w:t>
      </w:r>
      <w:r w:rsidR="008478DB">
        <w:rPr>
          <w:sz w:val="24"/>
          <w:szCs w:val="22"/>
        </w:rPr>
        <w:t>:</w:t>
      </w:r>
      <w:r w:rsidR="006D4A2F">
        <w:rPr>
          <w:sz w:val="24"/>
          <w:szCs w:val="22"/>
        </w:rPr>
        <w:t xml:space="preserve"> </w:t>
      </w:r>
    </w:p>
    <w:p w14:paraId="33554D1B" w14:textId="6A7BC53F" w:rsidR="006D4A2F" w:rsidRDefault="006D4A2F" w:rsidP="00916C9B">
      <w:pPr>
        <w:ind w:left="0"/>
        <w:rPr>
          <w:sz w:val="24"/>
          <w:szCs w:val="22"/>
        </w:rPr>
      </w:pPr>
    </w:p>
    <w:p w14:paraId="294AE3D2" w14:textId="3011B531" w:rsidR="006D4A2F" w:rsidRPr="006D4A2F" w:rsidRDefault="006D4A2F" w:rsidP="00916C9B">
      <w:pPr>
        <w:ind w:left="0"/>
        <w:rPr>
          <w:i/>
          <w:iCs/>
          <w:sz w:val="24"/>
          <w:szCs w:val="22"/>
        </w:rPr>
      </w:pPr>
      <w:r w:rsidRPr="006D4A2F">
        <w:rPr>
          <w:i/>
          <w:iCs/>
          <w:sz w:val="24"/>
          <w:szCs w:val="22"/>
          <w:highlight w:val="lightGray"/>
        </w:rPr>
        <w:t>Fylles ut av en</w:t>
      </w:r>
      <w:r w:rsidR="00B67982">
        <w:rPr>
          <w:i/>
          <w:iCs/>
          <w:sz w:val="24"/>
          <w:szCs w:val="22"/>
          <w:highlight w:val="lightGray"/>
        </w:rPr>
        <w:t>tr</w:t>
      </w:r>
      <w:r w:rsidRPr="006D4A2F">
        <w:rPr>
          <w:i/>
          <w:iCs/>
          <w:sz w:val="24"/>
          <w:szCs w:val="22"/>
          <w:highlight w:val="lightGray"/>
        </w:rPr>
        <w:t>eprenør</w:t>
      </w:r>
    </w:p>
    <w:p w14:paraId="59205609" w14:textId="61ED6027" w:rsidR="00FD465E" w:rsidRDefault="00FD465E" w:rsidP="00FD465E">
      <w:pPr>
        <w:pStyle w:val="Overskrift2"/>
      </w:pPr>
      <w:bookmarkStart w:id="28" w:name="_Toc233630055"/>
      <w:r>
        <w:t>P</w:t>
      </w:r>
      <w:r w:rsidR="00E97215">
        <w:t>4</w:t>
      </w:r>
      <w:r>
        <w:t>-</w:t>
      </w:r>
      <w:r w:rsidR="002D0E07">
        <w:t>6</w:t>
      </w:r>
      <w:r>
        <w:t>-</w:t>
      </w:r>
      <w:r w:rsidR="00A34A40">
        <w:t>V</w:t>
      </w:r>
      <w:r w:rsidR="00627FEA">
        <w:t>interberedskap</w:t>
      </w:r>
      <w:bookmarkEnd w:id="28"/>
    </w:p>
    <w:p w14:paraId="27CB5225" w14:textId="77777777" w:rsidR="008C5019" w:rsidRDefault="008C5019" w:rsidP="00CA51B0">
      <w:pPr>
        <w:spacing w:before="0" w:line="240" w:lineRule="auto"/>
        <w:ind w:left="11" w:hanging="11"/>
        <w:rPr>
          <w:rFonts w:eastAsia="Times New Roman" w:cs="Times New Roman"/>
          <w:color w:val="000000"/>
          <w:sz w:val="24"/>
          <w:szCs w:val="22"/>
          <w:lang w:eastAsia="nb-NO"/>
        </w:rPr>
      </w:pPr>
    </w:p>
    <w:tbl>
      <w:tblPr>
        <w:tblW w:w="6794" w:type="dxa"/>
        <w:tblInd w:w="5" w:type="dxa"/>
        <w:shd w:val="clear" w:color="auto" w:fill="FFFFFF" w:themeFill="background1"/>
        <w:tblCellMar>
          <w:top w:w="40" w:type="dxa"/>
          <w:left w:w="173" w:type="dxa"/>
          <w:right w:w="115" w:type="dxa"/>
        </w:tblCellMar>
        <w:tblLook w:val="04A0" w:firstRow="1" w:lastRow="0" w:firstColumn="1" w:lastColumn="0" w:noHBand="0" w:noVBand="1"/>
      </w:tblPr>
      <w:tblGrid>
        <w:gridCol w:w="2423"/>
        <w:gridCol w:w="2103"/>
        <w:gridCol w:w="2268"/>
      </w:tblGrid>
      <w:tr w:rsidR="005F7386" w:rsidRPr="006A30B2" w14:paraId="37344532" w14:textId="77777777" w:rsidTr="00656C39">
        <w:trPr>
          <w:trHeight w:val="585"/>
        </w:trPr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D3278D8" w14:textId="6B7C3197" w:rsidR="005F7386" w:rsidRPr="006A30B2" w:rsidRDefault="005F7386" w:rsidP="00A34A40">
            <w:pPr>
              <w:spacing w:before="0"/>
              <w:ind w:left="0" w:right="0"/>
              <w:rPr>
                <w:rFonts w:cs="Calibri"/>
                <w:b/>
                <w:bCs/>
              </w:rPr>
            </w:pPr>
            <w:r w:rsidRPr="006A30B2">
              <w:rPr>
                <w:rFonts w:cs="Calibri"/>
                <w:b/>
                <w:bCs/>
              </w:rPr>
              <w:t>Kontraktsområde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452C9F1" w14:textId="379E35ED" w:rsidR="005F7386" w:rsidRPr="006A30B2" w:rsidRDefault="005F7386">
            <w:pPr>
              <w:spacing w:before="0"/>
              <w:ind w:left="0" w:right="0"/>
              <w:rPr>
                <w:rFonts w:cs="Calibri"/>
                <w:b/>
                <w:bCs/>
              </w:rPr>
            </w:pPr>
            <w:r w:rsidRPr="006A30B2">
              <w:rPr>
                <w:rFonts w:cs="Calibri"/>
                <w:b/>
                <w:bCs/>
              </w:rPr>
              <w:t>Vinterberedskap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19E35C" w14:textId="307A9107" w:rsidR="005F7386" w:rsidRPr="006A30B2" w:rsidRDefault="005F7386">
            <w:pPr>
              <w:spacing w:before="0"/>
              <w:ind w:left="0" w:right="0"/>
              <w:rPr>
                <w:rFonts w:cs="Calibri"/>
                <w:b/>
                <w:bCs/>
              </w:rPr>
            </w:pPr>
            <w:r w:rsidRPr="006A30B2">
              <w:rPr>
                <w:rFonts w:cs="Calibri"/>
                <w:b/>
                <w:bCs/>
              </w:rPr>
              <w:t>Redusert vinterberedskap</w:t>
            </w:r>
          </w:p>
        </w:tc>
      </w:tr>
      <w:tr w:rsidR="00656C39" w:rsidRPr="00323413" w14:paraId="4D3873AE" w14:textId="77777777" w:rsidTr="00656C39">
        <w:trPr>
          <w:trHeight w:val="585"/>
        </w:trPr>
        <w:tc>
          <w:tcPr>
            <w:tcW w:w="2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5EC32BD" w14:textId="02AB883D" w:rsidR="00656C39" w:rsidRPr="006A30B2" w:rsidRDefault="001902AA" w:rsidP="00A34A40">
            <w:pPr>
              <w:spacing w:before="0"/>
              <w:ind w:left="0" w:right="0"/>
              <w:rPr>
                <w:rFonts w:cs="Calibri"/>
                <w:highlight w:val="lightGray"/>
              </w:rPr>
            </w:pPr>
            <w:r w:rsidRPr="006A30B2">
              <w:rPr>
                <w:rFonts w:cs="Calibri"/>
              </w:rPr>
              <w:t>3406 Solør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C885C39" w14:textId="1E6A4BE6" w:rsidR="00656C39" w:rsidRPr="006A30B2" w:rsidRDefault="006F3616" w:rsidP="006F3616">
            <w:pPr>
              <w:spacing w:before="0"/>
              <w:ind w:left="644" w:right="0" w:hanging="360"/>
              <w:rPr>
                <w:rFonts w:cs="Calibri"/>
                <w:highlight w:val="lightGray"/>
              </w:rPr>
            </w:pPr>
            <w:r w:rsidRPr="006A30B2">
              <w:rPr>
                <w:rFonts w:cs="Calibri"/>
                <w:color w:val="000000"/>
              </w:rPr>
              <w:t>1. okt. – 1. mai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A4FA33B" w14:textId="730F33EF" w:rsidR="00656C39" w:rsidRPr="006A30B2" w:rsidRDefault="00F70666" w:rsidP="00F70666">
            <w:pPr>
              <w:spacing w:before="0"/>
              <w:ind w:left="0" w:right="0"/>
              <w:rPr>
                <w:rFonts w:cs="Calibri"/>
                <w:color w:val="000000"/>
              </w:rPr>
            </w:pPr>
            <w:r w:rsidRPr="006A30B2">
              <w:rPr>
                <w:rFonts w:cs="Calibri"/>
                <w:color w:val="000000"/>
              </w:rPr>
              <w:t>1</w:t>
            </w:r>
            <w:r w:rsidR="006F3616" w:rsidRPr="006A30B2">
              <w:rPr>
                <w:rFonts w:cs="Calibri"/>
                <w:color w:val="000000"/>
              </w:rPr>
              <w:t>.</w:t>
            </w:r>
            <w:r w:rsidRPr="006A30B2">
              <w:rPr>
                <w:rFonts w:cs="Calibri"/>
                <w:color w:val="000000"/>
              </w:rPr>
              <w:t xml:space="preserve"> mai</w:t>
            </w:r>
            <w:r w:rsidR="00C25A6B" w:rsidRPr="006A30B2">
              <w:rPr>
                <w:rFonts w:cs="Calibri"/>
                <w:color w:val="000000"/>
              </w:rPr>
              <w:t xml:space="preserve"> </w:t>
            </w:r>
            <w:r w:rsidRPr="006A30B2">
              <w:rPr>
                <w:rFonts w:cs="Calibri"/>
                <w:color w:val="000000"/>
              </w:rPr>
              <w:t>-</w:t>
            </w:r>
            <w:r w:rsidR="00C25A6B" w:rsidRPr="006A30B2">
              <w:rPr>
                <w:rFonts w:cs="Calibri"/>
                <w:color w:val="000000"/>
              </w:rPr>
              <w:t xml:space="preserve"> </w:t>
            </w:r>
            <w:r w:rsidRPr="006A30B2">
              <w:rPr>
                <w:rFonts w:cs="Calibri"/>
                <w:color w:val="000000"/>
              </w:rPr>
              <w:t>15.mai</w:t>
            </w:r>
          </w:p>
          <w:p w14:paraId="65D81B3C" w14:textId="53FF2A0A" w:rsidR="00C25A6B" w:rsidRPr="006A30B2" w:rsidRDefault="00C25A6B" w:rsidP="00F70666">
            <w:pPr>
              <w:spacing w:before="0"/>
              <w:ind w:left="0" w:right="0"/>
              <w:rPr>
                <w:rFonts w:cs="Calibri"/>
                <w:highlight w:val="lightGray"/>
              </w:rPr>
            </w:pPr>
            <w:r w:rsidRPr="006A30B2">
              <w:rPr>
                <w:rFonts w:cs="Calibri"/>
                <w:color w:val="000000"/>
              </w:rPr>
              <w:t>15.sep - 1.okt</w:t>
            </w:r>
          </w:p>
        </w:tc>
      </w:tr>
    </w:tbl>
    <w:p w14:paraId="0C0E28A2" w14:textId="1DF81FB7" w:rsidR="00BD1737" w:rsidRDefault="00BD3BED" w:rsidP="00BD1737">
      <w:pPr>
        <w:pStyle w:val="Ingress"/>
        <w:ind w:left="0"/>
        <w:rPr>
          <w:rFonts w:ascii="Roboto" w:hAnsi="Roboto" w:cs="Roboto"/>
          <w:b w:val="0"/>
          <w:color w:val="000000"/>
        </w:rPr>
      </w:pPr>
      <w:r>
        <w:rPr>
          <w:rFonts w:ascii="Roboto" w:hAnsi="Roboto" w:cs="Roboto"/>
          <w:b w:val="0"/>
          <w:color w:val="000000"/>
        </w:rPr>
        <w:t xml:space="preserve">Oversikt over utstyr som skal være tilgjengelig i perioder med redusert vinterberedskap </w:t>
      </w:r>
      <w:proofErr w:type="gramStart"/>
      <w:r>
        <w:rPr>
          <w:rFonts w:ascii="Roboto" w:hAnsi="Roboto" w:cs="Roboto"/>
          <w:b w:val="0"/>
          <w:color w:val="000000"/>
        </w:rPr>
        <w:t>fremkommer</w:t>
      </w:r>
      <w:proofErr w:type="gramEnd"/>
      <w:r>
        <w:rPr>
          <w:rFonts w:ascii="Roboto" w:hAnsi="Roboto" w:cs="Roboto"/>
          <w:b w:val="0"/>
          <w:color w:val="000000"/>
        </w:rPr>
        <w:t xml:space="preserve"> av D2-P</w:t>
      </w:r>
      <w:r w:rsidR="00A92364">
        <w:rPr>
          <w:rFonts w:ascii="Roboto" w:hAnsi="Roboto" w:cs="Roboto"/>
          <w:b w:val="0"/>
          <w:color w:val="000000"/>
        </w:rPr>
        <w:t>2</w:t>
      </w:r>
      <w:r>
        <w:rPr>
          <w:rFonts w:ascii="Roboto" w:hAnsi="Roboto" w:cs="Roboto"/>
          <w:b w:val="0"/>
          <w:color w:val="000000"/>
        </w:rPr>
        <w:t xml:space="preserve"> Ressursplan.</w:t>
      </w:r>
    </w:p>
    <w:p w14:paraId="123BF1C2" w14:textId="5898FB35" w:rsidR="000C5042" w:rsidRDefault="000C5042" w:rsidP="000C5042">
      <w:pPr>
        <w:pStyle w:val="Overskrift2"/>
      </w:pPr>
      <w:bookmarkStart w:id="29" w:name="_Toc233630056"/>
      <w:r>
        <w:lastRenderedPageBreak/>
        <w:t>P4-</w:t>
      </w:r>
      <w:r w:rsidR="002D0E07">
        <w:t>7</w:t>
      </w:r>
      <w:r>
        <w:t>-Brøytestikk</w:t>
      </w:r>
      <w:bookmarkEnd w:id="29"/>
    </w:p>
    <w:p w14:paraId="754B24DF" w14:textId="3AB6E24F" w:rsidR="00436A4B" w:rsidRDefault="00B0357C" w:rsidP="00AF2321">
      <w:pPr>
        <w:ind w:left="0"/>
        <w:rPr>
          <w:sz w:val="24"/>
          <w:szCs w:val="22"/>
        </w:rPr>
      </w:pPr>
      <w:r>
        <w:rPr>
          <w:sz w:val="24"/>
          <w:szCs w:val="22"/>
        </w:rPr>
        <w:t xml:space="preserve">For valg av </w:t>
      </w:r>
      <w:r w:rsidR="00E96714">
        <w:rPr>
          <w:sz w:val="24"/>
          <w:szCs w:val="22"/>
        </w:rPr>
        <w:t>brøytestikk gjelder følgende</w:t>
      </w:r>
      <w:r w:rsidR="00436A4B">
        <w:rPr>
          <w:sz w:val="24"/>
          <w:szCs w:val="22"/>
        </w:rPr>
        <w:t>:</w:t>
      </w:r>
    </w:p>
    <w:p w14:paraId="5ED27D7D" w14:textId="77777777" w:rsidR="00436A4B" w:rsidRPr="00DC3D43" w:rsidRDefault="00436A4B" w:rsidP="00EE33E5">
      <w:pPr>
        <w:pStyle w:val="pf0"/>
        <w:numPr>
          <w:ilvl w:val="0"/>
          <w:numId w:val="6"/>
        </w:numPr>
        <w:ind w:left="444"/>
        <w:rPr>
          <w:rStyle w:val="cf01"/>
          <w:rFonts w:asciiTheme="minorHAnsi" w:hAnsiTheme="minorHAnsi" w:cs="Arial"/>
          <w:sz w:val="28"/>
          <w:szCs w:val="28"/>
        </w:rPr>
      </w:pPr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>På veger med funksjonsklasse B og C skal det benyttes brøytestikk i plast med diameter 25 mm</w:t>
      </w:r>
    </w:p>
    <w:p w14:paraId="7136DDAE" w14:textId="2416BDC6" w:rsidR="00DC3D43" w:rsidRPr="00717744" w:rsidRDefault="00DC3D43" w:rsidP="00EE33E5">
      <w:pPr>
        <w:pStyle w:val="pf0"/>
        <w:numPr>
          <w:ilvl w:val="0"/>
          <w:numId w:val="6"/>
        </w:numPr>
        <w:ind w:left="444"/>
        <w:rPr>
          <w:rFonts w:asciiTheme="minorHAnsi" w:hAnsiTheme="minorHAnsi" w:cs="Arial"/>
          <w:sz w:val="28"/>
          <w:szCs w:val="28"/>
        </w:rPr>
      </w:pPr>
      <w:r>
        <w:rPr>
          <w:rStyle w:val="cf01"/>
          <w:rFonts w:asciiTheme="minorHAnsi" w:eastAsiaTheme="majorEastAsia" w:hAnsiTheme="minorHAnsi"/>
          <w:sz w:val="24"/>
          <w:szCs w:val="24"/>
        </w:rPr>
        <w:t xml:space="preserve">FV1868 </w:t>
      </w:r>
      <w:r w:rsidR="00834530">
        <w:rPr>
          <w:rStyle w:val="cf01"/>
          <w:rFonts w:asciiTheme="minorHAnsi" w:eastAsiaTheme="majorEastAsia" w:hAnsiTheme="minorHAnsi"/>
          <w:sz w:val="24"/>
          <w:szCs w:val="24"/>
        </w:rPr>
        <w:t>S2D1 m</w:t>
      </w:r>
      <w:r w:rsidR="00C25642">
        <w:rPr>
          <w:rStyle w:val="cf01"/>
          <w:rFonts w:asciiTheme="minorHAnsi" w:eastAsiaTheme="majorEastAsia" w:hAnsiTheme="minorHAnsi"/>
          <w:sz w:val="24"/>
          <w:szCs w:val="24"/>
        </w:rPr>
        <w:t xml:space="preserve">6980 </w:t>
      </w:r>
      <w:r w:rsidR="002B73CE">
        <w:rPr>
          <w:rStyle w:val="cf01"/>
          <w:rFonts w:asciiTheme="minorHAnsi" w:eastAsiaTheme="majorEastAsia" w:hAnsiTheme="minorHAnsi"/>
          <w:sz w:val="24"/>
          <w:szCs w:val="24"/>
        </w:rPr>
        <w:t xml:space="preserve">– S4 m7042 </w:t>
      </w:r>
      <w:r w:rsidR="00B86CCF">
        <w:rPr>
          <w:rStyle w:val="cf01"/>
          <w:rFonts w:asciiTheme="minorHAnsi" w:eastAsiaTheme="majorEastAsia" w:hAnsiTheme="minorHAnsi"/>
          <w:sz w:val="24"/>
          <w:szCs w:val="24"/>
        </w:rPr>
        <w:t>Berg</w:t>
      </w:r>
      <w:r w:rsidR="00EB0B5D">
        <w:rPr>
          <w:rStyle w:val="cf01"/>
          <w:rFonts w:asciiTheme="minorHAnsi" w:eastAsiaTheme="majorEastAsia" w:hAnsiTheme="minorHAnsi"/>
          <w:sz w:val="24"/>
          <w:szCs w:val="24"/>
        </w:rPr>
        <w:t xml:space="preserve"> til Meldal </w:t>
      </w:r>
      <w:r>
        <w:rPr>
          <w:rStyle w:val="cf01"/>
          <w:rFonts w:asciiTheme="minorHAnsi" w:eastAsiaTheme="majorEastAsia" w:hAnsiTheme="minorHAnsi"/>
          <w:sz w:val="24"/>
          <w:szCs w:val="24"/>
        </w:rPr>
        <w:t>og FV205 skal</w:t>
      </w:r>
      <w:r w:rsidR="00EB0B5D">
        <w:rPr>
          <w:rStyle w:val="cf01"/>
          <w:rFonts w:asciiTheme="minorHAnsi" w:eastAsiaTheme="majorEastAsia" w:hAnsiTheme="minorHAnsi"/>
          <w:sz w:val="24"/>
          <w:szCs w:val="24"/>
        </w:rPr>
        <w:t xml:space="preserve"> ha brøytestikk i plast </w:t>
      </w:r>
      <w:r w:rsidR="002F78CC">
        <w:rPr>
          <w:rStyle w:val="cf01"/>
          <w:rFonts w:asciiTheme="minorHAnsi" w:eastAsiaTheme="majorEastAsia" w:hAnsiTheme="minorHAnsi"/>
          <w:sz w:val="24"/>
          <w:szCs w:val="24"/>
        </w:rPr>
        <w:t xml:space="preserve">med diameter 25mm </w:t>
      </w:r>
    </w:p>
    <w:p w14:paraId="4C2515A0" w14:textId="77777777" w:rsidR="00436A4B" w:rsidRPr="00717744" w:rsidRDefault="00436A4B" w:rsidP="00EE33E5">
      <w:pPr>
        <w:pStyle w:val="pf0"/>
        <w:numPr>
          <w:ilvl w:val="0"/>
          <w:numId w:val="6"/>
        </w:numPr>
        <w:ind w:left="444"/>
        <w:rPr>
          <w:rFonts w:asciiTheme="minorHAnsi" w:hAnsiTheme="minorHAnsi" w:cs="Arial"/>
          <w:sz w:val="28"/>
          <w:szCs w:val="28"/>
        </w:rPr>
      </w:pPr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 xml:space="preserve">På alle øvrige veger skal det benyttes brøytestikk i bambus med </w:t>
      </w:r>
      <w:proofErr w:type="spellStart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>rotmål</w:t>
      </w:r>
      <w:proofErr w:type="spellEnd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 xml:space="preserve"> minimum 16 mm. Ved høyde på brøytestikk over 1,8 meter skal </w:t>
      </w:r>
      <w:proofErr w:type="spellStart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>rotmålet</w:t>
      </w:r>
      <w:proofErr w:type="spellEnd"/>
      <w:r w:rsidRPr="00717744">
        <w:rPr>
          <w:rStyle w:val="cf01"/>
          <w:rFonts w:asciiTheme="minorHAnsi" w:eastAsiaTheme="majorEastAsia" w:hAnsiTheme="minorHAnsi"/>
          <w:sz w:val="24"/>
          <w:szCs w:val="24"/>
        </w:rPr>
        <w:t xml:space="preserve"> være minst 20 mm.</w:t>
      </w:r>
    </w:p>
    <w:tbl>
      <w:tblPr>
        <w:tblW w:w="6794" w:type="dxa"/>
        <w:tblInd w:w="5" w:type="dxa"/>
        <w:shd w:val="clear" w:color="auto" w:fill="FFFFFF" w:themeFill="background1"/>
        <w:tblCellMar>
          <w:top w:w="40" w:type="dxa"/>
          <w:left w:w="173" w:type="dxa"/>
          <w:right w:w="115" w:type="dxa"/>
        </w:tblCellMar>
        <w:tblLook w:val="04A0" w:firstRow="1" w:lastRow="0" w:firstColumn="1" w:lastColumn="0" w:noHBand="0" w:noVBand="1"/>
      </w:tblPr>
      <w:tblGrid>
        <w:gridCol w:w="2542"/>
        <w:gridCol w:w="4252"/>
      </w:tblGrid>
      <w:tr w:rsidR="00E96714" w:rsidRPr="00323413" w14:paraId="7BD7E4F6" w14:textId="77777777" w:rsidTr="00AF2321">
        <w:trPr>
          <w:trHeight w:val="585"/>
        </w:trPr>
        <w:tc>
          <w:tcPr>
            <w:tcW w:w="2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292AB83" w14:textId="77777777" w:rsidR="00E96714" w:rsidRPr="005F7386" w:rsidRDefault="00E96714">
            <w:pPr>
              <w:spacing w:before="0"/>
              <w:ind w:left="0" w:right="0"/>
              <w:rPr>
                <w:rFonts w:ascii="Calibri" w:hAnsi="Calibri" w:cs="Calibri"/>
                <w:b/>
                <w:bCs/>
              </w:rPr>
            </w:pPr>
            <w:r w:rsidRPr="005F7386">
              <w:rPr>
                <w:rFonts w:ascii="Calibri" w:hAnsi="Calibri" w:cs="Calibri"/>
                <w:b/>
                <w:bCs/>
              </w:rPr>
              <w:t>Kontraktsområde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BA17379" w14:textId="36BF982E" w:rsidR="00E96714" w:rsidRPr="005F7386" w:rsidRDefault="00E96714">
            <w:pPr>
              <w:spacing w:before="0"/>
              <w:ind w:left="0" w:right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Funksjonsklasse</w:t>
            </w:r>
          </w:p>
        </w:tc>
      </w:tr>
      <w:tr w:rsidR="00E96714" w:rsidRPr="00323413" w14:paraId="2A6CC59A" w14:textId="77777777" w:rsidTr="006F3616">
        <w:trPr>
          <w:trHeight w:val="585"/>
        </w:trPr>
        <w:tc>
          <w:tcPr>
            <w:tcW w:w="2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7A2E3" w14:textId="3D9C4C04" w:rsidR="00E96714" w:rsidRPr="00832AF3" w:rsidRDefault="006F3616">
            <w:pPr>
              <w:spacing w:before="0"/>
              <w:ind w:left="0" w:right="0"/>
              <w:rPr>
                <w:rFonts w:ascii="Calibri" w:hAnsi="Calibri" w:cs="Calibri"/>
                <w:highlight w:val="lightGray"/>
              </w:rPr>
            </w:pPr>
            <w:r w:rsidRPr="00980A5B">
              <w:rPr>
                <w:rFonts w:ascii="Calibri" w:hAnsi="Calibri" w:cs="Calibri"/>
              </w:rPr>
              <w:t>3406 Solør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DEF8FCF" w14:textId="6240BBD5" w:rsidR="00E96714" w:rsidRPr="00832AF3" w:rsidRDefault="00980A5B">
            <w:pPr>
              <w:spacing w:before="0"/>
              <w:ind w:left="0" w:right="0"/>
              <w:rPr>
                <w:rFonts w:ascii="Calibri" w:hAnsi="Calibri" w:cs="Calibri"/>
                <w:highlight w:val="lightGray"/>
              </w:rPr>
            </w:pPr>
            <w:hyperlink r:id="rId42" w:anchor="/@341170,6713964,8/hva:hva%5B0%5D%5Bcategory%5D%5Btype%5D=enum&amp;hva%5B0%5D%5Bcategory%5D%5Bid%5D=11216&amp;hva%5B0%5D%5BabsoluteIntervals%5D=false&amp;hva%5B0%5D%5Bid%5D=912/hvor:kontraktsomrade%5B0%5D=3406%20Sol%C3%B8r%202027%20-%202033" w:history="1">
              <w:r w:rsidRPr="00980A5B">
                <w:rPr>
                  <w:rStyle w:val="Hyperkobling"/>
                  <w:rFonts w:ascii="Calibri" w:hAnsi="Calibri" w:cs="Calibri"/>
                  <w:highlight w:val="lightGray"/>
                </w:rPr>
                <w:t>Vegkart</w:t>
              </w:r>
            </w:hyperlink>
          </w:p>
        </w:tc>
      </w:tr>
    </w:tbl>
    <w:p w14:paraId="362F4842" w14:textId="77777777" w:rsidR="000C5042" w:rsidRDefault="000C5042" w:rsidP="00AF2321">
      <w:pPr>
        <w:ind w:left="0"/>
      </w:pPr>
    </w:p>
    <w:p w14:paraId="5423D6F8" w14:textId="62292D54" w:rsidR="00980F4D" w:rsidRPr="00351D4D" w:rsidRDefault="00980F4D" w:rsidP="00980F4D">
      <w:pPr>
        <w:ind w:left="0"/>
        <w:rPr>
          <w:sz w:val="24"/>
          <w:szCs w:val="24"/>
        </w:rPr>
      </w:pPr>
      <w:r w:rsidRPr="00351D4D">
        <w:rPr>
          <w:sz w:val="24"/>
          <w:szCs w:val="24"/>
        </w:rPr>
        <w:t>Plan for utsetting</w:t>
      </w:r>
      <w:r w:rsidR="00DF603B" w:rsidRPr="00351D4D">
        <w:rPr>
          <w:sz w:val="24"/>
          <w:szCs w:val="24"/>
        </w:rPr>
        <w:t>/inntaking</w:t>
      </w:r>
      <w:r w:rsidRPr="00351D4D">
        <w:rPr>
          <w:sz w:val="24"/>
          <w:szCs w:val="24"/>
        </w:rPr>
        <w:t xml:space="preserve"> av brøytestikk skal utarbeides i samråd med byggherren. </w:t>
      </w:r>
    </w:p>
    <w:p w14:paraId="7DFABF75" w14:textId="77777777" w:rsidR="00980F4D" w:rsidRPr="00351D4D" w:rsidRDefault="00980F4D" w:rsidP="00DF603B">
      <w:pPr>
        <w:spacing w:before="0"/>
        <w:ind w:left="0"/>
        <w:rPr>
          <w:sz w:val="24"/>
          <w:szCs w:val="24"/>
        </w:rPr>
      </w:pPr>
    </w:p>
    <w:p w14:paraId="178FE3C4" w14:textId="77777777" w:rsidR="00980F4D" w:rsidRPr="00351D4D" w:rsidRDefault="00980F4D" w:rsidP="00980F4D">
      <w:pPr>
        <w:ind w:left="0"/>
        <w:rPr>
          <w:sz w:val="24"/>
          <w:szCs w:val="24"/>
        </w:rPr>
      </w:pPr>
      <w:r w:rsidRPr="00351D4D">
        <w:rPr>
          <w:sz w:val="24"/>
          <w:szCs w:val="24"/>
        </w:rPr>
        <w:t>Planen skal bl.a. beskrive og presentere</w:t>
      </w:r>
    </w:p>
    <w:p w14:paraId="06219E37" w14:textId="77777777" w:rsidR="00980F4D" w:rsidRPr="00351D4D" w:rsidRDefault="00980F4D" w:rsidP="00980F4D">
      <w:pPr>
        <w:pStyle w:val="Listeavsnitt"/>
        <w:numPr>
          <w:ilvl w:val="0"/>
          <w:numId w:val="39"/>
        </w:numPr>
        <w:rPr>
          <w:sz w:val="24"/>
          <w:szCs w:val="24"/>
        </w:rPr>
      </w:pPr>
      <w:r w:rsidRPr="00351D4D">
        <w:rPr>
          <w:sz w:val="24"/>
          <w:szCs w:val="24"/>
        </w:rPr>
        <w:t>Planlagt aktivitet med tidspunkt og sted for utførelse</w:t>
      </w:r>
    </w:p>
    <w:p w14:paraId="52BF4672" w14:textId="77777777" w:rsidR="00980F4D" w:rsidRPr="00351D4D" w:rsidRDefault="00980F4D" w:rsidP="00980F4D">
      <w:pPr>
        <w:pStyle w:val="Listeavsnitt"/>
        <w:numPr>
          <w:ilvl w:val="0"/>
          <w:numId w:val="39"/>
        </w:numPr>
        <w:rPr>
          <w:sz w:val="24"/>
          <w:szCs w:val="24"/>
        </w:rPr>
      </w:pPr>
      <w:r w:rsidRPr="00351D4D">
        <w:rPr>
          <w:sz w:val="24"/>
          <w:szCs w:val="24"/>
        </w:rPr>
        <w:t>Omfang og mengde som skal utføres</w:t>
      </w:r>
    </w:p>
    <w:p w14:paraId="0EFE7289" w14:textId="77777777" w:rsidR="00980F4D" w:rsidRPr="00351D4D" w:rsidRDefault="00980F4D" w:rsidP="00980F4D">
      <w:pPr>
        <w:pStyle w:val="Listeavsnitt"/>
        <w:numPr>
          <w:ilvl w:val="0"/>
          <w:numId w:val="39"/>
        </w:numPr>
        <w:rPr>
          <w:sz w:val="24"/>
          <w:szCs w:val="24"/>
        </w:rPr>
      </w:pPr>
      <w:r w:rsidRPr="00351D4D">
        <w:rPr>
          <w:sz w:val="24"/>
          <w:szCs w:val="24"/>
        </w:rPr>
        <w:t>Ressurser, mannskap, maskiner og utstyr som skal brukes til de ulike aktiviteter</w:t>
      </w:r>
    </w:p>
    <w:p w14:paraId="1461C532" w14:textId="39089C88" w:rsidR="00F9214E" w:rsidRDefault="00F9214E" w:rsidP="00F9214E">
      <w:pPr>
        <w:pStyle w:val="Overskrift2"/>
      </w:pPr>
      <w:bookmarkStart w:id="30" w:name="_Toc233630057"/>
      <w:r>
        <w:t>P</w:t>
      </w:r>
      <w:r w:rsidR="00E97215">
        <w:t>4</w:t>
      </w:r>
      <w:r>
        <w:t>-</w:t>
      </w:r>
      <w:r w:rsidR="002D0E07">
        <w:t>8</w:t>
      </w:r>
      <w:r>
        <w:t>-</w:t>
      </w:r>
      <w:r w:rsidR="00B77FAE">
        <w:t>Styring av vinterdriften</w:t>
      </w:r>
      <w:bookmarkEnd w:id="30"/>
    </w:p>
    <w:p w14:paraId="3B345E1D" w14:textId="77777777" w:rsidR="00A74295" w:rsidRPr="00AF2321" w:rsidRDefault="00A74295" w:rsidP="00A74295">
      <w:pPr>
        <w:spacing w:before="0"/>
      </w:pPr>
    </w:p>
    <w:p w14:paraId="30E11633" w14:textId="58AE4ED7" w:rsidR="004A660E" w:rsidRPr="00A74295" w:rsidRDefault="00A74295" w:rsidP="00AF2321">
      <w:pPr>
        <w:spacing w:before="0"/>
        <w:ind w:left="0"/>
        <w:rPr>
          <w:rStyle w:val="Overskrift2Tegn"/>
          <w:rFonts w:asciiTheme="minorHAnsi" w:eastAsiaTheme="minorHAnsi" w:hAnsiTheme="minorHAnsi" w:cstheme="minorBidi"/>
          <w:b w:val="0"/>
          <w:color w:val="auto"/>
          <w:sz w:val="24"/>
          <w:szCs w:val="22"/>
          <w:lang w:val="nn-NO"/>
        </w:rPr>
      </w:pPr>
      <w:proofErr w:type="spellStart"/>
      <w:r w:rsidRPr="00A74295">
        <w:rPr>
          <w:sz w:val="24"/>
          <w:szCs w:val="22"/>
          <w:lang w:val="nn-NO"/>
        </w:rPr>
        <w:t>Grunnbemanningen</w:t>
      </w:r>
      <w:proofErr w:type="spellEnd"/>
      <w:r w:rsidRPr="00A74295">
        <w:rPr>
          <w:sz w:val="24"/>
          <w:szCs w:val="22"/>
          <w:lang w:val="nn-NO"/>
        </w:rPr>
        <w:t xml:space="preserve"> har ansvaret for:</w:t>
      </w:r>
    </w:p>
    <w:p w14:paraId="1E6D346D" w14:textId="7699D398" w:rsidR="004A660E" w:rsidRPr="00C85E6B" w:rsidRDefault="003B0E42" w:rsidP="00EE33E5">
      <w:pPr>
        <w:pStyle w:val="Listeavsnitt"/>
        <w:numPr>
          <w:ilvl w:val="0"/>
          <w:numId w:val="4"/>
        </w:numPr>
        <w:ind w:left="720"/>
        <w:rPr>
          <w:sz w:val="24"/>
          <w:szCs w:val="24"/>
        </w:rPr>
      </w:pPr>
      <w:r w:rsidRPr="00C85E6B">
        <w:rPr>
          <w:sz w:val="24"/>
          <w:szCs w:val="24"/>
        </w:rPr>
        <w:t>O</w:t>
      </w:r>
      <w:r w:rsidR="00F65340" w:rsidRPr="00C85E6B">
        <w:rPr>
          <w:sz w:val="24"/>
          <w:szCs w:val="24"/>
        </w:rPr>
        <w:t>vervåkning av tilstand</w:t>
      </w:r>
      <w:r w:rsidR="00CF69DE" w:rsidRPr="00C85E6B">
        <w:rPr>
          <w:sz w:val="24"/>
          <w:szCs w:val="24"/>
        </w:rPr>
        <w:t xml:space="preserve"> og tilstandsutvikling</w:t>
      </w:r>
      <w:r w:rsidR="00F65340" w:rsidRPr="00C85E6B">
        <w:rPr>
          <w:sz w:val="24"/>
          <w:szCs w:val="24"/>
        </w:rPr>
        <w:t xml:space="preserve"> på veg</w:t>
      </w:r>
    </w:p>
    <w:p w14:paraId="10D2B837" w14:textId="5815F9D9" w:rsidR="003B0E42" w:rsidRPr="00C85E6B" w:rsidRDefault="004A660E" w:rsidP="00EE33E5">
      <w:pPr>
        <w:pStyle w:val="Listeavsnitt"/>
        <w:numPr>
          <w:ilvl w:val="0"/>
          <w:numId w:val="4"/>
        </w:numPr>
        <w:ind w:left="720"/>
        <w:rPr>
          <w:rFonts w:eastAsiaTheme="majorEastAsia" w:cstheme="majorBidi"/>
          <w:color w:val="000000" w:themeColor="text1"/>
          <w:sz w:val="24"/>
          <w:szCs w:val="24"/>
        </w:rPr>
      </w:pPr>
      <w:r w:rsidRPr="00C85E6B">
        <w:rPr>
          <w:rFonts w:cs="CIDFont+F3"/>
          <w:sz w:val="24"/>
          <w:szCs w:val="24"/>
        </w:rPr>
        <w:t>M</w:t>
      </w:r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>åling av friksjon for vurdering av nødvendige tiltak</w:t>
      </w:r>
    </w:p>
    <w:p w14:paraId="0106CE11" w14:textId="50979584" w:rsidR="00F65340" w:rsidRPr="00C85E6B" w:rsidRDefault="00CF69DE" w:rsidP="00EE33E5">
      <w:pPr>
        <w:pStyle w:val="Listeavsnitt"/>
        <w:numPr>
          <w:ilvl w:val="0"/>
          <w:numId w:val="4"/>
        </w:numPr>
        <w:ind w:left="720"/>
        <w:rPr>
          <w:sz w:val="24"/>
          <w:szCs w:val="24"/>
        </w:rPr>
      </w:pPr>
      <w:r w:rsidRPr="00C85E6B">
        <w:rPr>
          <w:sz w:val="24"/>
          <w:szCs w:val="24"/>
        </w:rPr>
        <w:t>U</w:t>
      </w:r>
      <w:r w:rsidR="00F65340" w:rsidRPr="00C85E6B">
        <w:rPr>
          <w:sz w:val="24"/>
          <w:szCs w:val="24"/>
        </w:rPr>
        <w:t>tkalling</w:t>
      </w:r>
      <w:r w:rsidR="002C1E2E" w:rsidRPr="00C85E6B">
        <w:rPr>
          <w:sz w:val="24"/>
          <w:szCs w:val="24"/>
        </w:rPr>
        <w:t xml:space="preserve"> og oppfølging</w:t>
      </w:r>
      <w:r w:rsidR="00F65340" w:rsidRPr="00C85E6B">
        <w:rPr>
          <w:sz w:val="24"/>
          <w:szCs w:val="24"/>
        </w:rPr>
        <w:t xml:space="preserve"> av mannskap og utstyr</w:t>
      </w:r>
      <w:r w:rsidR="004A660E" w:rsidRPr="00C85E6B">
        <w:rPr>
          <w:sz w:val="24"/>
          <w:szCs w:val="24"/>
        </w:rPr>
        <w:t xml:space="preserve"> ved</w:t>
      </w:r>
      <w:r w:rsidR="002C1E2E" w:rsidRPr="00C85E6B">
        <w:rPr>
          <w:sz w:val="24"/>
          <w:szCs w:val="24"/>
        </w:rPr>
        <w:t>:</w:t>
      </w:r>
    </w:p>
    <w:p w14:paraId="34129A1A" w14:textId="4E90B372" w:rsidR="002C1E2E" w:rsidRPr="00C85E6B" w:rsidRDefault="002C1E2E" w:rsidP="00EE33E5">
      <w:pPr>
        <w:pStyle w:val="Listeavsnitt"/>
        <w:numPr>
          <w:ilvl w:val="1"/>
          <w:numId w:val="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snøfall eller varsel om snøfall</w:t>
      </w:r>
    </w:p>
    <w:p w14:paraId="48AEAC6A" w14:textId="1127F838" w:rsidR="002C1E2E" w:rsidRPr="00C85E6B" w:rsidRDefault="002C1E2E" w:rsidP="00EE33E5">
      <w:pPr>
        <w:pStyle w:val="Listeavsnitt"/>
        <w:numPr>
          <w:ilvl w:val="1"/>
          <w:numId w:val="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behov for strøing med sand/fastsand og salt</w:t>
      </w:r>
    </w:p>
    <w:p w14:paraId="70193798" w14:textId="3AFAD71C" w:rsidR="002C1E2E" w:rsidRPr="00C85E6B" w:rsidRDefault="002C1E2E" w:rsidP="00EE33E5">
      <w:pPr>
        <w:pStyle w:val="Listeavsnitt"/>
        <w:numPr>
          <w:ilvl w:val="1"/>
          <w:numId w:val="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fare for farlige/uventede standardsprang</w:t>
      </w:r>
    </w:p>
    <w:p w14:paraId="1276C14D" w14:textId="11D0D5CC" w:rsidR="002C1E2E" w:rsidRPr="00C85E6B" w:rsidRDefault="002C1E2E" w:rsidP="00EE33E5">
      <w:pPr>
        <w:pStyle w:val="Listeavsnitt"/>
        <w:numPr>
          <w:ilvl w:val="1"/>
          <w:numId w:val="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>skred og skredfare</w:t>
      </w:r>
    </w:p>
    <w:p w14:paraId="70E25CD8" w14:textId="463BF4D4" w:rsidR="002C1E2E" w:rsidRPr="00C85E6B" w:rsidRDefault="002C1E2E" w:rsidP="00EE33E5">
      <w:pPr>
        <w:pStyle w:val="Listeavsnitt"/>
        <w:numPr>
          <w:ilvl w:val="1"/>
          <w:numId w:val="4"/>
        </w:numPr>
        <w:ind w:left="1440"/>
        <w:rPr>
          <w:sz w:val="24"/>
          <w:szCs w:val="24"/>
        </w:rPr>
      </w:pPr>
      <w:r w:rsidRPr="00C85E6B">
        <w:rPr>
          <w:sz w:val="24"/>
          <w:szCs w:val="24"/>
        </w:rPr>
        <w:t xml:space="preserve">sesongens første snøfall eller snøfall etter lengre </w:t>
      </w:r>
      <w:bookmarkStart w:id="31" w:name="_Hlk31315343"/>
      <w:r w:rsidRPr="00C85E6B">
        <w:rPr>
          <w:sz w:val="24"/>
          <w:szCs w:val="24"/>
        </w:rPr>
        <w:t>barvegsperioder</w:t>
      </w:r>
    </w:p>
    <w:bookmarkEnd w:id="31"/>
    <w:p w14:paraId="3710BB50" w14:textId="1DD868E8" w:rsidR="002C1E2E" w:rsidRPr="00C85E6B" w:rsidRDefault="002C1E2E" w:rsidP="00EE33E5">
      <w:pPr>
        <w:pStyle w:val="Listeavsnitt"/>
        <w:numPr>
          <w:ilvl w:val="1"/>
          <w:numId w:val="4"/>
        </w:numPr>
        <w:ind w:left="1440"/>
        <w:rPr>
          <w:rStyle w:val="Overskrift2Tegn"/>
          <w:rFonts w:asciiTheme="minorHAnsi" w:hAnsiTheme="minorHAnsi"/>
          <w:b w:val="0"/>
          <w:sz w:val="24"/>
          <w:szCs w:val="24"/>
        </w:rPr>
      </w:pPr>
      <w:r w:rsidRPr="00C85E6B">
        <w:rPr>
          <w:sz w:val="24"/>
          <w:szCs w:val="24"/>
        </w:rPr>
        <w:t>behov for</w:t>
      </w:r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 xml:space="preserve"> reserver </w:t>
      </w:r>
      <w:proofErr w:type="spellStart"/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>pga</w:t>
      </w:r>
      <w:proofErr w:type="spellEnd"/>
      <w:r w:rsidRPr="00C85E6B">
        <w:rPr>
          <w:rStyle w:val="Overskrift2Tegn"/>
          <w:rFonts w:asciiTheme="minorHAnsi" w:hAnsiTheme="minorHAnsi"/>
          <w:b w:val="0"/>
          <w:sz w:val="24"/>
          <w:szCs w:val="24"/>
        </w:rPr>
        <w:t xml:space="preserve"> tekniske problemer </w:t>
      </w:r>
    </w:p>
    <w:p w14:paraId="23B4EDB9" w14:textId="176B4701" w:rsidR="004A43E8" w:rsidRDefault="004A43E8" w:rsidP="00283091">
      <w:pPr>
        <w:autoSpaceDE w:val="0"/>
        <w:autoSpaceDN w:val="0"/>
        <w:adjustRightInd w:val="0"/>
        <w:spacing w:before="0" w:line="240" w:lineRule="auto"/>
        <w:ind w:left="0" w:right="0"/>
        <w:rPr>
          <w:rFonts w:cs="CIDFont+F3"/>
          <w:sz w:val="24"/>
          <w:szCs w:val="24"/>
        </w:rPr>
      </w:pPr>
    </w:p>
    <w:p w14:paraId="7A7CBBF3" w14:textId="548B9BC4" w:rsidR="00B7120B" w:rsidRDefault="00456033" w:rsidP="00EC09AC">
      <w:pPr>
        <w:ind w:left="0"/>
        <w:rPr>
          <w:lang w:val="nn-NO"/>
        </w:rPr>
      </w:pPr>
      <w:r>
        <w:rPr>
          <w:noProof/>
        </w:rPr>
        <w:lastRenderedPageBreak/>
        <w:drawing>
          <wp:anchor distT="0" distB="0" distL="114300" distR="114300" simplePos="0" relativeHeight="251658241" behindDoc="1" locked="0" layoutInCell="1" allowOverlap="1" wp14:anchorId="27FDCFDE" wp14:editId="0E2CBB2D">
            <wp:simplePos x="0" y="0"/>
            <wp:positionH relativeFrom="margin">
              <wp:align>center</wp:align>
            </wp:positionH>
            <wp:positionV relativeFrom="page">
              <wp:posOffset>8698230</wp:posOffset>
            </wp:positionV>
            <wp:extent cx="1766438" cy="1406762"/>
            <wp:effectExtent l="0" t="0" r="5715" b="3175"/>
            <wp:wrapNone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07 logo.emf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438" cy="14067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187F9E" w14:textId="77777777" w:rsidR="00EC09AC" w:rsidRPr="00A870C2" w:rsidRDefault="00EC09AC" w:rsidP="00EC09AC">
      <w:pPr>
        <w:ind w:left="0"/>
        <w:rPr>
          <w:lang w:val="nn-NO"/>
        </w:rPr>
      </w:pPr>
    </w:p>
    <w:p w14:paraId="27075D95" w14:textId="78684E2A" w:rsidR="00A91AD8" w:rsidRPr="00A44E09" w:rsidRDefault="009E6ABA" w:rsidP="00B7120B">
      <w:pPr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086BD1B" wp14:editId="27251AF9">
                <wp:simplePos x="0" y="0"/>
                <wp:positionH relativeFrom="page">
                  <wp:align>right</wp:align>
                </wp:positionH>
                <wp:positionV relativeFrom="page">
                  <wp:posOffset>9886950</wp:posOffset>
                </wp:positionV>
                <wp:extent cx="6934200" cy="529167"/>
                <wp:effectExtent l="0" t="0" r="19050" b="23495"/>
                <wp:wrapNone/>
                <wp:docPr id="10" name="Rektange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0" cy="5291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  <w:pict w14:anchorId="148A0D84">
              <v:rect id="Rektangel 10" style="position:absolute;margin-left:494.8pt;margin-top:778.5pt;width:546pt;height:41.65pt;z-index:251659263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page;mso-width-percent:0;mso-width-relative:margin;v-text-anchor:middle" o:spid="_x0000_s1026" fillcolor="white [3212]" strokecolor="white [3212]" strokeweight="1pt" w14:anchorId="63C80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">
                <w10:wrap anchorx="page" anchory="page"/>
              </v:rect>
            </w:pict>
          </mc:Fallback>
        </mc:AlternateContent>
      </w:r>
      <w:r w:rsidR="00580233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5AC09BA" wp14:editId="0213565A">
                <wp:simplePos x="0" y="0"/>
                <wp:positionH relativeFrom="column">
                  <wp:posOffset>3923818</wp:posOffset>
                </wp:positionH>
                <wp:positionV relativeFrom="page">
                  <wp:posOffset>9853448</wp:posOffset>
                </wp:positionV>
                <wp:extent cx="2575560" cy="593725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5560" cy="59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D23988" w14:textId="77777777" w:rsidR="00F82443" w:rsidRDefault="00F82443" w:rsidP="005E0FAE">
                            <w:pPr>
                              <w:jc w:val="right"/>
                            </w:pPr>
                            <w:r>
                              <w:t>innlandetfylke.no</w:t>
                            </w:r>
                          </w:p>
                        </w:txbxContent>
                      </wps:txbx>
                      <wps:bodyPr rot="0" vert="horz" wrap="square" lIns="91440" tIns="432000" rIns="91440" bIns="0" anchor="b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AC09BA" id="_x0000_s1028" type="#_x0000_t202" style="position:absolute;margin-left:308.95pt;margin-top:775.85pt;width:202.8pt;height:46.75pt;z-index:25165824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" stroked="f">
                <v:textbox style="mso-fit-shape-to-text:t" inset=",12mm,,0">
                  <w:txbxContent>
                    <w:p w14:paraId="17D23988" w14:textId="77777777" w:rsidR="00F82443" w:rsidRDefault="00F82443" w:rsidP="005E0FAE">
                      <w:pPr>
                        <w:jc w:val="right"/>
                      </w:pPr>
                      <w:r>
                        <w:t>innlandetfylke.no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A91AD8" w:rsidRPr="00A44E09" w:rsidSect="003F5ED5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7" w:h="16840" w:code="9"/>
      <w:pgMar w:top="1383" w:right="1418" w:bottom="1673" w:left="1418" w:header="720" w:footer="7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CDE1A" w14:textId="77777777" w:rsidR="008D1732" w:rsidRDefault="008D1732" w:rsidP="00175380">
      <w:r>
        <w:separator/>
      </w:r>
    </w:p>
  </w:endnote>
  <w:endnote w:type="continuationSeparator" w:id="0">
    <w:p w14:paraId="3DFFD8A4" w14:textId="77777777" w:rsidR="008D1732" w:rsidRDefault="008D1732" w:rsidP="001753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3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407D6F" w14:textId="77777777" w:rsidR="00F82443" w:rsidRPr="00667F25" w:rsidRDefault="00F82443" w:rsidP="00FC12B9">
    <w:pPr>
      <w:pStyle w:val="Bunntekst"/>
      <w:rPr>
        <w:color w:val="000000" w:themeColor="text1"/>
      </w:rPr>
    </w:pP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1" behindDoc="1" locked="0" layoutInCell="1" allowOverlap="1" wp14:anchorId="5D6D306C" wp14:editId="40E776C0">
          <wp:simplePos x="0" y="0"/>
          <wp:positionH relativeFrom="page">
            <wp:posOffset>2102485</wp:posOffset>
          </wp:positionH>
          <wp:positionV relativeFrom="page">
            <wp:posOffset>10197465</wp:posOffset>
          </wp:positionV>
          <wp:extent cx="35560" cy="35560"/>
          <wp:effectExtent l="0" t="0" r="0" b="0"/>
          <wp:wrapSquare wrapText="bothSides"/>
          <wp:docPr id="68938028" name="Bilde 68938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560" cy="355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0" behindDoc="1" locked="0" layoutInCell="1" allowOverlap="1" wp14:anchorId="0AC38396" wp14:editId="099BD12F">
          <wp:simplePos x="0" y="0"/>
          <wp:positionH relativeFrom="page">
            <wp:posOffset>2105025</wp:posOffset>
          </wp:positionH>
          <wp:positionV relativeFrom="page">
            <wp:posOffset>10075545</wp:posOffset>
          </wp:positionV>
          <wp:extent cx="36000" cy="36000"/>
          <wp:effectExtent l="0" t="0" r="0" b="0"/>
          <wp:wrapSquare wrapText="bothSides"/>
          <wp:docPr id="943414530" name="Bilde 9434145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" cy="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2" behindDoc="1" locked="0" layoutInCell="1" allowOverlap="1" wp14:anchorId="39B4BAB0" wp14:editId="656AB7C5">
          <wp:simplePos x="0" y="0"/>
          <wp:positionH relativeFrom="page">
            <wp:posOffset>4883785</wp:posOffset>
          </wp:positionH>
          <wp:positionV relativeFrom="page">
            <wp:posOffset>10075545</wp:posOffset>
          </wp:positionV>
          <wp:extent cx="36000" cy="36000"/>
          <wp:effectExtent l="0" t="0" r="0" b="0"/>
          <wp:wrapSquare wrapText="bothSides"/>
          <wp:docPr id="1173676492" name="Bilde 11736764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" cy="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7F25">
      <w:rPr>
        <w:noProof/>
        <w:color w:val="000000" w:themeColor="text1"/>
        <w:sz w:val="16"/>
        <w:szCs w:val="16"/>
      </w:rPr>
      <w:drawing>
        <wp:anchor distT="0" distB="0" distL="36195" distR="36195" simplePos="0" relativeHeight="251658243" behindDoc="1" locked="0" layoutInCell="1" allowOverlap="1" wp14:anchorId="4A18E57F" wp14:editId="38290650">
          <wp:simplePos x="0" y="0"/>
          <wp:positionH relativeFrom="page">
            <wp:posOffset>3434715</wp:posOffset>
          </wp:positionH>
          <wp:positionV relativeFrom="page">
            <wp:posOffset>10197465</wp:posOffset>
          </wp:positionV>
          <wp:extent cx="36000" cy="36000"/>
          <wp:effectExtent l="0" t="0" r="0" b="0"/>
          <wp:wrapSquare wrapText="bothSides"/>
          <wp:docPr id="740584066" name="Bilde 7405840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Bunnikon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000" cy="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36F40" w14:textId="77777777" w:rsidR="00F82443" w:rsidRDefault="00F82443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EA0E55" w14:textId="77777777" w:rsidR="00F82443" w:rsidRPr="00677AE8" w:rsidRDefault="00F82443" w:rsidP="009E7AE1">
    <w:pPr>
      <w:pStyle w:val="Bunntekst"/>
      <w:tabs>
        <w:tab w:val="clear" w:pos="9026"/>
        <w:tab w:val="left" w:pos="238"/>
        <w:tab w:val="left" w:pos="420"/>
        <w:tab w:val="right" w:pos="9071"/>
      </w:tabs>
      <w:jc w:val="right"/>
      <w:rPr>
        <w:color w:val="000000" w:themeColor="text1"/>
      </w:rPr>
    </w:pPr>
    <w:r w:rsidRPr="008C7437">
      <w:rPr>
        <w:color w:val="000000" w:themeColor="text1"/>
      </w:rPr>
      <w:fldChar w:fldCharType="begin"/>
    </w:r>
    <w:r w:rsidRPr="008C7437">
      <w:rPr>
        <w:color w:val="000000" w:themeColor="text1"/>
      </w:rPr>
      <w:instrText xml:space="preserve"> PAGE  \* Arabic  \* MERGEFORMAT </w:instrText>
    </w:r>
    <w:r w:rsidRPr="008C7437">
      <w:rPr>
        <w:color w:val="000000" w:themeColor="text1"/>
      </w:rPr>
      <w:fldChar w:fldCharType="separate"/>
    </w:r>
    <w:r>
      <w:rPr>
        <w:color w:val="000000" w:themeColor="text1"/>
      </w:rPr>
      <w:t>202</w:t>
    </w:r>
    <w:r w:rsidRPr="008C7437">
      <w:rPr>
        <w:color w:val="000000" w:themeColor="text1"/>
      </w:rPr>
      <w:fldChar w:fldCharType="end"/>
    </w:r>
  </w:p>
  <w:p w14:paraId="223483BC" w14:textId="77777777" w:rsidR="00F82443" w:rsidRDefault="00F82443">
    <w:pPr>
      <w:pStyle w:val="Bunnteks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10A390" w14:textId="77777777" w:rsidR="00F82443" w:rsidRDefault="00F82443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5C1E6" w14:textId="77777777" w:rsidR="008D1732" w:rsidRDefault="008D1732" w:rsidP="00175380">
      <w:r>
        <w:separator/>
      </w:r>
    </w:p>
  </w:footnote>
  <w:footnote w:type="continuationSeparator" w:id="0">
    <w:p w14:paraId="2456C5FC" w14:textId="77777777" w:rsidR="008D1732" w:rsidRDefault="008D1732" w:rsidP="001753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B7F17" w14:textId="77777777" w:rsidR="00F82443" w:rsidRDefault="00F82443">
    <w:pPr>
      <w:pStyle w:val="Topptekst"/>
    </w:pPr>
    <w:r>
      <w:rPr>
        <w:noProof/>
      </w:rPr>
      <mc:AlternateContent>
        <mc:Choice Requires="wpc">
          <w:drawing>
            <wp:anchor distT="0" distB="0" distL="114300" distR="114300" simplePos="0" relativeHeight="251658244" behindDoc="0" locked="0" layoutInCell="1" allowOverlap="1" wp14:anchorId="36B99BF2" wp14:editId="09A0718D">
              <wp:simplePos x="0" y="0"/>
              <wp:positionH relativeFrom="column">
                <wp:posOffset>-900430</wp:posOffset>
              </wp:positionH>
              <wp:positionV relativeFrom="paragraph">
                <wp:posOffset>-457200</wp:posOffset>
              </wp:positionV>
              <wp:extent cx="7706360" cy="10693400"/>
              <wp:effectExtent l="0" t="0" r="8890" b="0"/>
              <wp:wrapNone/>
              <wp:docPr id="690567032" name="Lerret 6905670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195" name="Rectangle 4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06360" cy="10693400"/>
                        </a:xfrm>
                        <a:prstGeom prst="rect">
                          <a:avLst/>
                        </a:prstGeom>
                        <a:solidFill>
                          <a:srgbClr val="F1EFE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AC2158" w14:textId="77777777" w:rsidR="00F82443" w:rsidRDefault="00F82443" w:rsidP="000630C0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6" name="Freeform 5"/>
                      <wps:cNvSpPr>
                        <a:spLocks/>
                      </wps:cNvSpPr>
                      <wps:spPr bwMode="auto">
                        <a:xfrm>
                          <a:off x="3014980" y="463550"/>
                          <a:ext cx="4691380" cy="4387850"/>
                        </a:xfrm>
                        <a:custGeom>
                          <a:avLst/>
                          <a:gdLst>
                            <a:gd name="T0" fmla="*/ 3370 w 4602"/>
                            <a:gd name="T1" fmla="*/ 0 h 4959"/>
                            <a:gd name="T2" fmla="*/ 348 w 4602"/>
                            <a:gd name="T3" fmla="*/ 3022 h 4959"/>
                            <a:gd name="T4" fmla="*/ 0 w 4602"/>
                            <a:gd name="T5" fmla="*/ 3835 h 4959"/>
                            <a:gd name="T6" fmla="*/ 1124 w 4602"/>
                            <a:gd name="T7" fmla="*/ 4959 h 4959"/>
                            <a:gd name="T8" fmla="*/ 2247 w 4602"/>
                            <a:gd name="T9" fmla="*/ 3835 h 4959"/>
                            <a:gd name="T10" fmla="*/ 1906 w 4602"/>
                            <a:gd name="T11" fmla="*/ 3030 h 4959"/>
                            <a:gd name="T12" fmla="*/ 1906 w 4602"/>
                            <a:gd name="T13" fmla="*/ 3029 h 4959"/>
                            <a:gd name="T14" fmla="*/ 1776 w 4602"/>
                            <a:gd name="T15" fmla="*/ 2899 h 4959"/>
                            <a:gd name="T16" fmla="*/ 1450 w 4602"/>
                            <a:gd name="T17" fmla="*/ 3225 h 4959"/>
                            <a:gd name="T18" fmla="*/ 1592 w 4602"/>
                            <a:gd name="T19" fmla="*/ 3368 h 4959"/>
                            <a:gd name="T20" fmla="*/ 1786 w 4602"/>
                            <a:gd name="T21" fmla="*/ 3835 h 4959"/>
                            <a:gd name="T22" fmla="*/ 1124 w 4602"/>
                            <a:gd name="T23" fmla="*/ 4498 h 4959"/>
                            <a:gd name="T24" fmla="*/ 461 w 4602"/>
                            <a:gd name="T25" fmla="*/ 3835 h 4959"/>
                            <a:gd name="T26" fmla="*/ 658 w 4602"/>
                            <a:gd name="T27" fmla="*/ 3364 h 4959"/>
                            <a:gd name="T28" fmla="*/ 658 w 4602"/>
                            <a:gd name="T29" fmla="*/ 3364 h 4959"/>
                            <a:gd name="T30" fmla="*/ 3370 w 4602"/>
                            <a:gd name="T31" fmla="*/ 652 h 4959"/>
                            <a:gd name="T32" fmla="*/ 3370 w 4602"/>
                            <a:gd name="T33" fmla="*/ 653 h 4959"/>
                            <a:gd name="T34" fmla="*/ 4602 w 4602"/>
                            <a:gd name="T35" fmla="*/ 1885 h 4959"/>
                            <a:gd name="T36" fmla="*/ 4602 w 4602"/>
                            <a:gd name="T37" fmla="*/ 1233 h 4959"/>
                            <a:gd name="T38" fmla="*/ 3370 w 4602"/>
                            <a:gd name="T39" fmla="*/ 0 h 49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4602" h="4959">
                              <a:moveTo>
                                <a:pt x="3370" y="0"/>
                              </a:moveTo>
                              <a:lnTo>
                                <a:pt x="348" y="3022"/>
                              </a:lnTo>
                              <a:cubicBezTo>
                                <a:pt x="134" y="3227"/>
                                <a:pt x="0" y="3516"/>
                                <a:pt x="0" y="3835"/>
                              </a:cubicBezTo>
                              <a:cubicBezTo>
                                <a:pt x="0" y="4455"/>
                                <a:pt x="504" y="4959"/>
                                <a:pt x="1124" y="4959"/>
                              </a:cubicBezTo>
                              <a:cubicBezTo>
                                <a:pt x="1743" y="4959"/>
                                <a:pt x="2247" y="4455"/>
                                <a:pt x="2247" y="3835"/>
                              </a:cubicBezTo>
                              <a:cubicBezTo>
                                <a:pt x="2247" y="3519"/>
                                <a:pt x="2116" y="3234"/>
                                <a:pt x="1906" y="3030"/>
                              </a:cubicBezTo>
                              <a:lnTo>
                                <a:pt x="1906" y="3029"/>
                              </a:lnTo>
                              <a:lnTo>
                                <a:pt x="1776" y="2899"/>
                              </a:lnTo>
                              <a:lnTo>
                                <a:pt x="1450" y="3225"/>
                              </a:lnTo>
                              <a:lnTo>
                                <a:pt x="1592" y="3368"/>
                              </a:lnTo>
                              <a:cubicBezTo>
                                <a:pt x="1712" y="3487"/>
                                <a:pt x="1786" y="3652"/>
                                <a:pt x="1786" y="3835"/>
                              </a:cubicBezTo>
                              <a:cubicBezTo>
                                <a:pt x="1786" y="4200"/>
                                <a:pt x="1489" y="4498"/>
                                <a:pt x="1124" y="4498"/>
                              </a:cubicBezTo>
                              <a:cubicBezTo>
                                <a:pt x="758" y="4498"/>
                                <a:pt x="461" y="4200"/>
                                <a:pt x="461" y="3835"/>
                              </a:cubicBezTo>
                              <a:cubicBezTo>
                                <a:pt x="461" y="3651"/>
                                <a:pt x="537" y="3484"/>
                                <a:pt x="658" y="3364"/>
                              </a:cubicBezTo>
                              <a:lnTo>
                                <a:pt x="658" y="3364"/>
                              </a:lnTo>
                              <a:lnTo>
                                <a:pt x="3370" y="652"/>
                              </a:lnTo>
                              <a:lnTo>
                                <a:pt x="3370" y="653"/>
                              </a:lnTo>
                              <a:lnTo>
                                <a:pt x="4602" y="1885"/>
                              </a:lnTo>
                              <a:lnTo>
                                <a:pt x="4602" y="1233"/>
                              </a:lnTo>
                              <a:lnTo>
                                <a:pt x="33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1CCC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7" name="Freeform 6"/>
                      <wps:cNvSpPr>
                        <a:spLocks/>
                      </wps:cNvSpPr>
                      <wps:spPr bwMode="auto">
                        <a:xfrm>
                          <a:off x="668655" y="-1905"/>
                          <a:ext cx="3159760" cy="2453640"/>
                        </a:xfrm>
                        <a:custGeom>
                          <a:avLst/>
                          <a:gdLst>
                            <a:gd name="T0" fmla="*/ 3099 w 3099"/>
                            <a:gd name="T1" fmla="*/ 2447 h 2773"/>
                            <a:gd name="T2" fmla="*/ 652 w 3099"/>
                            <a:gd name="T3" fmla="*/ 0 h 2773"/>
                            <a:gd name="T4" fmla="*/ 0 w 3099"/>
                            <a:gd name="T5" fmla="*/ 0 h 2773"/>
                            <a:gd name="T6" fmla="*/ 2773 w 3099"/>
                            <a:gd name="T7" fmla="*/ 2773 h 2773"/>
                            <a:gd name="T8" fmla="*/ 3099 w 3099"/>
                            <a:gd name="T9" fmla="*/ 2447 h 27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099" h="2773">
                              <a:moveTo>
                                <a:pt x="3099" y="2447"/>
                              </a:moveTo>
                              <a:lnTo>
                                <a:pt x="652" y="0"/>
                              </a:lnTo>
                              <a:lnTo>
                                <a:pt x="0" y="0"/>
                              </a:lnTo>
                              <a:lnTo>
                                <a:pt x="2773" y="2773"/>
                              </a:lnTo>
                              <a:lnTo>
                                <a:pt x="3099" y="24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1CCC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6B99BF2" id="Lerret 690567032" o:spid="_x0000_s1029" editas="canvas" style="position:absolute;left:0;text-align:left;margin-left:-70.9pt;margin-top:-36pt;width:606.8pt;height:842pt;z-index:251658244" coordsize="77063,106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30" type="#_x0000_t75" style="position:absolute;width:77063;height:106934;visibility:visible;mso-wrap-style:square">
                <v:fill o:detectmouseclick="t"/>
                <v:path o:connecttype="none"/>
              </v:shape>
              <v:rect id="Rectangle 4" o:spid="_x0000_s1031" style="position:absolute;width:77063;height:106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" fillcolor="#f1efed" stroked="f">
                <v:textbox>
                  <w:txbxContent>
                    <w:p w14:paraId="38AC2158" w14:textId="77777777" w:rsidR="00F82443" w:rsidRDefault="00F82443" w:rsidP="000630C0">
                      <w:pPr>
                        <w:ind w:left="0"/>
                        <w:jc w:val="center"/>
                      </w:pPr>
                    </w:p>
                  </w:txbxContent>
                </v:textbox>
              </v:rect>
              <v:shape id="Freeform 5" o:spid="_x0000_s1032" style="position:absolute;left:30149;top:4635;width:46914;height:43879;visibility:visible;mso-wrap-style:square;v-text-anchor:top" coordsize="4602,4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" path="m3370,l348,3022c134,3227,,3516,,3835v,620,504,1124,1124,1124c1743,4959,2247,4455,2247,3835v,-316,-131,-601,-341,-805l1906,3029,1776,2899r-326,326l1592,3368v120,119,194,284,194,467c1786,4200,1489,4498,1124,4498v-366,,-663,-298,-663,-663c461,3651,537,3484,658,3364r,l3370,652r,1l4602,1885r,-652l3370,xe" fillcolor="#d1ccc5" stroked="f">
                <v:path arrowok="t" o:connecttype="custom" o:connectlocs="3435452,0;354759,2673943;0,3393306;1145830,4387850;2290641,3393306;1943018,2681021;1943018,2680137;1810493,2565109;1478162,2853562;1622920,2980093;1820688,3393306;1145830,3979945;469954,3393306;670780,2976553;670780,2976553;3435452,576906;3435452,577791;4691380,1667896;4691380,1090990;3435452,0" o:connectangles="0,0,0,0,0,0,0,0,0,0,0,0,0,0,0,0,0,0,0,0"/>
              </v:shape>
              <v:shape id="Freeform 6" o:spid="_x0000_s1033" style="position:absolute;left:6686;top:-19;width:31598;height:24536;visibility:visible;mso-wrap-style:square;v-text-anchor:top" coordsize="3099,2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" path="m3099,2447l652,,,,2773,2773r326,-326xe" fillcolor="#d1ccc5" stroked="f">
                <v:path arrowok="t" o:connecttype="custom" o:connectlocs="3159760,2165185;664783,0;0,0;2827368,2453640;3159760,2165185" o:connectangles="0,0,0,0,0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AFC1D" w14:textId="44F9B82E" w:rsidR="00F82443" w:rsidRDefault="00F82443">
    <w:pPr>
      <w:pStyle w:val="Topptekst"/>
    </w:pPr>
  </w:p>
  <w:p w14:paraId="5D40D3C3" w14:textId="1B53DCD1" w:rsidR="00F82443" w:rsidRDefault="00F82443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C00FE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noProof/>
      </w:rPr>
      <mc:AlternateContent>
        <mc:Choice Requires="wpg">
          <w:drawing>
            <wp:anchor distT="0" distB="0" distL="114300" distR="114300" simplePos="0" relativeHeight="251658245" behindDoc="0" locked="0" layoutInCell="1" allowOverlap="1" wp14:anchorId="18E4085A" wp14:editId="7F211DA3">
              <wp:simplePos x="0" y="0"/>
              <wp:positionH relativeFrom="page">
                <wp:posOffset>665988</wp:posOffset>
              </wp:positionH>
              <wp:positionV relativeFrom="page">
                <wp:posOffset>1047242</wp:posOffset>
              </wp:positionV>
              <wp:extent cx="9435084" cy="6096"/>
              <wp:effectExtent l="0" t="0" r="0" b="0"/>
              <wp:wrapSquare wrapText="bothSides"/>
              <wp:docPr id="38636" name="Group 386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435084" cy="6096"/>
                        <a:chOff x="0" y="0"/>
                        <a:chExt cx="9435084" cy="6096"/>
                      </a:xfrm>
                    </wpg:grpSpPr>
                    <wps:wsp>
                      <wps:cNvPr id="40753" name="Shape 40753"/>
                      <wps:cNvSpPr/>
                      <wps:spPr>
                        <a:xfrm>
                          <a:off x="0" y="0"/>
                          <a:ext cx="943508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435084" h="9144">
                              <a:moveTo>
                                <a:pt x="0" y="0"/>
                              </a:moveTo>
                              <a:lnTo>
                                <a:pt x="9435084" y="0"/>
                              </a:lnTo>
                              <a:lnTo>
                                <a:pt x="943508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rto="http://schemas.microsoft.com/office/word/2006/arto" xmlns:a="http://schemas.openxmlformats.org/drawingml/2006/main">
          <w:pict w14:anchorId="0F32ADD6">
            <v:group id="Group 38636" style="position:absolute;margin-left:52.45pt;margin-top:82.45pt;width:742.9pt;height:.5pt;z-index:251684864;mso-position-horizontal-relative:page;mso-position-vertical-relative:page" coordsize="94350,60" o:spid="_x0000_s1026" w14:anchorId="1B07D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">
              <v:shape id="Shape 40753" style="position:absolute;width:94350;height:91;visibility:visible;mso-wrap-style:square;v-text-anchor:top" coordsize="9435084,9144" o:spid="_x0000_s1027" fillcolor="black" stroked="f" strokeweight="0" path="m,l9435084,r,9144l,9144,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">
                <v:stroke miterlimit="83231f" joinstyle="miter"/>
                <v:path textboxrect="0,0,9435084,9144" arrowok="t"/>
              </v:shape>
              <w10:wrap type="square" anchorx="page" anchory="page"/>
            </v:group>
          </w:pict>
        </mc:Fallback>
      </mc:AlternateContent>
    </w:r>
    <w:r>
      <w:rPr>
        <w:rFonts w:ascii="Times New Roman" w:eastAsia="Times New Roman" w:hAnsi="Times New Roman" w:cs="Times New Roman"/>
        <w:sz w:val="20"/>
      </w:rPr>
      <w:t xml:space="preserve">Statens vegvesen </w:t>
    </w:r>
    <w:r>
      <w:rPr>
        <w:rFonts w:ascii="Times New Roman" w:eastAsia="Times New Roman" w:hAnsi="Times New Roman" w:cs="Times New Roman"/>
        <w:sz w:val="20"/>
      </w:rPr>
      <w:tab/>
      <w:t xml:space="preserve"> </w:t>
    </w:r>
    <w:r>
      <w:rPr>
        <w:rFonts w:ascii="Times New Roman" w:eastAsia="Times New Roman" w:hAnsi="Times New Roman" w:cs="Times New Roman"/>
        <w:sz w:val="20"/>
      </w:rPr>
      <w:tab/>
      <w:t xml:space="preserve">D2-ID1821a - </w:t>
    </w:r>
    <w:r>
      <w:rPr>
        <w:rFonts w:ascii="Times New Roman" w:eastAsia="Times New Roman" w:hAnsi="Times New Roman" w:cs="Times New Roman"/>
        <w:sz w:val="20"/>
      </w:rPr>
      <w:fldChar w:fldCharType="begin"/>
    </w:r>
    <w:r>
      <w:rPr>
        <w:rFonts w:ascii="Times New Roman" w:eastAsia="Times New Roman" w:hAnsi="Times New Roman" w:cs="Times New Roman"/>
        <w:sz w:val="20"/>
      </w:rPr>
      <w:instrText xml:space="preserve"> PAGE   \* MERGEFORMAT </w:instrText>
    </w:r>
    <w:r>
      <w:rPr>
        <w:rFonts w:ascii="Times New Roman" w:eastAsia="Times New Roman" w:hAnsi="Times New Roman" w:cs="Times New Roman"/>
        <w:sz w:val="20"/>
      </w:rPr>
      <w:fldChar w:fldCharType="separate"/>
    </w:r>
    <w:r>
      <w:rPr>
        <w:rFonts w:ascii="Times New Roman" w:eastAsia="Times New Roman" w:hAnsi="Times New Roman" w:cs="Times New Roman"/>
        <w:sz w:val="20"/>
      </w:rPr>
      <w:t>2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20DEF654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sz w:val="20"/>
      </w:rPr>
      <w:t xml:space="preserve">Fellesdokument driftskontrakt veg </w:t>
    </w:r>
  </w:p>
  <w:p w14:paraId="249CB721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b/>
        <w:sz w:val="20"/>
      </w:rPr>
      <w:t xml:space="preserve">D2 Tegninger og supplerende dokumenter </w:t>
    </w:r>
  </w:p>
  <w:p w14:paraId="2B2A32D3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rFonts w:ascii="Times New Roman" w:eastAsia="Times New Roman" w:hAnsi="Times New Roman" w:cs="Times New Roman"/>
        <w:b/>
        <w:sz w:val="20"/>
      </w:rPr>
      <w:t xml:space="preserve">D2-ID1821a Generell inspeksjon </w:t>
    </w:r>
    <w:r>
      <w:rPr>
        <w:rFonts w:ascii="Times New Roman" w:eastAsia="Times New Roman" w:hAnsi="Times New Roman" w:cs="Times New Roman"/>
        <w:b/>
        <w:sz w:val="20"/>
      </w:rPr>
      <w:tab/>
      <w:t xml:space="preserve"> </w:t>
    </w:r>
    <w:r>
      <w:rPr>
        <w:rFonts w:ascii="Times New Roman" w:eastAsia="Times New Roman" w:hAnsi="Times New Roman" w:cs="Times New Roman"/>
        <w:b/>
        <w:sz w:val="20"/>
      </w:rPr>
      <w:tab/>
    </w:r>
    <w:r>
      <w:rPr>
        <w:rFonts w:ascii="Times New Roman" w:eastAsia="Times New Roman" w:hAnsi="Times New Roman" w:cs="Times New Roman"/>
        <w:sz w:val="20"/>
      </w:rPr>
      <w:t>2017-05-15</w:t>
    </w:r>
    <w:r>
      <w:rPr>
        <w:rFonts w:ascii="Times New Roman" w:eastAsia="Times New Roman" w:hAnsi="Times New Roman" w:cs="Times New Roman"/>
        <w:b/>
        <w:sz w:val="20"/>
      </w:rP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DCBB4" w14:textId="77777777" w:rsidR="00F82443" w:rsidRPr="00C2434C" w:rsidRDefault="00F82443" w:rsidP="0088413A">
    <w:pPr>
      <w:tabs>
        <w:tab w:val="center" w:pos="4536"/>
        <w:tab w:val="right" w:pos="8820"/>
      </w:tabs>
      <w:spacing w:before="0" w:line="240" w:lineRule="auto"/>
      <w:ind w:left="0" w:right="0"/>
      <w:rPr>
        <w:rFonts w:eastAsia="Times New Roman" w:cs="Times New Roman"/>
        <w:sz w:val="20"/>
        <w:szCs w:val="24"/>
      </w:rPr>
    </w:pPr>
    <w:r w:rsidRPr="00C2434C">
      <w:rPr>
        <w:rFonts w:eastAsia="Times New Roman" w:cs="Times New Roman"/>
        <w:sz w:val="20"/>
        <w:szCs w:val="24"/>
      </w:rPr>
      <w:t xml:space="preserve">Innlandet </w:t>
    </w:r>
    <w:r>
      <w:rPr>
        <w:rFonts w:eastAsia="Times New Roman" w:cs="Times New Roman"/>
        <w:sz w:val="20"/>
        <w:szCs w:val="24"/>
      </w:rPr>
      <w:t>f</w:t>
    </w:r>
    <w:r w:rsidRPr="00C2434C">
      <w:rPr>
        <w:rFonts w:eastAsia="Times New Roman" w:cs="Times New Roman"/>
        <w:sz w:val="20"/>
        <w:szCs w:val="24"/>
      </w:rPr>
      <w:t>ylkeskommune</w:t>
    </w:r>
    <w:r w:rsidRPr="00C2434C">
      <w:rPr>
        <w:rFonts w:eastAsia="Times New Roman" w:cs="Times New Roman"/>
        <w:sz w:val="20"/>
        <w:szCs w:val="24"/>
      </w:rPr>
      <w:tab/>
    </w:r>
    <w:r w:rsidRPr="00C2434C">
      <w:rPr>
        <w:rFonts w:eastAsia="Times New Roman" w:cs="Times New Roman"/>
        <w:sz w:val="20"/>
        <w:szCs w:val="24"/>
      </w:rPr>
      <w:tab/>
    </w:r>
  </w:p>
  <w:p w14:paraId="561B3723" w14:textId="77777777" w:rsidR="00BE2A72" w:rsidRDefault="00BE2A72" w:rsidP="00BE2A72">
    <w:pPr>
      <w:pBdr>
        <w:bottom w:val="single" w:sz="4" w:space="1" w:color="auto"/>
      </w:pBdr>
      <w:tabs>
        <w:tab w:val="center" w:pos="4536"/>
        <w:tab w:val="right" w:pos="8820"/>
        <w:tab w:val="right" w:pos="9072"/>
      </w:tabs>
      <w:spacing w:before="0" w:line="240" w:lineRule="auto"/>
      <w:ind w:left="0" w:right="0"/>
      <w:rPr>
        <w:rFonts w:eastAsia="Times New Roman" w:cs="Times New Roman"/>
        <w:b/>
        <w:bCs/>
        <w:sz w:val="20"/>
        <w:szCs w:val="24"/>
      </w:rPr>
    </w:pPr>
    <w:r>
      <w:rPr>
        <w:rFonts w:eastAsia="Times New Roman" w:cs="Times New Roman"/>
        <w:b/>
        <w:bCs/>
        <w:sz w:val="20"/>
        <w:szCs w:val="24"/>
      </w:rPr>
      <w:t>Driftskontrakt veg for 3406 Solør 2027-2033</w:t>
    </w:r>
  </w:p>
  <w:p w14:paraId="0402A5C5" w14:textId="631C0E47" w:rsidR="00F82443" w:rsidRPr="0092583F" w:rsidRDefault="00F82443" w:rsidP="00FE7EEE">
    <w:pPr>
      <w:pBdr>
        <w:bottom w:val="single" w:sz="4" w:space="1" w:color="auto"/>
      </w:pBdr>
      <w:tabs>
        <w:tab w:val="center" w:pos="4536"/>
        <w:tab w:val="right" w:pos="8820"/>
        <w:tab w:val="right" w:pos="9072"/>
      </w:tabs>
      <w:spacing w:before="0" w:line="240" w:lineRule="auto"/>
      <w:ind w:left="0" w:right="0"/>
      <w:rPr>
        <w:rFonts w:ascii="Times New Roman" w:eastAsia="Times New Roman" w:hAnsi="Times New Roman" w:cs="Times New Roman"/>
        <w:b/>
        <w:bCs/>
        <w:sz w:val="20"/>
        <w:szCs w:val="24"/>
      </w:rPr>
    </w:pPr>
    <w:r>
      <w:rPr>
        <w:rFonts w:eastAsia="Times New Roman" w:cs="Times New Roman"/>
        <w:b/>
        <w:bCs/>
        <w:sz w:val="20"/>
        <w:szCs w:val="24"/>
      </w:rPr>
      <w:t>D2-P</w:t>
    </w:r>
    <w:r w:rsidR="00E729A0">
      <w:rPr>
        <w:rFonts w:eastAsia="Times New Roman" w:cs="Times New Roman"/>
        <w:b/>
        <w:bCs/>
        <w:sz w:val="20"/>
        <w:szCs w:val="24"/>
      </w:rPr>
      <w:t>4</w:t>
    </w:r>
    <w:r>
      <w:rPr>
        <w:rFonts w:eastAsia="Times New Roman" w:cs="Times New Roman"/>
        <w:b/>
        <w:bCs/>
        <w:sz w:val="20"/>
        <w:szCs w:val="24"/>
      </w:rPr>
      <w:t>-Vinterplan</w:t>
    </w:r>
    <w:r>
      <w:rPr>
        <w:rFonts w:ascii="Times New Roman" w:eastAsia="Times New Roman" w:hAnsi="Times New Roman" w:cs="Times New Roman"/>
        <w:b/>
        <w:bCs/>
        <w:sz w:val="20"/>
        <w:szCs w:val="24"/>
      </w:rPr>
      <w:tab/>
    </w:r>
    <w:r>
      <w:rPr>
        <w:rFonts w:ascii="Times New Roman" w:eastAsia="Times New Roman" w:hAnsi="Times New Roman" w:cs="Times New Roman"/>
        <w:b/>
        <w:bCs/>
        <w:sz w:val="20"/>
        <w:szCs w:val="24"/>
      </w:rPr>
      <w:tab/>
    </w:r>
    <w:r w:rsidR="00BE2A72">
      <w:rPr>
        <w:rFonts w:eastAsia="Times New Roman" w:cs="Times New Roman"/>
        <w:b/>
        <w:bCs/>
        <w:sz w:val="20"/>
        <w:szCs w:val="24"/>
      </w:rPr>
      <w:t>02.09.2026</w:t>
    </w:r>
  </w:p>
  <w:p w14:paraId="157A979B" w14:textId="5B7E6C35" w:rsidR="00F82443" w:rsidRDefault="00F82443" w:rsidP="00FE7EEE">
    <w:pPr>
      <w:tabs>
        <w:tab w:val="center" w:pos="4175"/>
        <w:tab w:val="left" w:pos="5370"/>
        <w:tab w:val="right" w:pos="14384"/>
      </w:tabs>
      <w:ind w:left="0" w:right="-426"/>
    </w:pPr>
    <w:r>
      <w:rPr>
        <w:rFonts w:ascii="Times New Roman" w:eastAsia="Times New Roman" w:hAnsi="Times New Roman" w:cs="Times New Roman"/>
        <w:b/>
        <w:sz w:val="20"/>
      </w:rP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87BF26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347AF837" wp14:editId="6C913583">
              <wp:simplePos x="0" y="0"/>
              <wp:positionH relativeFrom="page">
                <wp:posOffset>665988</wp:posOffset>
              </wp:positionH>
              <wp:positionV relativeFrom="page">
                <wp:posOffset>1047242</wp:posOffset>
              </wp:positionV>
              <wp:extent cx="9435084" cy="6096"/>
              <wp:effectExtent l="0" t="0" r="0" b="0"/>
              <wp:wrapSquare wrapText="bothSides"/>
              <wp:docPr id="38546" name="Group 385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435084" cy="6096"/>
                        <a:chOff x="0" y="0"/>
                        <a:chExt cx="9435084" cy="6096"/>
                      </a:xfrm>
                    </wpg:grpSpPr>
                    <wps:wsp>
                      <wps:cNvPr id="40749" name="Shape 40749"/>
                      <wps:cNvSpPr/>
                      <wps:spPr>
                        <a:xfrm>
                          <a:off x="0" y="0"/>
                          <a:ext cx="943508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435084" h="9144">
                              <a:moveTo>
                                <a:pt x="0" y="0"/>
                              </a:moveTo>
                              <a:lnTo>
                                <a:pt x="9435084" y="0"/>
                              </a:lnTo>
                              <a:lnTo>
                                <a:pt x="943508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rto="http://schemas.microsoft.com/office/word/2006/arto" xmlns:a="http://schemas.openxmlformats.org/drawingml/2006/main">
          <w:pict w14:anchorId="40174B77">
            <v:group id="Group 38546" style="position:absolute;margin-left:52.45pt;margin-top:82.45pt;width:742.9pt;height:.5pt;z-index:251685888;mso-position-horizontal-relative:page;mso-position-vertical-relative:page" coordsize="94350,60" o:spid="_x0000_s1026" w14:anchorId="29E868A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">
              <v:shape id="Shape 40749" style="position:absolute;width:94350;height:91;visibility:visible;mso-wrap-style:square;v-text-anchor:top" coordsize="9435084,9144" o:spid="_x0000_s1027" fillcolor="black" stroked="f" strokeweight="0" path="m,l9435084,r,9144l,9144,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">
                <v:stroke miterlimit="83231f" joinstyle="miter"/>
                <v:path textboxrect="0,0,9435084,9144" arrowok="t"/>
              </v:shape>
              <w10:wrap type="square" anchorx="page" anchory="page"/>
            </v:group>
          </w:pict>
        </mc:Fallback>
      </mc:AlternateContent>
    </w:r>
    <w:r>
      <w:rPr>
        <w:rFonts w:ascii="Times New Roman" w:eastAsia="Times New Roman" w:hAnsi="Times New Roman" w:cs="Times New Roman"/>
        <w:sz w:val="20"/>
      </w:rPr>
      <w:t xml:space="preserve">Statens vegvesen </w:t>
    </w:r>
    <w:r>
      <w:rPr>
        <w:rFonts w:ascii="Times New Roman" w:eastAsia="Times New Roman" w:hAnsi="Times New Roman" w:cs="Times New Roman"/>
        <w:sz w:val="20"/>
      </w:rPr>
      <w:tab/>
      <w:t xml:space="preserve"> </w:t>
    </w:r>
    <w:r>
      <w:rPr>
        <w:rFonts w:ascii="Times New Roman" w:eastAsia="Times New Roman" w:hAnsi="Times New Roman" w:cs="Times New Roman"/>
        <w:sz w:val="20"/>
      </w:rPr>
      <w:tab/>
      <w:t xml:space="preserve">D2-ID1821a - </w:t>
    </w:r>
    <w:r>
      <w:rPr>
        <w:rFonts w:ascii="Times New Roman" w:eastAsia="Times New Roman" w:hAnsi="Times New Roman" w:cs="Times New Roman"/>
        <w:sz w:val="20"/>
      </w:rPr>
      <w:fldChar w:fldCharType="begin"/>
    </w:r>
    <w:r>
      <w:rPr>
        <w:rFonts w:ascii="Times New Roman" w:eastAsia="Times New Roman" w:hAnsi="Times New Roman" w:cs="Times New Roman"/>
        <w:sz w:val="20"/>
      </w:rPr>
      <w:instrText xml:space="preserve"> PAGE   \* MERGEFORMAT </w:instrText>
    </w:r>
    <w:r>
      <w:rPr>
        <w:rFonts w:ascii="Times New Roman" w:eastAsia="Times New Roman" w:hAnsi="Times New Roman" w:cs="Times New Roman"/>
        <w:sz w:val="20"/>
      </w:rPr>
      <w:fldChar w:fldCharType="separate"/>
    </w:r>
    <w:r>
      <w:rPr>
        <w:rFonts w:ascii="Times New Roman" w:eastAsia="Times New Roman" w:hAnsi="Times New Roman" w:cs="Times New Roman"/>
        <w:sz w:val="20"/>
      </w:rPr>
      <w:t>2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17BCFC49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sz w:val="20"/>
      </w:rPr>
      <w:t xml:space="preserve">Fellesdokument driftskontrakt veg </w:t>
    </w:r>
  </w:p>
  <w:p w14:paraId="48272A13" w14:textId="77777777" w:rsidR="00F82443" w:rsidRDefault="00F82443">
    <w:pPr>
      <w:ind w:left="-362"/>
    </w:pPr>
    <w:r>
      <w:rPr>
        <w:rFonts w:ascii="Times New Roman" w:eastAsia="Times New Roman" w:hAnsi="Times New Roman" w:cs="Times New Roman"/>
        <w:b/>
        <w:sz w:val="20"/>
      </w:rPr>
      <w:t xml:space="preserve">D2 Tegninger og supplerende dokumenter </w:t>
    </w:r>
  </w:p>
  <w:p w14:paraId="21860587" w14:textId="77777777" w:rsidR="00F82443" w:rsidRDefault="00F82443">
    <w:pPr>
      <w:tabs>
        <w:tab w:val="center" w:pos="4175"/>
        <w:tab w:val="right" w:pos="14384"/>
      </w:tabs>
      <w:ind w:left="-362" w:right="-426"/>
    </w:pPr>
    <w:r>
      <w:rPr>
        <w:rFonts w:ascii="Times New Roman" w:eastAsia="Times New Roman" w:hAnsi="Times New Roman" w:cs="Times New Roman"/>
        <w:b/>
        <w:sz w:val="20"/>
      </w:rPr>
      <w:t xml:space="preserve">D2-ID1821a Generell inspeksjon </w:t>
    </w:r>
    <w:r>
      <w:rPr>
        <w:rFonts w:ascii="Times New Roman" w:eastAsia="Times New Roman" w:hAnsi="Times New Roman" w:cs="Times New Roman"/>
        <w:b/>
        <w:sz w:val="20"/>
      </w:rPr>
      <w:tab/>
      <w:t xml:space="preserve"> </w:t>
    </w:r>
    <w:r>
      <w:rPr>
        <w:rFonts w:ascii="Times New Roman" w:eastAsia="Times New Roman" w:hAnsi="Times New Roman" w:cs="Times New Roman"/>
        <w:b/>
        <w:sz w:val="20"/>
      </w:rPr>
      <w:tab/>
    </w:r>
    <w:r>
      <w:rPr>
        <w:rFonts w:ascii="Times New Roman" w:eastAsia="Times New Roman" w:hAnsi="Times New Roman" w:cs="Times New Roman"/>
        <w:sz w:val="20"/>
      </w:rPr>
      <w:t>2017-05-15</w:t>
    </w:r>
    <w:r>
      <w:rPr>
        <w:rFonts w:ascii="Times New Roman" w:eastAsia="Times New Roman" w:hAnsi="Times New Roman" w:cs="Times New Roman"/>
        <w:b/>
        <w:sz w:val="2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4763B"/>
    <w:multiLevelType w:val="hybridMultilevel"/>
    <w:tmpl w:val="DDBAC55E"/>
    <w:lvl w:ilvl="0" w:tplc="6F06CFC2">
      <w:numFmt w:val="bullet"/>
      <w:lvlText w:val="-"/>
      <w:lvlJc w:val="left"/>
      <w:pPr>
        <w:ind w:left="108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E603599"/>
    <w:multiLevelType w:val="hybridMultilevel"/>
    <w:tmpl w:val="B4DE3726"/>
    <w:lvl w:ilvl="0" w:tplc="0414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" w15:restartNumberingAfterBreak="0">
    <w:nsid w:val="13096756"/>
    <w:multiLevelType w:val="hybridMultilevel"/>
    <w:tmpl w:val="33D018A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BE3A21"/>
    <w:multiLevelType w:val="hybridMultilevel"/>
    <w:tmpl w:val="9708B0A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FB41B9"/>
    <w:multiLevelType w:val="hybridMultilevel"/>
    <w:tmpl w:val="0EDC66F6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4CA19B9"/>
    <w:multiLevelType w:val="hybridMultilevel"/>
    <w:tmpl w:val="F8348F0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29225B"/>
    <w:multiLevelType w:val="hybridMultilevel"/>
    <w:tmpl w:val="AD0E89D4"/>
    <w:lvl w:ilvl="0" w:tplc="7BCCDCD0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C470DD"/>
    <w:multiLevelType w:val="hybridMultilevel"/>
    <w:tmpl w:val="2CE6E62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C0282B"/>
    <w:multiLevelType w:val="hybridMultilevel"/>
    <w:tmpl w:val="6400CE08"/>
    <w:lvl w:ilvl="0" w:tplc="7BCCDCD0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CF33D6"/>
    <w:multiLevelType w:val="hybridMultilevel"/>
    <w:tmpl w:val="276A7DBE"/>
    <w:lvl w:ilvl="0" w:tplc="C0C84B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E43731"/>
    <w:multiLevelType w:val="hybridMultilevel"/>
    <w:tmpl w:val="27EE1ACA"/>
    <w:lvl w:ilvl="0" w:tplc="7BCCDCD0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0C1658"/>
    <w:multiLevelType w:val="hybridMultilevel"/>
    <w:tmpl w:val="C1E28E5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0748AE"/>
    <w:multiLevelType w:val="hybridMultilevel"/>
    <w:tmpl w:val="190EA098"/>
    <w:lvl w:ilvl="0" w:tplc="3E5CDAD8">
      <w:numFmt w:val="bullet"/>
      <w:lvlText w:val="-"/>
      <w:lvlJc w:val="left"/>
      <w:pPr>
        <w:ind w:left="720" w:hanging="360"/>
      </w:pPr>
      <w:rPr>
        <w:rFonts w:ascii="Roboto" w:eastAsiaTheme="minorHAnsi" w:hAnsi="Roboto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7F62E9"/>
    <w:multiLevelType w:val="hybridMultilevel"/>
    <w:tmpl w:val="891ED72A"/>
    <w:lvl w:ilvl="0" w:tplc="6F06CFC2">
      <w:numFmt w:val="bullet"/>
      <w:lvlText w:val="-"/>
      <w:lvlJc w:val="left"/>
      <w:pPr>
        <w:ind w:left="1344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4" w15:restartNumberingAfterBreak="0">
    <w:nsid w:val="401A5BAF"/>
    <w:multiLevelType w:val="hybridMultilevel"/>
    <w:tmpl w:val="6192BAFE"/>
    <w:lvl w:ilvl="0" w:tplc="C0C84B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2A52FF"/>
    <w:multiLevelType w:val="hybridMultilevel"/>
    <w:tmpl w:val="8CD6896C"/>
    <w:lvl w:ilvl="0" w:tplc="0414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4CA766A7"/>
    <w:multiLevelType w:val="hybridMultilevel"/>
    <w:tmpl w:val="C526E1FE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F4D01F8"/>
    <w:multiLevelType w:val="hybridMultilevel"/>
    <w:tmpl w:val="5052E49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A33478"/>
    <w:multiLevelType w:val="hybridMultilevel"/>
    <w:tmpl w:val="278C85DA"/>
    <w:lvl w:ilvl="0" w:tplc="7BCCDCD0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45A4DE2"/>
    <w:multiLevelType w:val="hybridMultilevel"/>
    <w:tmpl w:val="D5F6F0E6"/>
    <w:lvl w:ilvl="0" w:tplc="7BCCDCD0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DA5CCD"/>
    <w:multiLevelType w:val="hybridMultilevel"/>
    <w:tmpl w:val="E656EE9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A012333"/>
    <w:multiLevelType w:val="hybridMultilevel"/>
    <w:tmpl w:val="A53EA96E"/>
    <w:lvl w:ilvl="0" w:tplc="E6F60A4A">
      <w:numFmt w:val="bullet"/>
      <w:lvlText w:val="•"/>
      <w:lvlJc w:val="left"/>
      <w:pPr>
        <w:ind w:left="1410" w:hanging="705"/>
      </w:pPr>
      <w:rPr>
        <w:rFonts w:ascii="Roboto" w:eastAsiaTheme="majorEastAsia" w:hAnsi="Roboto" w:cstheme="majorBidi" w:hint="default"/>
      </w:rPr>
    </w:lvl>
    <w:lvl w:ilvl="1" w:tplc="04140003">
      <w:start w:val="1"/>
      <w:numFmt w:val="bullet"/>
      <w:lvlText w:val="o"/>
      <w:lvlJc w:val="left"/>
      <w:pPr>
        <w:ind w:left="1161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1881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601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321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041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761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81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201" w:hanging="360"/>
      </w:pPr>
      <w:rPr>
        <w:rFonts w:ascii="Wingdings" w:hAnsi="Wingdings" w:hint="default"/>
      </w:rPr>
    </w:lvl>
  </w:abstractNum>
  <w:abstractNum w:abstractNumId="22" w15:restartNumberingAfterBreak="0">
    <w:nsid w:val="60DC3391"/>
    <w:multiLevelType w:val="hybridMultilevel"/>
    <w:tmpl w:val="962CBEF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442AC4"/>
    <w:multiLevelType w:val="hybridMultilevel"/>
    <w:tmpl w:val="A8E027C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5E054C"/>
    <w:multiLevelType w:val="hybridMultilevel"/>
    <w:tmpl w:val="C9E62C68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657D34AE"/>
    <w:multiLevelType w:val="hybridMultilevel"/>
    <w:tmpl w:val="8C28566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C73A4C"/>
    <w:multiLevelType w:val="hybridMultilevel"/>
    <w:tmpl w:val="80F01EF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AF0B7A"/>
    <w:multiLevelType w:val="hybridMultilevel"/>
    <w:tmpl w:val="7A849EF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1869EC"/>
    <w:multiLevelType w:val="hybridMultilevel"/>
    <w:tmpl w:val="8A7C48FC"/>
    <w:lvl w:ilvl="0" w:tplc="68CCE1B4">
      <w:start w:val="1"/>
      <w:numFmt w:val="bullet"/>
      <w:pStyle w:val="Listeavsnitt"/>
      <w:lvlText w:val=""/>
      <w:lvlJc w:val="left"/>
      <w:pPr>
        <w:ind w:left="644" w:hanging="360"/>
      </w:pPr>
      <w:rPr>
        <w:rFonts w:ascii="Symbol" w:hAnsi="Symbol" w:hint="default"/>
        <w:color w:val="3E9B55" w:themeColor="accent1"/>
        <w:sz w:val="30"/>
        <w:szCs w:val="3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BB0951"/>
    <w:multiLevelType w:val="hybridMultilevel"/>
    <w:tmpl w:val="D35E6BA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59C2503"/>
    <w:multiLevelType w:val="hybridMultilevel"/>
    <w:tmpl w:val="C8D2C60C"/>
    <w:lvl w:ilvl="0" w:tplc="6F06CFC2">
      <w:numFmt w:val="bullet"/>
      <w:lvlText w:val="-"/>
      <w:lvlJc w:val="left"/>
      <w:pPr>
        <w:ind w:left="720" w:hanging="360"/>
      </w:pPr>
      <w:rPr>
        <w:rFonts w:ascii="Roboto" w:eastAsiaTheme="minorHAnsi" w:hAnsi="Roboto" w:cs="Roboto" w:hint="default"/>
        <w:i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B6102B"/>
    <w:multiLevelType w:val="hybridMultilevel"/>
    <w:tmpl w:val="E758D7E4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88310D3"/>
    <w:multiLevelType w:val="hybridMultilevel"/>
    <w:tmpl w:val="4B1283C8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886722B"/>
    <w:multiLevelType w:val="hybridMultilevel"/>
    <w:tmpl w:val="04A6B9E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186986"/>
    <w:multiLevelType w:val="hybridMultilevel"/>
    <w:tmpl w:val="11DA43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D222F9"/>
    <w:multiLevelType w:val="hybridMultilevel"/>
    <w:tmpl w:val="B7B41258"/>
    <w:lvl w:ilvl="0" w:tplc="7BCCDCD0">
      <w:numFmt w:val="bullet"/>
      <w:lvlText w:val=""/>
      <w:lvlJc w:val="left"/>
      <w:pPr>
        <w:ind w:left="720" w:hanging="360"/>
      </w:pPr>
      <w:rPr>
        <w:rFonts w:ascii="Symbol" w:eastAsiaTheme="minorHAnsi" w:hAnsi="Symbol" w:cs="Roboto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973AE8"/>
    <w:multiLevelType w:val="hybridMultilevel"/>
    <w:tmpl w:val="36FEFFB0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7EC812E3"/>
    <w:multiLevelType w:val="hybridMultilevel"/>
    <w:tmpl w:val="90C69064"/>
    <w:lvl w:ilvl="0" w:tplc="6F06CFC2">
      <w:numFmt w:val="bullet"/>
      <w:lvlText w:val="-"/>
      <w:lvlJc w:val="left"/>
      <w:pPr>
        <w:ind w:left="1440" w:hanging="360"/>
      </w:pPr>
      <w:rPr>
        <w:rFonts w:ascii="Roboto" w:eastAsiaTheme="minorHAnsi" w:hAnsi="Roboto" w:cs="Roboto" w:hint="default"/>
        <w:i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055546737">
    <w:abstractNumId w:val="28"/>
  </w:num>
  <w:num w:numId="2" w16cid:durableId="1681160914">
    <w:abstractNumId w:val="26"/>
  </w:num>
  <w:num w:numId="3" w16cid:durableId="975792264">
    <w:abstractNumId w:val="14"/>
  </w:num>
  <w:num w:numId="4" w16cid:durableId="1971277059">
    <w:abstractNumId w:val="1"/>
  </w:num>
  <w:num w:numId="5" w16cid:durableId="1960916827">
    <w:abstractNumId w:val="33"/>
  </w:num>
  <w:num w:numId="6" w16cid:durableId="1089887213">
    <w:abstractNumId w:val="15"/>
  </w:num>
  <w:num w:numId="7" w16cid:durableId="1190873794">
    <w:abstractNumId w:val="0"/>
  </w:num>
  <w:num w:numId="8" w16cid:durableId="627786163">
    <w:abstractNumId w:val="9"/>
  </w:num>
  <w:num w:numId="9" w16cid:durableId="1709842612">
    <w:abstractNumId w:val="17"/>
  </w:num>
  <w:num w:numId="10" w16cid:durableId="474370896">
    <w:abstractNumId w:val="30"/>
  </w:num>
  <w:num w:numId="11" w16cid:durableId="476189976">
    <w:abstractNumId w:val="31"/>
  </w:num>
  <w:num w:numId="12" w16cid:durableId="422068007">
    <w:abstractNumId w:val="37"/>
  </w:num>
  <w:num w:numId="13" w16cid:durableId="1405176930">
    <w:abstractNumId w:val="36"/>
  </w:num>
  <w:num w:numId="14" w16cid:durableId="986058923">
    <w:abstractNumId w:val="4"/>
  </w:num>
  <w:num w:numId="15" w16cid:durableId="153037494">
    <w:abstractNumId w:val="16"/>
  </w:num>
  <w:num w:numId="16" w16cid:durableId="1612584687">
    <w:abstractNumId w:val="32"/>
  </w:num>
  <w:num w:numId="17" w16cid:durableId="572007468">
    <w:abstractNumId w:val="24"/>
  </w:num>
  <w:num w:numId="18" w16cid:durableId="2144274763">
    <w:abstractNumId w:val="13"/>
  </w:num>
  <w:num w:numId="19" w16cid:durableId="32578607">
    <w:abstractNumId w:val="23"/>
  </w:num>
  <w:num w:numId="20" w16cid:durableId="2108889433">
    <w:abstractNumId w:val="12"/>
  </w:num>
  <w:num w:numId="21" w16cid:durableId="1790391227">
    <w:abstractNumId w:val="6"/>
  </w:num>
  <w:num w:numId="22" w16cid:durableId="2071689664">
    <w:abstractNumId w:val="35"/>
  </w:num>
  <w:num w:numId="23" w16cid:durableId="268438653">
    <w:abstractNumId w:val="18"/>
  </w:num>
  <w:num w:numId="24" w16cid:durableId="1502816887">
    <w:abstractNumId w:val="19"/>
  </w:num>
  <w:num w:numId="25" w16cid:durableId="1829714224">
    <w:abstractNumId w:val="8"/>
  </w:num>
  <w:num w:numId="26" w16cid:durableId="738942396">
    <w:abstractNumId w:val="10"/>
  </w:num>
  <w:num w:numId="27" w16cid:durableId="1687898585">
    <w:abstractNumId w:val="20"/>
  </w:num>
  <w:num w:numId="28" w16cid:durableId="562789461">
    <w:abstractNumId w:val="3"/>
  </w:num>
  <w:num w:numId="29" w16cid:durableId="1963882967">
    <w:abstractNumId w:val="2"/>
  </w:num>
  <w:num w:numId="30" w16cid:durableId="708384611">
    <w:abstractNumId w:val="28"/>
  </w:num>
  <w:num w:numId="31" w16cid:durableId="1761901545">
    <w:abstractNumId w:val="22"/>
  </w:num>
  <w:num w:numId="32" w16cid:durableId="613949784">
    <w:abstractNumId w:val="27"/>
  </w:num>
  <w:num w:numId="33" w16cid:durableId="1493638682">
    <w:abstractNumId w:val="34"/>
  </w:num>
  <w:num w:numId="34" w16cid:durableId="1145465280">
    <w:abstractNumId w:val="11"/>
  </w:num>
  <w:num w:numId="35" w16cid:durableId="1434738661">
    <w:abstractNumId w:val="5"/>
  </w:num>
  <w:num w:numId="36" w16cid:durableId="464280023">
    <w:abstractNumId w:val="25"/>
  </w:num>
  <w:num w:numId="37" w16cid:durableId="981931997">
    <w:abstractNumId w:val="7"/>
  </w:num>
  <w:num w:numId="38" w16cid:durableId="385372104">
    <w:abstractNumId w:val="29"/>
  </w:num>
  <w:num w:numId="39" w16cid:durableId="1013188497">
    <w:abstractNumId w:val="2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FFD"/>
    <w:rsid w:val="0000000D"/>
    <w:rsid w:val="0000015E"/>
    <w:rsid w:val="0000090C"/>
    <w:rsid w:val="00001B32"/>
    <w:rsid w:val="00001E73"/>
    <w:rsid w:val="000030DB"/>
    <w:rsid w:val="000044CC"/>
    <w:rsid w:val="00004837"/>
    <w:rsid w:val="00004BC9"/>
    <w:rsid w:val="00004D4D"/>
    <w:rsid w:val="00005810"/>
    <w:rsid w:val="00006D06"/>
    <w:rsid w:val="00006D21"/>
    <w:rsid w:val="00006FC0"/>
    <w:rsid w:val="000076A7"/>
    <w:rsid w:val="00007B3A"/>
    <w:rsid w:val="0001024A"/>
    <w:rsid w:val="0001033D"/>
    <w:rsid w:val="0001075C"/>
    <w:rsid w:val="000110FD"/>
    <w:rsid w:val="0001185B"/>
    <w:rsid w:val="00011DB6"/>
    <w:rsid w:val="000121B3"/>
    <w:rsid w:val="00012239"/>
    <w:rsid w:val="00012BBD"/>
    <w:rsid w:val="00012F2F"/>
    <w:rsid w:val="0001416D"/>
    <w:rsid w:val="00014DBB"/>
    <w:rsid w:val="00014FF2"/>
    <w:rsid w:val="000152C3"/>
    <w:rsid w:val="00015DE4"/>
    <w:rsid w:val="000165FF"/>
    <w:rsid w:val="00016686"/>
    <w:rsid w:val="00017630"/>
    <w:rsid w:val="00017C5C"/>
    <w:rsid w:val="00017EEB"/>
    <w:rsid w:val="0002009F"/>
    <w:rsid w:val="00020958"/>
    <w:rsid w:val="000210AC"/>
    <w:rsid w:val="00021AA9"/>
    <w:rsid w:val="00021C90"/>
    <w:rsid w:val="00022B03"/>
    <w:rsid w:val="0002334A"/>
    <w:rsid w:val="0002340E"/>
    <w:rsid w:val="00023C98"/>
    <w:rsid w:val="00024D14"/>
    <w:rsid w:val="000259C0"/>
    <w:rsid w:val="00025C95"/>
    <w:rsid w:val="00026414"/>
    <w:rsid w:val="000304FA"/>
    <w:rsid w:val="00030830"/>
    <w:rsid w:val="00030BA6"/>
    <w:rsid w:val="00031211"/>
    <w:rsid w:val="00031338"/>
    <w:rsid w:val="00032950"/>
    <w:rsid w:val="00033141"/>
    <w:rsid w:val="00034AB1"/>
    <w:rsid w:val="00034AE3"/>
    <w:rsid w:val="00034C90"/>
    <w:rsid w:val="00035881"/>
    <w:rsid w:val="00035C6C"/>
    <w:rsid w:val="00035DF3"/>
    <w:rsid w:val="00036C9C"/>
    <w:rsid w:val="000370D4"/>
    <w:rsid w:val="000370E3"/>
    <w:rsid w:val="00037711"/>
    <w:rsid w:val="00040B89"/>
    <w:rsid w:val="00040D62"/>
    <w:rsid w:val="00040DB1"/>
    <w:rsid w:val="0004150C"/>
    <w:rsid w:val="0004163C"/>
    <w:rsid w:val="000419EE"/>
    <w:rsid w:val="00041EDD"/>
    <w:rsid w:val="00042039"/>
    <w:rsid w:val="00042AD6"/>
    <w:rsid w:val="00042ED8"/>
    <w:rsid w:val="00043055"/>
    <w:rsid w:val="00043192"/>
    <w:rsid w:val="00043C87"/>
    <w:rsid w:val="00043DBB"/>
    <w:rsid w:val="000478A2"/>
    <w:rsid w:val="0005052D"/>
    <w:rsid w:val="00050F84"/>
    <w:rsid w:val="000516EC"/>
    <w:rsid w:val="000517C4"/>
    <w:rsid w:val="00051A8D"/>
    <w:rsid w:val="0005208D"/>
    <w:rsid w:val="00052657"/>
    <w:rsid w:val="00052E02"/>
    <w:rsid w:val="00053252"/>
    <w:rsid w:val="000534AE"/>
    <w:rsid w:val="0005357A"/>
    <w:rsid w:val="000537CD"/>
    <w:rsid w:val="00053E1E"/>
    <w:rsid w:val="00053E5B"/>
    <w:rsid w:val="00053F94"/>
    <w:rsid w:val="00054088"/>
    <w:rsid w:val="00054748"/>
    <w:rsid w:val="00055404"/>
    <w:rsid w:val="00055E36"/>
    <w:rsid w:val="0005647D"/>
    <w:rsid w:val="00056BD1"/>
    <w:rsid w:val="00057488"/>
    <w:rsid w:val="00057BE9"/>
    <w:rsid w:val="0006015E"/>
    <w:rsid w:val="000605B9"/>
    <w:rsid w:val="00060DE9"/>
    <w:rsid w:val="00061094"/>
    <w:rsid w:val="00061935"/>
    <w:rsid w:val="00061A54"/>
    <w:rsid w:val="00061D09"/>
    <w:rsid w:val="00061DF2"/>
    <w:rsid w:val="000630C0"/>
    <w:rsid w:val="000636A9"/>
    <w:rsid w:val="0006391F"/>
    <w:rsid w:val="000647FE"/>
    <w:rsid w:val="00065604"/>
    <w:rsid w:val="0006629A"/>
    <w:rsid w:val="00066C42"/>
    <w:rsid w:val="00067AE6"/>
    <w:rsid w:val="0007002C"/>
    <w:rsid w:val="00070777"/>
    <w:rsid w:val="00070B37"/>
    <w:rsid w:val="00070D20"/>
    <w:rsid w:val="00070F6B"/>
    <w:rsid w:val="0007178C"/>
    <w:rsid w:val="00072B30"/>
    <w:rsid w:val="00072DE6"/>
    <w:rsid w:val="00073384"/>
    <w:rsid w:val="0007363E"/>
    <w:rsid w:val="00073699"/>
    <w:rsid w:val="00073F40"/>
    <w:rsid w:val="00074730"/>
    <w:rsid w:val="00074C44"/>
    <w:rsid w:val="00074C6A"/>
    <w:rsid w:val="00074F8B"/>
    <w:rsid w:val="00075CC1"/>
    <w:rsid w:val="00076132"/>
    <w:rsid w:val="00076BE5"/>
    <w:rsid w:val="00076BF9"/>
    <w:rsid w:val="000801D7"/>
    <w:rsid w:val="00080F48"/>
    <w:rsid w:val="00080FCD"/>
    <w:rsid w:val="00083573"/>
    <w:rsid w:val="000838B1"/>
    <w:rsid w:val="00083DC0"/>
    <w:rsid w:val="00084CDC"/>
    <w:rsid w:val="00084E1D"/>
    <w:rsid w:val="000852B7"/>
    <w:rsid w:val="00085E6B"/>
    <w:rsid w:val="000860FD"/>
    <w:rsid w:val="00086AB3"/>
    <w:rsid w:val="00090BF3"/>
    <w:rsid w:val="000913C0"/>
    <w:rsid w:val="00092EC4"/>
    <w:rsid w:val="00093782"/>
    <w:rsid w:val="00093BF1"/>
    <w:rsid w:val="00093D82"/>
    <w:rsid w:val="00094112"/>
    <w:rsid w:val="00094208"/>
    <w:rsid w:val="000950F0"/>
    <w:rsid w:val="00095129"/>
    <w:rsid w:val="000952C1"/>
    <w:rsid w:val="00096AF4"/>
    <w:rsid w:val="00096FE8"/>
    <w:rsid w:val="00097116"/>
    <w:rsid w:val="000973AF"/>
    <w:rsid w:val="00097642"/>
    <w:rsid w:val="00097D04"/>
    <w:rsid w:val="000A166E"/>
    <w:rsid w:val="000A267A"/>
    <w:rsid w:val="000A2BB3"/>
    <w:rsid w:val="000A2D26"/>
    <w:rsid w:val="000A36FD"/>
    <w:rsid w:val="000A3D9E"/>
    <w:rsid w:val="000A4B05"/>
    <w:rsid w:val="000A4DE4"/>
    <w:rsid w:val="000A4EEA"/>
    <w:rsid w:val="000A5495"/>
    <w:rsid w:val="000A57C5"/>
    <w:rsid w:val="000A5A04"/>
    <w:rsid w:val="000A5C56"/>
    <w:rsid w:val="000A72AA"/>
    <w:rsid w:val="000A75D5"/>
    <w:rsid w:val="000B034B"/>
    <w:rsid w:val="000B0DB9"/>
    <w:rsid w:val="000B0E3C"/>
    <w:rsid w:val="000B2017"/>
    <w:rsid w:val="000B22E1"/>
    <w:rsid w:val="000B259C"/>
    <w:rsid w:val="000B2C95"/>
    <w:rsid w:val="000B2CA6"/>
    <w:rsid w:val="000B32D9"/>
    <w:rsid w:val="000B3620"/>
    <w:rsid w:val="000B3F3E"/>
    <w:rsid w:val="000B4A7B"/>
    <w:rsid w:val="000B54D7"/>
    <w:rsid w:val="000B574A"/>
    <w:rsid w:val="000B6D7E"/>
    <w:rsid w:val="000B6EDD"/>
    <w:rsid w:val="000B732C"/>
    <w:rsid w:val="000B7AF8"/>
    <w:rsid w:val="000C00C2"/>
    <w:rsid w:val="000C07BC"/>
    <w:rsid w:val="000C0808"/>
    <w:rsid w:val="000C104C"/>
    <w:rsid w:val="000C2084"/>
    <w:rsid w:val="000C20C2"/>
    <w:rsid w:val="000C2898"/>
    <w:rsid w:val="000C2B59"/>
    <w:rsid w:val="000C32A9"/>
    <w:rsid w:val="000C350E"/>
    <w:rsid w:val="000C3BA4"/>
    <w:rsid w:val="000C46C5"/>
    <w:rsid w:val="000C4C78"/>
    <w:rsid w:val="000C4F48"/>
    <w:rsid w:val="000C5042"/>
    <w:rsid w:val="000C5895"/>
    <w:rsid w:val="000C6E28"/>
    <w:rsid w:val="000C7B03"/>
    <w:rsid w:val="000C7CC1"/>
    <w:rsid w:val="000C7D76"/>
    <w:rsid w:val="000D0172"/>
    <w:rsid w:val="000D04A2"/>
    <w:rsid w:val="000D0BB5"/>
    <w:rsid w:val="000D0ED1"/>
    <w:rsid w:val="000D0F14"/>
    <w:rsid w:val="000D104A"/>
    <w:rsid w:val="000D1066"/>
    <w:rsid w:val="000D148E"/>
    <w:rsid w:val="000D1C3F"/>
    <w:rsid w:val="000D382D"/>
    <w:rsid w:val="000D39B9"/>
    <w:rsid w:val="000D592B"/>
    <w:rsid w:val="000D61A0"/>
    <w:rsid w:val="000D64FC"/>
    <w:rsid w:val="000D65D6"/>
    <w:rsid w:val="000D7028"/>
    <w:rsid w:val="000D710D"/>
    <w:rsid w:val="000D79BF"/>
    <w:rsid w:val="000E049A"/>
    <w:rsid w:val="000E20F1"/>
    <w:rsid w:val="000E2B51"/>
    <w:rsid w:val="000E2E9D"/>
    <w:rsid w:val="000E2FBF"/>
    <w:rsid w:val="000E30B0"/>
    <w:rsid w:val="000E3EC6"/>
    <w:rsid w:val="000E49D9"/>
    <w:rsid w:val="000E4B2E"/>
    <w:rsid w:val="000E4B5B"/>
    <w:rsid w:val="000E4F80"/>
    <w:rsid w:val="000E5159"/>
    <w:rsid w:val="000E719A"/>
    <w:rsid w:val="000E7B85"/>
    <w:rsid w:val="000F0017"/>
    <w:rsid w:val="000F077D"/>
    <w:rsid w:val="000F0B08"/>
    <w:rsid w:val="000F1189"/>
    <w:rsid w:val="000F12F5"/>
    <w:rsid w:val="000F1AF8"/>
    <w:rsid w:val="000F2567"/>
    <w:rsid w:val="000F277E"/>
    <w:rsid w:val="000F2CAB"/>
    <w:rsid w:val="000F3332"/>
    <w:rsid w:val="000F3B2B"/>
    <w:rsid w:val="000F3D30"/>
    <w:rsid w:val="000F3F87"/>
    <w:rsid w:val="000F400F"/>
    <w:rsid w:val="000F40D9"/>
    <w:rsid w:val="000F7579"/>
    <w:rsid w:val="000F7716"/>
    <w:rsid w:val="0010038E"/>
    <w:rsid w:val="00100A9B"/>
    <w:rsid w:val="00100B80"/>
    <w:rsid w:val="00100DF1"/>
    <w:rsid w:val="0010136E"/>
    <w:rsid w:val="0010141F"/>
    <w:rsid w:val="00101539"/>
    <w:rsid w:val="0010192A"/>
    <w:rsid w:val="00101946"/>
    <w:rsid w:val="00101A4B"/>
    <w:rsid w:val="00103217"/>
    <w:rsid w:val="001050C9"/>
    <w:rsid w:val="00105C27"/>
    <w:rsid w:val="00106E1B"/>
    <w:rsid w:val="001070EE"/>
    <w:rsid w:val="00107CD2"/>
    <w:rsid w:val="00110641"/>
    <w:rsid w:val="00110BCD"/>
    <w:rsid w:val="00111108"/>
    <w:rsid w:val="0011115A"/>
    <w:rsid w:val="001121AA"/>
    <w:rsid w:val="00112C92"/>
    <w:rsid w:val="00113464"/>
    <w:rsid w:val="00113A1E"/>
    <w:rsid w:val="00113B91"/>
    <w:rsid w:val="00113FA5"/>
    <w:rsid w:val="00114304"/>
    <w:rsid w:val="00114793"/>
    <w:rsid w:val="00114E50"/>
    <w:rsid w:val="00115018"/>
    <w:rsid w:val="00115712"/>
    <w:rsid w:val="00117901"/>
    <w:rsid w:val="00120152"/>
    <w:rsid w:val="001206B3"/>
    <w:rsid w:val="0012187F"/>
    <w:rsid w:val="00121D24"/>
    <w:rsid w:val="001220AE"/>
    <w:rsid w:val="00122393"/>
    <w:rsid w:val="0012247D"/>
    <w:rsid w:val="0012360B"/>
    <w:rsid w:val="00123B91"/>
    <w:rsid w:val="00124634"/>
    <w:rsid w:val="00124989"/>
    <w:rsid w:val="00126013"/>
    <w:rsid w:val="0012716B"/>
    <w:rsid w:val="00127B7B"/>
    <w:rsid w:val="00127F5D"/>
    <w:rsid w:val="00130524"/>
    <w:rsid w:val="00130DE2"/>
    <w:rsid w:val="001315E0"/>
    <w:rsid w:val="001317F8"/>
    <w:rsid w:val="00131BF4"/>
    <w:rsid w:val="00131D09"/>
    <w:rsid w:val="001324A5"/>
    <w:rsid w:val="00132576"/>
    <w:rsid w:val="00133503"/>
    <w:rsid w:val="00134883"/>
    <w:rsid w:val="00134FAC"/>
    <w:rsid w:val="00135006"/>
    <w:rsid w:val="001351E7"/>
    <w:rsid w:val="00135208"/>
    <w:rsid w:val="001354D2"/>
    <w:rsid w:val="001358CF"/>
    <w:rsid w:val="00135B21"/>
    <w:rsid w:val="00135D32"/>
    <w:rsid w:val="00135D92"/>
    <w:rsid w:val="001369BA"/>
    <w:rsid w:val="00136CE5"/>
    <w:rsid w:val="0013754C"/>
    <w:rsid w:val="00137F8C"/>
    <w:rsid w:val="00140B43"/>
    <w:rsid w:val="00141ED9"/>
    <w:rsid w:val="00142A63"/>
    <w:rsid w:val="00142EE5"/>
    <w:rsid w:val="00143ACD"/>
    <w:rsid w:val="00143EDD"/>
    <w:rsid w:val="00144041"/>
    <w:rsid w:val="0014411B"/>
    <w:rsid w:val="001447B4"/>
    <w:rsid w:val="001471BA"/>
    <w:rsid w:val="001476D7"/>
    <w:rsid w:val="00150283"/>
    <w:rsid w:val="00150CB9"/>
    <w:rsid w:val="001519FD"/>
    <w:rsid w:val="001527B7"/>
    <w:rsid w:val="001527ED"/>
    <w:rsid w:val="001529AE"/>
    <w:rsid w:val="00153A68"/>
    <w:rsid w:val="0015451A"/>
    <w:rsid w:val="001568B8"/>
    <w:rsid w:val="0016065D"/>
    <w:rsid w:val="00160AA8"/>
    <w:rsid w:val="00160F99"/>
    <w:rsid w:val="00161073"/>
    <w:rsid w:val="001622B3"/>
    <w:rsid w:val="00162BB4"/>
    <w:rsid w:val="001633AC"/>
    <w:rsid w:val="00163A35"/>
    <w:rsid w:val="0016527C"/>
    <w:rsid w:val="0016579B"/>
    <w:rsid w:val="00165A11"/>
    <w:rsid w:val="00167ABF"/>
    <w:rsid w:val="0017022B"/>
    <w:rsid w:val="00170637"/>
    <w:rsid w:val="001709FB"/>
    <w:rsid w:val="00170DAE"/>
    <w:rsid w:val="00170F14"/>
    <w:rsid w:val="0017130B"/>
    <w:rsid w:val="00172B9E"/>
    <w:rsid w:val="00174BB9"/>
    <w:rsid w:val="001750D5"/>
    <w:rsid w:val="00175380"/>
    <w:rsid w:val="0017542F"/>
    <w:rsid w:val="001757E9"/>
    <w:rsid w:val="00176E0E"/>
    <w:rsid w:val="0018020D"/>
    <w:rsid w:val="00180F4A"/>
    <w:rsid w:val="0018309E"/>
    <w:rsid w:val="00183130"/>
    <w:rsid w:val="001849F2"/>
    <w:rsid w:val="0018553A"/>
    <w:rsid w:val="00186464"/>
    <w:rsid w:val="00186D2A"/>
    <w:rsid w:val="001902AA"/>
    <w:rsid w:val="00190896"/>
    <w:rsid w:val="00190A35"/>
    <w:rsid w:val="00190BB6"/>
    <w:rsid w:val="00190DA3"/>
    <w:rsid w:val="001911A6"/>
    <w:rsid w:val="001924CC"/>
    <w:rsid w:val="00192C84"/>
    <w:rsid w:val="00193130"/>
    <w:rsid w:val="00194A0C"/>
    <w:rsid w:val="00196B94"/>
    <w:rsid w:val="0019735D"/>
    <w:rsid w:val="00197B58"/>
    <w:rsid w:val="001A0809"/>
    <w:rsid w:val="001A0928"/>
    <w:rsid w:val="001A1FDB"/>
    <w:rsid w:val="001A25EF"/>
    <w:rsid w:val="001A30A5"/>
    <w:rsid w:val="001A3956"/>
    <w:rsid w:val="001A3B87"/>
    <w:rsid w:val="001A3C05"/>
    <w:rsid w:val="001A40CB"/>
    <w:rsid w:val="001A48A6"/>
    <w:rsid w:val="001A4C6C"/>
    <w:rsid w:val="001A5CF5"/>
    <w:rsid w:val="001A6629"/>
    <w:rsid w:val="001A77D3"/>
    <w:rsid w:val="001A7B0A"/>
    <w:rsid w:val="001B0ADB"/>
    <w:rsid w:val="001B158C"/>
    <w:rsid w:val="001B188A"/>
    <w:rsid w:val="001B2842"/>
    <w:rsid w:val="001B29E1"/>
    <w:rsid w:val="001B2E8A"/>
    <w:rsid w:val="001B371C"/>
    <w:rsid w:val="001B379B"/>
    <w:rsid w:val="001B3965"/>
    <w:rsid w:val="001B3A5B"/>
    <w:rsid w:val="001B3C87"/>
    <w:rsid w:val="001B423B"/>
    <w:rsid w:val="001B4457"/>
    <w:rsid w:val="001B47F4"/>
    <w:rsid w:val="001B5312"/>
    <w:rsid w:val="001B5343"/>
    <w:rsid w:val="001B5EA2"/>
    <w:rsid w:val="001B6344"/>
    <w:rsid w:val="001B791D"/>
    <w:rsid w:val="001C045C"/>
    <w:rsid w:val="001C0D59"/>
    <w:rsid w:val="001C0D69"/>
    <w:rsid w:val="001C0D6F"/>
    <w:rsid w:val="001C1212"/>
    <w:rsid w:val="001C16C3"/>
    <w:rsid w:val="001C1E1E"/>
    <w:rsid w:val="001C1F03"/>
    <w:rsid w:val="001C2212"/>
    <w:rsid w:val="001C236F"/>
    <w:rsid w:val="001C24DE"/>
    <w:rsid w:val="001C2589"/>
    <w:rsid w:val="001C6DFB"/>
    <w:rsid w:val="001C714B"/>
    <w:rsid w:val="001C7AED"/>
    <w:rsid w:val="001C7D46"/>
    <w:rsid w:val="001C7D88"/>
    <w:rsid w:val="001C7EBC"/>
    <w:rsid w:val="001D1747"/>
    <w:rsid w:val="001D17C7"/>
    <w:rsid w:val="001D2883"/>
    <w:rsid w:val="001D2FCA"/>
    <w:rsid w:val="001D3EE2"/>
    <w:rsid w:val="001D45C2"/>
    <w:rsid w:val="001D47C3"/>
    <w:rsid w:val="001D4A4D"/>
    <w:rsid w:val="001D4E8B"/>
    <w:rsid w:val="001D5677"/>
    <w:rsid w:val="001D5EB6"/>
    <w:rsid w:val="001D6177"/>
    <w:rsid w:val="001D64C5"/>
    <w:rsid w:val="001D669A"/>
    <w:rsid w:val="001D6DFE"/>
    <w:rsid w:val="001D6F98"/>
    <w:rsid w:val="001D732C"/>
    <w:rsid w:val="001E130A"/>
    <w:rsid w:val="001E1855"/>
    <w:rsid w:val="001E20C9"/>
    <w:rsid w:val="001E32A6"/>
    <w:rsid w:val="001E361D"/>
    <w:rsid w:val="001E3715"/>
    <w:rsid w:val="001E3B99"/>
    <w:rsid w:val="001E3C23"/>
    <w:rsid w:val="001E4413"/>
    <w:rsid w:val="001E4726"/>
    <w:rsid w:val="001E501A"/>
    <w:rsid w:val="001E5123"/>
    <w:rsid w:val="001E5182"/>
    <w:rsid w:val="001E5F93"/>
    <w:rsid w:val="001E6259"/>
    <w:rsid w:val="001E6281"/>
    <w:rsid w:val="001E657A"/>
    <w:rsid w:val="001E6602"/>
    <w:rsid w:val="001E6D56"/>
    <w:rsid w:val="001E6E89"/>
    <w:rsid w:val="001E73A5"/>
    <w:rsid w:val="001F14E5"/>
    <w:rsid w:val="001F1842"/>
    <w:rsid w:val="001F19A0"/>
    <w:rsid w:val="001F2327"/>
    <w:rsid w:val="001F240E"/>
    <w:rsid w:val="001F2A50"/>
    <w:rsid w:val="001F2E42"/>
    <w:rsid w:val="001F34AE"/>
    <w:rsid w:val="001F34D0"/>
    <w:rsid w:val="001F3F3E"/>
    <w:rsid w:val="001F4D1D"/>
    <w:rsid w:val="001F5205"/>
    <w:rsid w:val="001F528B"/>
    <w:rsid w:val="001F76EF"/>
    <w:rsid w:val="00201990"/>
    <w:rsid w:val="00201B8D"/>
    <w:rsid w:val="0020491F"/>
    <w:rsid w:val="002049C5"/>
    <w:rsid w:val="0020551B"/>
    <w:rsid w:val="0020553E"/>
    <w:rsid w:val="00206872"/>
    <w:rsid w:val="002068AA"/>
    <w:rsid w:val="00206CA7"/>
    <w:rsid w:val="002078F0"/>
    <w:rsid w:val="00207CA3"/>
    <w:rsid w:val="002109F2"/>
    <w:rsid w:val="00210C8B"/>
    <w:rsid w:val="002113B6"/>
    <w:rsid w:val="00211D6C"/>
    <w:rsid w:val="00212E8A"/>
    <w:rsid w:val="00213A28"/>
    <w:rsid w:val="0021504E"/>
    <w:rsid w:val="00215447"/>
    <w:rsid w:val="00215EB9"/>
    <w:rsid w:val="0021646D"/>
    <w:rsid w:val="00216760"/>
    <w:rsid w:val="00216B0D"/>
    <w:rsid w:val="00220031"/>
    <w:rsid w:val="002207A2"/>
    <w:rsid w:val="00220898"/>
    <w:rsid w:val="00221965"/>
    <w:rsid w:val="00221F2F"/>
    <w:rsid w:val="002222F5"/>
    <w:rsid w:val="002226B0"/>
    <w:rsid w:val="0022286B"/>
    <w:rsid w:val="00223FEB"/>
    <w:rsid w:val="00224549"/>
    <w:rsid w:val="0022481D"/>
    <w:rsid w:val="00225593"/>
    <w:rsid w:val="00227270"/>
    <w:rsid w:val="00227C0B"/>
    <w:rsid w:val="00227D49"/>
    <w:rsid w:val="0023019D"/>
    <w:rsid w:val="002302D9"/>
    <w:rsid w:val="00230514"/>
    <w:rsid w:val="00230C23"/>
    <w:rsid w:val="00230DEC"/>
    <w:rsid w:val="002317BA"/>
    <w:rsid w:val="002318B9"/>
    <w:rsid w:val="002323EF"/>
    <w:rsid w:val="0023259F"/>
    <w:rsid w:val="00232E3E"/>
    <w:rsid w:val="00232F74"/>
    <w:rsid w:val="00233895"/>
    <w:rsid w:val="00233E97"/>
    <w:rsid w:val="00234297"/>
    <w:rsid w:val="00234A29"/>
    <w:rsid w:val="00235091"/>
    <w:rsid w:val="0023580B"/>
    <w:rsid w:val="002358C1"/>
    <w:rsid w:val="00235C2D"/>
    <w:rsid w:val="00235CE7"/>
    <w:rsid w:val="00235F32"/>
    <w:rsid w:val="00236102"/>
    <w:rsid w:val="002362D4"/>
    <w:rsid w:val="0023728B"/>
    <w:rsid w:val="002372FB"/>
    <w:rsid w:val="002373BC"/>
    <w:rsid w:val="002379E8"/>
    <w:rsid w:val="00240B67"/>
    <w:rsid w:val="00241427"/>
    <w:rsid w:val="00242123"/>
    <w:rsid w:val="002425AC"/>
    <w:rsid w:val="002425EF"/>
    <w:rsid w:val="00243A0A"/>
    <w:rsid w:val="00243B98"/>
    <w:rsid w:val="0024434D"/>
    <w:rsid w:val="002454E1"/>
    <w:rsid w:val="00245C57"/>
    <w:rsid w:val="002464F1"/>
    <w:rsid w:val="0024679B"/>
    <w:rsid w:val="00247289"/>
    <w:rsid w:val="00250839"/>
    <w:rsid w:val="00250B67"/>
    <w:rsid w:val="002511B9"/>
    <w:rsid w:val="002512F5"/>
    <w:rsid w:val="0025148C"/>
    <w:rsid w:val="002517E3"/>
    <w:rsid w:val="00251839"/>
    <w:rsid w:val="00251E14"/>
    <w:rsid w:val="00251EBA"/>
    <w:rsid w:val="00252611"/>
    <w:rsid w:val="002527ED"/>
    <w:rsid w:val="00253F93"/>
    <w:rsid w:val="0025469C"/>
    <w:rsid w:val="00254E0D"/>
    <w:rsid w:val="00255EC8"/>
    <w:rsid w:val="002564E5"/>
    <w:rsid w:val="00256C30"/>
    <w:rsid w:val="00257A0F"/>
    <w:rsid w:val="00257C61"/>
    <w:rsid w:val="00257E2F"/>
    <w:rsid w:val="0026031D"/>
    <w:rsid w:val="00261844"/>
    <w:rsid w:val="00261B48"/>
    <w:rsid w:val="00261C75"/>
    <w:rsid w:val="00261C80"/>
    <w:rsid w:val="00262D22"/>
    <w:rsid w:val="002631BD"/>
    <w:rsid w:val="00264772"/>
    <w:rsid w:val="0026642D"/>
    <w:rsid w:val="0026655C"/>
    <w:rsid w:val="002666A0"/>
    <w:rsid w:val="002666C5"/>
    <w:rsid w:val="00266B95"/>
    <w:rsid w:val="00266BEB"/>
    <w:rsid w:val="00267658"/>
    <w:rsid w:val="002678AB"/>
    <w:rsid w:val="002708C8"/>
    <w:rsid w:val="00270DDA"/>
    <w:rsid w:val="00270F84"/>
    <w:rsid w:val="002711AF"/>
    <w:rsid w:val="00271E55"/>
    <w:rsid w:val="002743F4"/>
    <w:rsid w:val="00274814"/>
    <w:rsid w:val="00275E51"/>
    <w:rsid w:val="00275E6A"/>
    <w:rsid w:val="0027613F"/>
    <w:rsid w:val="00276ACF"/>
    <w:rsid w:val="00276D99"/>
    <w:rsid w:val="00276DC8"/>
    <w:rsid w:val="002800CA"/>
    <w:rsid w:val="00281014"/>
    <w:rsid w:val="00281E1F"/>
    <w:rsid w:val="00282C5B"/>
    <w:rsid w:val="00283091"/>
    <w:rsid w:val="0028320E"/>
    <w:rsid w:val="00283A6A"/>
    <w:rsid w:val="00284E36"/>
    <w:rsid w:val="002852B6"/>
    <w:rsid w:val="00286226"/>
    <w:rsid w:val="00287318"/>
    <w:rsid w:val="00287EE8"/>
    <w:rsid w:val="00290553"/>
    <w:rsid w:val="00290F5A"/>
    <w:rsid w:val="00291F9E"/>
    <w:rsid w:val="0029215C"/>
    <w:rsid w:val="00292229"/>
    <w:rsid w:val="002933E8"/>
    <w:rsid w:val="002936B2"/>
    <w:rsid w:val="00293DA4"/>
    <w:rsid w:val="00293F30"/>
    <w:rsid w:val="0029413F"/>
    <w:rsid w:val="00296062"/>
    <w:rsid w:val="00296266"/>
    <w:rsid w:val="00297360"/>
    <w:rsid w:val="0029764F"/>
    <w:rsid w:val="00297934"/>
    <w:rsid w:val="002A1779"/>
    <w:rsid w:val="002A2342"/>
    <w:rsid w:val="002A2DCF"/>
    <w:rsid w:val="002A3026"/>
    <w:rsid w:val="002A3C6C"/>
    <w:rsid w:val="002A4B7A"/>
    <w:rsid w:val="002A5729"/>
    <w:rsid w:val="002A5AF0"/>
    <w:rsid w:val="002A5C7D"/>
    <w:rsid w:val="002A696C"/>
    <w:rsid w:val="002A6FFD"/>
    <w:rsid w:val="002A7372"/>
    <w:rsid w:val="002A79F9"/>
    <w:rsid w:val="002B020B"/>
    <w:rsid w:val="002B0F80"/>
    <w:rsid w:val="002B11C7"/>
    <w:rsid w:val="002B14B9"/>
    <w:rsid w:val="002B1BD5"/>
    <w:rsid w:val="002B289D"/>
    <w:rsid w:val="002B46E9"/>
    <w:rsid w:val="002B4CA3"/>
    <w:rsid w:val="002B5197"/>
    <w:rsid w:val="002B52C9"/>
    <w:rsid w:val="002B5C6A"/>
    <w:rsid w:val="002B5FB0"/>
    <w:rsid w:val="002B6B39"/>
    <w:rsid w:val="002B6B59"/>
    <w:rsid w:val="002B723E"/>
    <w:rsid w:val="002B7295"/>
    <w:rsid w:val="002B73CE"/>
    <w:rsid w:val="002B73E2"/>
    <w:rsid w:val="002C1260"/>
    <w:rsid w:val="002C16C2"/>
    <w:rsid w:val="002C16E4"/>
    <w:rsid w:val="002C1E2E"/>
    <w:rsid w:val="002C25C7"/>
    <w:rsid w:val="002C3478"/>
    <w:rsid w:val="002C4692"/>
    <w:rsid w:val="002C572D"/>
    <w:rsid w:val="002C6583"/>
    <w:rsid w:val="002C6736"/>
    <w:rsid w:val="002D0566"/>
    <w:rsid w:val="002D0E07"/>
    <w:rsid w:val="002D1003"/>
    <w:rsid w:val="002D10AB"/>
    <w:rsid w:val="002D1299"/>
    <w:rsid w:val="002D1A21"/>
    <w:rsid w:val="002D1E97"/>
    <w:rsid w:val="002D226D"/>
    <w:rsid w:val="002D22F1"/>
    <w:rsid w:val="002D350F"/>
    <w:rsid w:val="002D3797"/>
    <w:rsid w:val="002D37B9"/>
    <w:rsid w:val="002D43F9"/>
    <w:rsid w:val="002D476F"/>
    <w:rsid w:val="002D4E2C"/>
    <w:rsid w:val="002D60E7"/>
    <w:rsid w:val="002D6C12"/>
    <w:rsid w:val="002D74DC"/>
    <w:rsid w:val="002E03C1"/>
    <w:rsid w:val="002E0864"/>
    <w:rsid w:val="002E098C"/>
    <w:rsid w:val="002E1800"/>
    <w:rsid w:val="002E1A22"/>
    <w:rsid w:val="002E1A84"/>
    <w:rsid w:val="002E279B"/>
    <w:rsid w:val="002E2B33"/>
    <w:rsid w:val="002E33AD"/>
    <w:rsid w:val="002E3A16"/>
    <w:rsid w:val="002E501B"/>
    <w:rsid w:val="002E5646"/>
    <w:rsid w:val="002E64C4"/>
    <w:rsid w:val="002E678F"/>
    <w:rsid w:val="002E7339"/>
    <w:rsid w:val="002E7571"/>
    <w:rsid w:val="002F002E"/>
    <w:rsid w:val="002F14FB"/>
    <w:rsid w:val="002F360A"/>
    <w:rsid w:val="002F4330"/>
    <w:rsid w:val="002F48AA"/>
    <w:rsid w:val="002F57EB"/>
    <w:rsid w:val="002F6943"/>
    <w:rsid w:val="002F78CC"/>
    <w:rsid w:val="002F7A53"/>
    <w:rsid w:val="00300460"/>
    <w:rsid w:val="0030117F"/>
    <w:rsid w:val="003015D0"/>
    <w:rsid w:val="0030178C"/>
    <w:rsid w:val="003026CD"/>
    <w:rsid w:val="00302FF5"/>
    <w:rsid w:val="00303F43"/>
    <w:rsid w:val="003045DF"/>
    <w:rsid w:val="0030478A"/>
    <w:rsid w:val="00304B4E"/>
    <w:rsid w:val="003055D5"/>
    <w:rsid w:val="003057B2"/>
    <w:rsid w:val="003058FF"/>
    <w:rsid w:val="00306017"/>
    <w:rsid w:val="003065E8"/>
    <w:rsid w:val="003066AD"/>
    <w:rsid w:val="0030694F"/>
    <w:rsid w:val="00306F79"/>
    <w:rsid w:val="0030751D"/>
    <w:rsid w:val="0030757E"/>
    <w:rsid w:val="003109F1"/>
    <w:rsid w:val="003119B5"/>
    <w:rsid w:val="0031269B"/>
    <w:rsid w:val="00312925"/>
    <w:rsid w:val="00312D9B"/>
    <w:rsid w:val="0031343B"/>
    <w:rsid w:val="003137E4"/>
    <w:rsid w:val="003139DF"/>
    <w:rsid w:val="003146F3"/>
    <w:rsid w:val="00314987"/>
    <w:rsid w:val="00314999"/>
    <w:rsid w:val="00314DA2"/>
    <w:rsid w:val="0031522E"/>
    <w:rsid w:val="00315A65"/>
    <w:rsid w:val="00315F57"/>
    <w:rsid w:val="00316BD8"/>
    <w:rsid w:val="00316BDF"/>
    <w:rsid w:val="00317291"/>
    <w:rsid w:val="003173D7"/>
    <w:rsid w:val="003174AD"/>
    <w:rsid w:val="003176AE"/>
    <w:rsid w:val="00320F6D"/>
    <w:rsid w:val="00323413"/>
    <w:rsid w:val="00323C27"/>
    <w:rsid w:val="00324E14"/>
    <w:rsid w:val="00325336"/>
    <w:rsid w:val="003254F5"/>
    <w:rsid w:val="00326C16"/>
    <w:rsid w:val="00326E81"/>
    <w:rsid w:val="00327B77"/>
    <w:rsid w:val="00330D4A"/>
    <w:rsid w:val="00331E06"/>
    <w:rsid w:val="00331EFC"/>
    <w:rsid w:val="003324C2"/>
    <w:rsid w:val="003331DE"/>
    <w:rsid w:val="00333577"/>
    <w:rsid w:val="00333DA2"/>
    <w:rsid w:val="00334139"/>
    <w:rsid w:val="0033454D"/>
    <w:rsid w:val="00334D2C"/>
    <w:rsid w:val="00335FF9"/>
    <w:rsid w:val="00336403"/>
    <w:rsid w:val="00336BAB"/>
    <w:rsid w:val="00337CC2"/>
    <w:rsid w:val="00337CE2"/>
    <w:rsid w:val="0034005D"/>
    <w:rsid w:val="003400B7"/>
    <w:rsid w:val="00340E4A"/>
    <w:rsid w:val="00341678"/>
    <w:rsid w:val="00341D25"/>
    <w:rsid w:val="00342975"/>
    <w:rsid w:val="00342C2C"/>
    <w:rsid w:val="00342DE2"/>
    <w:rsid w:val="00342EF1"/>
    <w:rsid w:val="0034360A"/>
    <w:rsid w:val="00344EEB"/>
    <w:rsid w:val="00345459"/>
    <w:rsid w:val="003463A2"/>
    <w:rsid w:val="003464DB"/>
    <w:rsid w:val="00346540"/>
    <w:rsid w:val="003465B9"/>
    <w:rsid w:val="00346679"/>
    <w:rsid w:val="00346A7E"/>
    <w:rsid w:val="0034728A"/>
    <w:rsid w:val="00347772"/>
    <w:rsid w:val="00347BE2"/>
    <w:rsid w:val="00347EB0"/>
    <w:rsid w:val="0035038E"/>
    <w:rsid w:val="003506E2"/>
    <w:rsid w:val="003512B8"/>
    <w:rsid w:val="003519EB"/>
    <w:rsid w:val="00351D4D"/>
    <w:rsid w:val="00352FFE"/>
    <w:rsid w:val="00353114"/>
    <w:rsid w:val="0035383F"/>
    <w:rsid w:val="00354114"/>
    <w:rsid w:val="0035544B"/>
    <w:rsid w:val="00355AB0"/>
    <w:rsid w:val="003564E4"/>
    <w:rsid w:val="003572DB"/>
    <w:rsid w:val="00357604"/>
    <w:rsid w:val="00357C20"/>
    <w:rsid w:val="00360593"/>
    <w:rsid w:val="00360CEE"/>
    <w:rsid w:val="00361C15"/>
    <w:rsid w:val="00361DD3"/>
    <w:rsid w:val="00362BA2"/>
    <w:rsid w:val="0036330D"/>
    <w:rsid w:val="00363898"/>
    <w:rsid w:val="00363D22"/>
    <w:rsid w:val="0036414E"/>
    <w:rsid w:val="00364257"/>
    <w:rsid w:val="00364D72"/>
    <w:rsid w:val="00365033"/>
    <w:rsid w:val="0036536D"/>
    <w:rsid w:val="003662D7"/>
    <w:rsid w:val="003669E4"/>
    <w:rsid w:val="00366FB0"/>
    <w:rsid w:val="00367611"/>
    <w:rsid w:val="003677BC"/>
    <w:rsid w:val="00370419"/>
    <w:rsid w:val="00370E30"/>
    <w:rsid w:val="00370F84"/>
    <w:rsid w:val="0037101B"/>
    <w:rsid w:val="00371112"/>
    <w:rsid w:val="0037164E"/>
    <w:rsid w:val="00372078"/>
    <w:rsid w:val="003721D1"/>
    <w:rsid w:val="0037238C"/>
    <w:rsid w:val="00372AA4"/>
    <w:rsid w:val="00373246"/>
    <w:rsid w:val="00373656"/>
    <w:rsid w:val="00374F6B"/>
    <w:rsid w:val="00375C8B"/>
    <w:rsid w:val="00376049"/>
    <w:rsid w:val="003766EA"/>
    <w:rsid w:val="00377005"/>
    <w:rsid w:val="00377E98"/>
    <w:rsid w:val="00380458"/>
    <w:rsid w:val="00380CE6"/>
    <w:rsid w:val="003818AD"/>
    <w:rsid w:val="00381E20"/>
    <w:rsid w:val="003821C8"/>
    <w:rsid w:val="00382592"/>
    <w:rsid w:val="003836B4"/>
    <w:rsid w:val="00383738"/>
    <w:rsid w:val="00383DCF"/>
    <w:rsid w:val="00383DD5"/>
    <w:rsid w:val="0038456D"/>
    <w:rsid w:val="00385240"/>
    <w:rsid w:val="00387ADF"/>
    <w:rsid w:val="00387C35"/>
    <w:rsid w:val="0039004F"/>
    <w:rsid w:val="003907A2"/>
    <w:rsid w:val="00390A50"/>
    <w:rsid w:val="00390CDA"/>
    <w:rsid w:val="00391808"/>
    <w:rsid w:val="003921AF"/>
    <w:rsid w:val="00392592"/>
    <w:rsid w:val="00392C37"/>
    <w:rsid w:val="003958A9"/>
    <w:rsid w:val="00396D33"/>
    <w:rsid w:val="00397D19"/>
    <w:rsid w:val="003A14B3"/>
    <w:rsid w:val="003A1675"/>
    <w:rsid w:val="003A1E69"/>
    <w:rsid w:val="003A21F2"/>
    <w:rsid w:val="003A2920"/>
    <w:rsid w:val="003A2D18"/>
    <w:rsid w:val="003A2E16"/>
    <w:rsid w:val="003A3621"/>
    <w:rsid w:val="003A51E2"/>
    <w:rsid w:val="003A55F0"/>
    <w:rsid w:val="003A59AE"/>
    <w:rsid w:val="003A5ECC"/>
    <w:rsid w:val="003A7679"/>
    <w:rsid w:val="003A786E"/>
    <w:rsid w:val="003A7EAA"/>
    <w:rsid w:val="003B027E"/>
    <w:rsid w:val="003B0292"/>
    <w:rsid w:val="003B0CD1"/>
    <w:rsid w:val="003B0E42"/>
    <w:rsid w:val="003B0EB8"/>
    <w:rsid w:val="003B16E5"/>
    <w:rsid w:val="003B1AFE"/>
    <w:rsid w:val="003B281F"/>
    <w:rsid w:val="003B6F13"/>
    <w:rsid w:val="003B7032"/>
    <w:rsid w:val="003B7B53"/>
    <w:rsid w:val="003B7BF1"/>
    <w:rsid w:val="003C0D2F"/>
    <w:rsid w:val="003C1273"/>
    <w:rsid w:val="003C1F0A"/>
    <w:rsid w:val="003C2702"/>
    <w:rsid w:val="003C2A70"/>
    <w:rsid w:val="003C2C69"/>
    <w:rsid w:val="003C2CD3"/>
    <w:rsid w:val="003C360B"/>
    <w:rsid w:val="003C394E"/>
    <w:rsid w:val="003C44C2"/>
    <w:rsid w:val="003C54E3"/>
    <w:rsid w:val="003C5A8F"/>
    <w:rsid w:val="003C6AA5"/>
    <w:rsid w:val="003C70CC"/>
    <w:rsid w:val="003D28E3"/>
    <w:rsid w:val="003D2C7B"/>
    <w:rsid w:val="003D2DE6"/>
    <w:rsid w:val="003D308C"/>
    <w:rsid w:val="003D3E67"/>
    <w:rsid w:val="003D4208"/>
    <w:rsid w:val="003D4783"/>
    <w:rsid w:val="003D4BB5"/>
    <w:rsid w:val="003D506E"/>
    <w:rsid w:val="003D5360"/>
    <w:rsid w:val="003D5416"/>
    <w:rsid w:val="003D5572"/>
    <w:rsid w:val="003D5875"/>
    <w:rsid w:val="003D5CB6"/>
    <w:rsid w:val="003D6C57"/>
    <w:rsid w:val="003D7B3B"/>
    <w:rsid w:val="003E1FD7"/>
    <w:rsid w:val="003E278A"/>
    <w:rsid w:val="003E3250"/>
    <w:rsid w:val="003E3C23"/>
    <w:rsid w:val="003E40B0"/>
    <w:rsid w:val="003E4370"/>
    <w:rsid w:val="003E47E9"/>
    <w:rsid w:val="003E532E"/>
    <w:rsid w:val="003E5823"/>
    <w:rsid w:val="003E5D1E"/>
    <w:rsid w:val="003E7190"/>
    <w:rsid w:val="003E72C6"/>
    <w:rsid w:val="003E7AD6"/>
    <w:rsid w:val="003F1C7E"/>
    <w:rsid w:val="003F2B96"/>
    <w:rsid w:val="003F347C"/>
    <w:rsid w:val="003F5ED5"/>
    <w:rsid w:val="003F6684"/>
    <w:rsid w:val="003F6951"/>
    <w:rsid w:val="003F7482"/>
    <w:rsid w:val="003F75FB"/>
    <w:rsid w:val="003F784C"/>
    <w:rsid w:val="004015E0"/>
    <w:rsid w:val="00401E99"/>
    <w:rsid w:val="004026A5"/>
    <w:rsid w:val="004027B3"/>
    <w:rsid w:val="00403D68"/>
    <w:rsid w:val="00404320"/>
    <w:rsid w:val="004045C8"/>
    <w:rsid w:val="004048F1"/>
    <w:rsid w:val="00406241"/>
    <w:rsid w:val="00410697"/>
    <w:rsid w:val="00410A88"/>
    <w:rsid w:val="00410EB4"/>
    <w:rsid w:val="00411571"/>
    <w:rsid w:val="00412539"/>
    <w:rsid w:val="00412BCE"/>
    <w:rsid w:val="00413E97"/>
    <w:rsid w:val="00416EB2"/>
    <w:rsid w:val="00417004"/>
    <w:rsid w:val="0041722B"/>
    <w:rsid w:val="0041799C"/>
    <w:rsid w:val="00420D8D"/>
    <w:rsid w:val="0042154A"/>
    <w:rsid w:val="004215C8"/>
    <w:rsid w:val="00421771"/>
    <w:rsid w:val="00421C7A"/>
    <w:rsid w:val="00421E5C"/>
    <w:rsid w:val="004221E3"/>
    <w:rsid w:val="00422792"/>
    <w:rsid w:val="00422B94"/>
    <w:rsid w:val="00422FFD"/>
    <w:rsid w:val="00423B92"/>
    <w:rsid w:val="004245C6"/>
    <w:rsid w:val="004245E0"/>
    <w:rsid w:val="004256A0"/>
    <w:rsid w:val="004256A4"/>
    <w:rsid w:val="004268B1"/>
    <w:rsid w:val="00426DA5"/>
    <w:rsid w:val="00427ACA"/>
    <w:rsid w:val="004305AF"/>
    <w:rsid w:val="0043124F"/>
    <w:rsid w:val="004312A6"/>
    <w:rsid w:val="00432633"/>
    <w:rsid w:val="00432A96"/>
    <w:rsid w:val="00432B63"/>
    <w:rsid w:val="00434028"/>
    <w:rsid w:val="004343C4"/>
    <w:rsid w:val="004349E7"/>
    <w:rsid w:val="00434B07"/>
    <w:rsid w:val="00434C4D"/>
    <w:rsid w:val="00435B26"/>
    <w:rsid w:val="00436A4B"/>
    <w:rsid w:val="0043707F"/>
    <w:rsid w:val="00437A97"/>
    <w:rsid w:val="004405BE"/>
    <w:rsid w:val="00440DBC"/>
    <w:rsid w:val="0044295C"/>
    <w:rsid w:val="0044336D"/>
    <w:rsid w:val="00443B19"/>
    <w:rsid w:val="004444A7"/>
    <w:rsid w:val="00444DB3"/>
    <w:rsid w:val="00446CB5"/>
    <w:rsid w:val="00447025"/>
    <w:rsid w:val="0044763D"/>
    <w:rsid w:val="004477AE"/>
    <w:rsid w:val="00447ED4"/>
    <w:rsid w:val="00450286"/>
    <w:rsid w:val="00450C4B"/>
    <w:rsid w:val="00451200"/>
    <w:rsid w:val="0045173D"/>
    <w:rsid w:val="00451CBB"/>
    <w:rsid w:val="00451D7D"/>
    <w:rsid w:val="0045258C"/>
    <w:rsid w:val="00452C6A"/>
    <w:rsid w:val="00453393"/>
    <w:rsid w:val="00453737"/>
    <w:rsid w:val="00453DEA"/>
    <w:rsid w:val="00454672"/>
    <w:rsid w:val="00454B1B"/>
    <w:rsid w:val="00454FF4"/>
    <w:rsid w:val="0045518F"/>
    <w:rsid w:val="00455CA9"/>
    <w:rsid w:val="00456033"/>
    <w:rsid w:val="004568B1"/>
    <w:rsid w:val="00456CBE"/>
    <w:rsid w:val="00457DA5"/>
    <w:rsid w:val="00457FFC"/>
    <w:rsid w:val="00460643"/>
    <w:rsid w:val="0046086C"/>
    <w:rsid w:val="00461348"/>
    <w:rsid w:val="00462117"/>
    <w:rsid w:val="00463177"/>
    <w:rsid w:val="004634F1"/>
    <w:rsid w:val="004636CE"/>
    <w:rsid w:val="00463850"/>
    <w:rsid w:val="00463CDA"/>
    <w:rsid w:val="00464514"/>
    <w:rsid w:val="00464678"/>
    <w:rsid w:val="004647E0"/>
    <w:rsid w:val="00464D7C"/>
    <w:rsid w:val="00464DC6"/>
    <w:rsid w:val="00464E67"/>
    <w:rsid w:val="004664A1"/>
    <w:rsid w:val="00466BFB"/>
    <w:rsid w:val="00466F8C"/>
    <w:rsid w:val="00467055"/>
    <w:rsid w:val="00467906"/>
    <w:rsid w:val="00467CE5"/>
    <w:rsid w:val="00470396"/>
    <w:rsid w:val="00470E55"/>
    <w:rsid w:val="00474315"/>
    <w:rsid w:val="00474F57"/>
    <w:rsid w:val="00475522"/>
    <w:rsid w:val="00475D24"/>
    <w:rsid w:val="00475DDC"/>
    <w:rsid w:val="00476128"/>
    <w:rsid w:val="00476942"/>
    <w:rsid w:val="00477504"/>
    <w:rsid w:val="0048036C"/>
    <w:rsid w:val="0048053C"/>
    <w:rsid w:val="00480762"/>
    <w:rsid w:val="004809AE"/>
    <w:rsid w:val="00480D07"/>
    <w:rsid w:val="004815D2"/>
    <w:rsid w:val="00481753"/>
    <w:rsid w:val="004821DC"/>
    <w:rsid w:val="00482391"/>
    <w:rsid w:val="00482444"/>
    <w:rsid w:val="00482A34"/>
    <w:rsid w:val="00482B5D"/>
    <w:rsid w:val="00482CAA"/>
    <w:rsid w:val="00482CE5"/>
    <w:rsid w:val="004837D5"/>
    <w:rsid w:val="00484D7F"/>
    <w:rsid w:val="00485822"/>
    <w:rsid w:val="00485A5B"/>
    <w:rsid w:val="00486167"/>
    <w:rsid w:val="004903BC"/>
    <w:rsid w:val="00490972"/>
    <w:rsid w:val="00490C91"/>
    <w:rsid w:val="00491148"/>
    <w:rsid w:val="00491937"/>
    <w:rsid w:val="00492A10"/>
    <w:rsid w:val="00493E8D"/>
    <w:rsid w:val="00494291"/>
    <w:rsid w:val="00494B4F"/>
    <w:rsid w:val="0049534B"/>
    <w:rsid w:val="004956DA"/>
    <w:rsid w:val="0049574D"/>
    <w:rsid w:val="00495861"/>
    <w:rsid w:val="00495CE2"/>
    <w:rsid w:val="004964BC"/>
    <w:rsid w:val="00496558"/>
    <w:rsid w:val="00496820"/>
    <w:rsid w:val="004969A4"/>
    <w:rsid w:val="0049713A"/>
    <w:rsid w:val="004A02A6"/>
    <w:rsid w:val="004A0D74"/>
    <w:rsid w:val="004A1453"/>
    <w:rsid w:val="004A19B4"/>
    <w:rsid w:val="004A1EDC"/>
    <w:rsid w:val="004A20B2"/>
    <w:rsid w:val="004A3209"/>
    <w:rsid w:val="004A38B9"/>
    <w:rsid w:val="004A3DB3"/>
    <w:rsid w:val="004A3E4A"/>
    <w:rsid w:val="004A43E8"/>
    <w:rsid w:val="004A638D"/>
    <w:rsid w:val="004A660E"/>
    <w:rsid w:val="004A748C"/>
    <w:rsid w:val="004B0316"/>
    <w:rsid w:val="004B0374"/>
    <w:rsid w:val="004B0383"/>
    <w:rsid w:val="004B0F07"/>
    <w:rsid w:val="004B1208"/>
    <w:rsid w:val="004B2BA8"/>
    <w:rsid w:val="004B376A"/>
    <w:rsid w:val="004B3F65"/>
    <w:rsid w:val="004B4BE1"/>
    <w:rsid w:val="004B4DD5"/>
    <w:rsid w:val="004B54C5"/>
    <w:rsid w:val="004B552A"/>
    <w:rsid w:val="004B7702"/>
    <w:rsid w:val="004B7AF9"/>
    <w:rsid w:val="004B7D19"/>
    <w:rsid w:val="004C03E8"/>
    <w:rsid w:val="004C0662"/>
    <w:rsid w:val="004C0AFC"/>
    <w:rsid w:val="004C1FB2"/>
    <w:rsid w:val="004C2182"/>
    <w:rsid w:val="004C2585"/>
    <w:rsid w:val="004C25F2"/>
    <w:rsid w:val="004C2B3A"/>
    <w:rsid w:val="004C3AFA"/>
    <w:rsid w:val="004C3D50"/>
    <w:rsid w:val="004C454F"/>
    <w:rsid w:val="004C45E4"/>
    <w:rsid w:val="004C48BA"/>
    <w:rsid w:val="004C499E"/>
    <w:rsid w:val="004C54E0"/>
    <w:rsid w:val="004C6057"/>
    <w:rsid w:val="004C6888"/>
    <w:rsid w:val="004C693F"/>
    <w:rsid w:val="004C6DAE"/>
    <w:rsid w:val="004C7C0A"/>
    <w:rsid w:val="004D054E"/>
    <w:rsid w:val="004D0592"/>
    <w:rsid w:val="004D2502"/>
    <w:rsid w:val="004D2EB9"/>
    <w:rsid w:val="004D4629"/>
    <w:rsid w:val="004D50E0"/>
    <w:rsid w:val="004D5406"/>
    <w:rsid w:val="004D577D"/>
    <w:rsid w:val="004D5855"/>
    <w:rsid w:val="004D5E13"/>
    <w:rsid w:val="004D680D"/>
    <w:rsid w:val="004D6910"/>
    <w:rsid w:val="004D6DB2"/>
    <w:rsid w:val="004D702A"/>
    <w:rsid w:val="004D7723"/>
    <w:rsid w:val="004E0AFA"/>
    <w:rsid w:val="004E0EAE"/>
    <w:rsid w:val="004E14F0"/>
    <w:rsid w:val="004E1B46"/>
    <w:rsid w:val="004E1EBC"/>
    <w:rsid w:val="004E20ED"/>
    <w:rsid w:val="004E26DD"/>
    <w:rsid w:val="004E40B1"/>
    <w:rsid w:val="004E4E03"/>
    <w:rsid w:val="004E54CA"/>
    <w:rsid w:val="004E5C52"/>
    <w:rsid w:val="004E6A9B"/>
    <w:rsid w:val="004E7AEF"/>
    <w:rsid w:val="004E7CEC"/>
    <w:rsid w:val="004F04D8"/>
    <w:rsid w:val="004F0778"/>
    <w:rsid w:val="004F0A2A"/>
    <w:rsid w:val="004F15BB"/>
    <w:rsid w:val="004F1A14"/>
    <w:rsid w:val="004F211B"/>
    <w:rsid w:val="004F2E5B"/>
    <w:rsid w:val="004F3346"/>
    <w:rsid w:val="004F3510"/>
    <w:rsid w:val="004F38DE"/>
    <w:rsid w:val="004F3BD2"/>
    <w:rsid w:val="004F3CE2"/>
    <w:rsid w:val="004F3D5E"/>
    <w:rsid w:val="004F5442"/>
    <w:rsid w:val="004F5DC2"/>
    <w:rsid w:val="004F7131"/>
    <w:rsid w:val="004F739A"/>
    <w:rsid w:val="004F7B8A"/>
    <w:rsid w:val="0050007D"/>
    <w:rsid w:val="00500217"/>
    <w:rsid w:val="00502847"/>
    <w:rsid w:val="0050297F"/>
    <w:rsid w:val="00502F3A"/>
    <w:rsid w:val="00503033"/>
    <w:rsid w:val="0050393C"/>
    <w:rsid w:val="005039E3"/>
    <w:rsid w:val="005049C0"/>
    <w:rsid w:val="005052D1"/>
    <w:rsid w:val="00505570"/>
    <w:rsid w:val="00505589"/>
    <w:rsid w:val="00505AFA"/>
    <w:rsid w:val="00506F24"/>
    <w:rsid w:val="00507675"/>
    <w:rsid w:val="00507CE5"/>
    <w:rsid w:val="00507F64"/>
    <w:rsid w:val="00510312"/>
    <w:rsid w:val="0051081E"/>
    <w:rsid w:val="00511234"/>
    <w:rsid w:val="00512CBD"/>
    <w:rsid w:val="00514890"/>
    <w:rsid w:val="0051508E"/>
    <w:rsid w:val="00515519"/>
    <w:rsid w:val="005156FA"/>
    <w:rsid w:val="0051608C"/>
    <w:rsid w:val="00516AEB"/>
    <w:rsid w:val="00516D47"/>
    <w:rsid w:val="005173FD"/>
    <w:rsid w:val="00520353"/>
    <w:rsid w:val="00520724"/>
    <w:rsid w:val="00520879"/>
    <w:rsid w:val="0052225F"/>
    <w:rsid w:val="00522908"/>
    <w:rsid w:val="005229C6"/>
    <w:rsid w:val="00522CE6"/>
    <w:rsid w:val="00522F92"/>
    <w:rsid w:val="00523117"/>
    <w:rsid w:val="00523B24"/>
    <w:rsid w:val="00524258"/>
    <w:rsid w:val="00524744"/>
    <w:rsid w:val="005248ED"/>
    <w:rsid w:val="00524C70"/>
    <w:rsid w:val="00525192"/>
    <w:rsid w:val="00525750"/>
    <w:rsid w:val="005315F3"/>
    <w:rsid w:val="005322E5"/>
    <w:rsid w:val="005322F1"/>
    <w:rsid w:val="00532545"/>
    <w:rsid w:val="00532BB1"/>
    <w:rsid w:val="005331BB"/>
    <w:rsid w:val="00533272"/>
    <w:rsid w:val="00533364"/>
    <w:rsid w:val="005339A6"/>
    <w:rsid w:val="00533D98"/>
    <w:rsid w:val="00533FF7"/>
    <w:rsid w:val="005347B7"/>
    <w:rsid w:val="00534801"/>
    <w:rsid w:val="00534C03"/>
    <w:rsid w:val="005352E0"/>
    <w:rsid w:val="00535ED8"/>
    <w:rsid w:val="00535F49"/>
    <w:rsid w:val="00535F95"/>
    <w:rsid w:val="00536FA9"/>
    <w:rsid w:val="005370BC"/>
    <w:rsid w:val="00537FAE"/>
    <w:rsid w:val="0054076C"/>
    <w:rsid w:val="00540A53"/>
    <w:rsid w:val="00540C30"/>
    <w:rsid w:val="005413F5"/>
    <w:rsid w:val="00541483"/>
    <w:rsid w:val="0054150A"/>
    <w:rsid w:val="00542B4D"/>
    <w:rsid w:val="0054332B"/>
    <w:rsid w:val="00543C3D"/>
    <w:rsid w:val="005441C4"/>
    <w:rsid w:val="005443FA"/>
    <w:rsid w:val="0054477C"/>
    <w:rsid w:val="00544CA9"/>
    <w:rsid w:val="00545A9B"/>
    <w:rsid w:val="00545D57"/>
    <w:rsid w:val="00545F00"/>
    <w:rsid w:val="005460A0"/>
    <w:rsid w:val="005463B2"/>
    <w:rsid w:val="005467A1"/>
    <w:rsid w:val="005479B6"/>
    <w:rsid w:val="005501C4"/>
    <w:rsid w:val="00550491"/>
    <w:rsid w:val="0055123E"/>
    <w:rsid w:val="00551A1D"/>
    <w:rsid w:val="00552261"/>
    <w:rsid w:val="005522C8"/>
    <w:rsid w:val="005535DF"/>
    <w:rsid w:val="005537C0"/>
    <w:rsid w:val="005538C5"/>
    <w:rsid w:val="00554346"/>
    <w:rsid w:val="005547CA"/>
    <w:rsid w:val="0055546A"/>
    <w:rsid w:val="0055590C"/>
    <w:rsid w:val="00556097"/>
    <w:rsid w:val="0055661B"/>
    <w:rsid w:val="00556EC0"/>
    <w:rsid w:val="0055761E"/>
    <w:rsid w:val="0055774C"/>
    <w:rsid w:val="00557971"/>
    <w:rsid w:val="00557F89"/>
    <w:rsid w:val="00560239"/>
    <w:rsid w:val="00560DEC"/>
    <w:rsid w:val="00561152"/>
    <w:rsid w:val="00562DEF"/>
    <w:rsid w:val="00563681"/>
    <w:rsid w:val="00563892"/>
    <w:rsid w:val="00564E31"/>
    <w:rsid w:val="00564F42"/>
    <w:rsid w:val="00565BE4"/>
    <w:rsid w:val="0056652E"/>
    <w:rsid w:val="00566E59"/>
    <w:rsid w:val="00567BC6"/>
    <w:rsid w:val="00567BD3"/>
    <w:rsid w:val="00567FF8"/>
    <w:rsid w:val="005707C5"/>
    <w:rsid w:val="00572019"/>
    <w:rsid w:val="00572051"/>
    <w:rsid w:val="005723D0"/>
    <w:rsid w:val="00573CAA"/>
    <w:rsid w:val="0057484C"/>
    <w:rsid w:val="005758BE"/>
    <w:rsid w:val="00575E8F"/>
    <w:rsid w:val="005763C5"/>
    <w:rsid w:val="005774D5"/>
    <w:rsid w:val="00580233"/>
    <w:rsid w:val="00580249"/>
    <w:rsid w:val="00581B9C"/>
    <w:rsid w:val="005821D3"/>
    <w:rsid w:val="005823B2"/>
    <w:rsid w:val="00582C35"/>
    <w:rsid w:val="00582EEC"/>
    <w:rsid w:val="00584D62"/>
    <w:rsid w:val="00586DD4"/>
    <w:rsid w:val="00587EB5"/>
    <w:rsid w:val="00590535"/>
    <w:rsid w:val="00590891"/>
    <w:rsid w:val="005908B7"/>
    <w:rsid w:val="00590D71"/>
    <w:rsid w:val="005911AB"/>
    <w:rsid w:val="005917B6"/>
    <w:rsid w:val="00591CD8"/>
    <w:rsid w:val="00591F51"/>
    <w:rsid w:val="0059257F"/>
    <w:rsid w:val="00592640"/>
    <w:rsid w:val="005927BF"/>
    <w:rsid w:val="00593679"/>
    <w:rsid w:val="0059380B"/>
    <w:rsid w:val="00593E80"/>
    <w:rsid w:val="0059417D"/>
    <w:rsid w:val="005945EB"/>
    <w:rsid w:val="00594C3F"/>
    <w:rsid w:val="00595614"/>
    <w:rsid w:val="00595A39"/>
    <w:rsid w:val="00595C5F"/>
    <w:rsid w:val="0059618D"/>
    <w:rsid w:val="00597CBB"/>
    <w:rsid w:val="005A0C11"/>
    <w:rsid w:val="005A0FC6"/>
    <w:rsid w:val="005A2264"/>
    <w:rsid w:val="005A25FD"/>
    <w:rsid w:val="005A307E"/>
    <w:rsid w:val="005A331B"/>
    <w:rsid w:val="005A3E66"/>
    <w:rsid w:val="005A4181"/>
    <w:rsid w:val="005A41A8"/>
    <w:rsid w:val="005A4B55"/>
    <w:rsid w:val="005A5D52"/>
    <w:rsid w:val="005A75EB"/>
    <w:rsid w:val="005A7770"/>
    <w:rsid w:val="005A7F7E"/>
    <w:rsid w:val="005B0C47"/>
    <w:rsid w:val="005B141F"/>
    <w:rsid w:val="005B2556"/>
    <w:rsid w:val="005B2A8C"/>
    <w:rsid w:val="005B31F0"/>
    <w:rsid w:val="005B3697"/>
    <w:rsid w:val="005B3A44"/>
    <w:rsid w:val="005B3AC5"/>
    <w:rsid w:val="005B42F9"/>
    <w:rsid w:val="005B5D11"/>
    <w:rsid w:val="005B6160"/>
    <w:rsid w:val="005B64CD"/>
    <w:rsid w:val="005B6ADF"/>
    <w:rsid w:val="005B771E"/>
    <w:rsid w:val="005B7C09"/>
    <w:rsid w:val="005B7E96"/>
    <w:rsid w:val="005C0157"/>
    <w:rsid w:val="005C191B"/>
    <w:rsid w:val="005C1EFF"/>
    <w:rsid w:val="005C1F9F"/>
    <w:rsid w:val="005C24FC"/>
    <w:rsid w:val="005C2622"/>
    <w:rsid w:val="005C2A24"/>
    <w:rsid w:val="005C36CF"/>
    <w:rsid w:val="005C3F07"/>
    <w:rsid w:val="005C43B3"/>
    <w:rsid w:val="005C5EA3"/>
    <w:rsid w:val="005C5EEA"/>
    <w:rsid w:val="005C71FD"/>
    <w:rsid w:val="005C72AD"/>
    <w:rsid w:val="005C72CA"/>
    <w:rsid w:val="005C78AF"/>
    <w:rsid w:val="005D0F36"/>
    <w:rsid w:val="005D140F"/>
    <w:rsid w:val="005D1823"/>
    <w:rsid w:val="005D217B"/>
    <w:rsid w:val="005D2E00"/>
    <w:rsid w:val="005D3014"/>
    <w:rsid w:val="005D3375"/>
    <w:rsid w:val="005D3935"/>
    <w:rsid w:val="005D4116"/>
    <w:rsid w:val="005D4300"/>
    <w:rsid w:val="005D6076"/>
    <w:rsid w:val="005D62D3"/>
    <w:rsid w:val="005D64DE"/>
    <w:rsid w:val="005D6F2F"/>
    <w:rsid w:val="005D703D"/>
    <w:rsid w:val="005D7CCA"/>
    <w:rsid w:val="005E03D1"/>
    <w:rsid w:val="005E0426"/>
    <w:rsid w:val="005E0440"/>
    <w:rsid w:val="005E0B05"/>
    <w:rsid w:val="005E0FAE"/>
    <w:rsid w:val="005E11E6"/>
    <w:rsid w:val="005E1538"/>
    <w:rsid w:val="005E1738"/>
    <w:rsid w:val="005E280A"/>
    <w:rsid w:val="005E35AF"/>
    <w:rsid w:val="005E3ADF"/>
    <w:rsid w:val="005E43D8"/>
    <w:rsid w:val="005E4C6F"/>
    <w:rsid w:val="005E622A"/>
    <w:rsid w:val="005E650D"/>
    <w:rsid w:val="005E6BCB"/>
    <w:rsid w:val="005E6E03"/>
    <w:rsid w:val="005F1D8C"/>
    <w:rsid w:val="005F2112"/>
    <w:rsid w:val="005F263A"/>
    <w:rsid w:val="005F29BC"/>
    <w:rsid w:val="005F2A96"/>
    <w:rsid w:val="005F2F6F"/>
    <w:rsid w:val="005F3553"/>
    <w:rsid w:val="005F3B92"/>
    <w:rsid w:val="005F4133"/>
    <w:rsid w:val="005F43E9"/>
    <w:rsid w:val="005F6876"/>
    <w:rsid w:val="005F6EEE"/>
    <w:rsid w:val="005F7137"/>
    <w:rsid w:val="005F7386"/>
    <w:rsid w:val="005F7BD1"/>
    <w:rsid w:val="005F7C63"/>
    <w:rsid w:val="00600CD3"/>
    <w:rsid w:val="0060110B"/>
    <w:rsid w:val="00601257"/>
    <w:rsid w:val="006023CF"/>
    <w:rsid w:val="006042C3"/>
    <w:rsid w:val="00604F55"/>
    <w:rsid w:val="0060515A"/>
    <w:rsid w:val="006055EF"/>
    <w:rsid w:val="00605B81"/>
    <w:rsid w:val="00606287"/>
    <w:rsid w:val="00606AD1"/>
    <w:rsid w:val="00607BE3"/>
    <w:rsid w:val="00607EE3"/>
    <w:rsid w:val="00611034"/>
    <w:rsid w:val="00612AD7"/>
    <w:rsid w:val="006137B4"/>
    <w:rsid w:val="00613D48"/>
    <w:rsid w:val="00613D81"/>
    <w:rsid w:val="00613E53"/>
    <w:rsid w:val="00614E30"/>
    <w:rsid w:val="00614EE3"/>
    <w:rsid w:val="00615436"/>
    <w:rsid w:val="006164A4"/>
    <w:rsid w:val="006167F4"/>
    <w:rsid w:val="00616FAD"/>
    <w:rsid w:val="00616FE1"/>
    <w:rsid w:val="006174FB"/>
    <w:rsid w:val="006176C3"/>
    <w:rsid w:val="00620B06"/>
    <w:rsid w:val="00621270"/>
    <w:rsid w:val="00621AFC"/>
    <w:rsid w:val="006222BC"/>
    <w:rsid w:val="0062283A"/>
    <w:rsid w:val="00622D2D"/>
    <w:rsid w:val="00622F52"/>
    <w:rsid w:val="00623A82"/>
    <w:rsid w:val="00624A7D"/>
    <w:rsid w:val="00624B69"/>
    <w:rsid w:val="006250A1"/>
    <w:rsid w:val="006255C7"/>
    <w:rsid w:val="00625F93"/>
    <w:rsid w:val="006264A5"/>
    <w:rsid w:val="00626F84"/>
    <w:rsid w:val="006273D1"/>
    <w:rsid w:val="00627CA7"/>
    <w:rsid w:val="00627FEA"/>
    <w:rsid w:val="006300F2"/>
    <w:rsid w:val="006348B4"/>
    <w:rsid w:val="00634C03"/>
    <w:rsid w:val="0063501D"/>
    <w:rsid w:val="0063530F"/>
    <w:rsid w:val="00635F0F"/>
    <w:rsid w:val="00636D3F"/>
    <w:rsid w:val="00636F1A"/>
    <w:rsid w:val="00637EC0"/>
    <w:rsid w:val="00640745"/>
    <w:rsid w:val="00640EDA"/>
    <w:rsid w:val="00641220"/>
    <w:rsid w:val="00642142"/>
    <w:rsid w:val="0064310F"/>
    <w:rsid w:val="00643372"/>
    <w:rsid w:val="00643AA2"/>
    <w:rsid w:val="006443EA"/>
    <w:rsid w:val="006452FA"/>
    <w:rsid w:val="0064549C"/>
    <w:rsid w:val="00645B7D"/>
    <w:rsid w:val="00647658"/>
    <w:rsid w:val="00647D60"/>
    <w:rsid w:val="00650830"/>
    <w:rsid w:val="00650986"/>
    <w:rsid w:val="006510E8"/>
    <w:rsid w:val="00651A31"/>
    <w:rsid w:val="006546C9"/>
    <w:rsid w:val="00654785"/>
    <w:rsid w:val="00654F00"/>
    <w:rsid w:val="00654F84"/>
    <w:rsid w:val="00655C0E"/>
    <w:rsid w:val="006567B9"/>
    <w:rsid w:val="00656C0B"/>
    <w:rsid w:val="00656C39"/>
    <w:rsid w:val="006570ED"/>
    <w:rsid w:val="00657493"/>
    <w:rsid w:val="00657A9B"/>
    <w:rsid w:val="00661391"/>
    <w:rsid w:val="0066143F"/>
    <w:rsid w:val="00661F4A"/>
    <w:rsid w:val="006620E9"/>
    <w:rsid w:val="006633C4"/>
    <w:rsid w:val="006645CB"/>
    <w:rsid w:val="00665828"/>
    <w:rsid w:val="00665C3D"/>
    <w:rsid w:val="0066628B"/>
    <w:rsid w:val="00666614"/>
    <w:rsid w:val="00666C00"/>
    <w:rsid w:val="00667DB7"/>
    <w:rsid w:val="00667F25"/>
    <w:rsid w:val="00670E2D"/>
    <w:rsid w:val="006718DB"/>
    <w:rsid w:val="006722A6"/>
    <w:rsid w:val="00672CC0"/>
    <w:rsid w:val="00672D71"/>
    <w:rsid w:val="006732A2"/>
    <w:rsid w:val="006737BF"/>
    <w:rsid w:val="0067430C"/>
    <w:rsid w:val="006758E8"/>
    <w:rsid w:val="00677142"/>
    <w:rsid w:val="006773CD"/>
    <w:rsid w:val="00677967"/>
    <w:rsid w:val="00677AE8"/>
    <w:rsid w:val="00677EBF"/>
    <w:rsid w:val="006807AE"/>
    <w:rsid w:val="00680CAD"/>
    <w:rsid w:val="00681638"/>
    <w:rsid w:val="00682394"/>
    <w:rsid w:val="006829CD"/>
    <w:rsid w:val="006839BB"/>
    <w:rsid w:val="006839FB"/>
    <w:rsid w:val="00683CA8"/>
    <w:rsid w:val="00684BE2"/>
    <w:rsid w:val="00684E08"/>
    <w:rsid w:val="0068501A"/>
    <w:rsid w:val="006855CF"/>
    <w:rsid w:val="00685C7C"/>
    <w:rsid w:val="006862D2"/>
    <w:rsid w:val="0068648B"/>
    <w:rsid w:val="00686E4A"/>
    <w:rsid w:val="00687557"/>
    <w:rsid w:val="0069042B"/>
    <w:rsid w:val="006905B5"/>
    <w:rsid w:val="006914DC"/>
    <w:rsid w:val="00691C1C"/>
    <w:rsid w:val="00691D5D"/>
    <w:rsid w:val="006920B0"/>
    <w:rsid w:val="00692161"/>
    <w:rsid w:val="00693740"/>
    <w:rsid w:val="00694C5B"/>
    <w:rsid w:val="00694CAF"/>
    <w:rsid w:val="00694EF5"/>
    <w:rsid w:val="00695145"/>
    <w:rsid w:val="006958AA"/>
    <w:rsid w:val="00695BF4"/>
    <w:rsid w:val="00696A63"/>
    <w:rsid w:val="00696BC3"/>
    <w:rsid w:val="00697697"/>
    <w:rsid w:val="00697B3E"/>
    <w:rsid w:val="006A069D"/>
    <w:rsid w:val="006A0ADF"/>
    <w:rsid w:val="006A1716"/>
    <w:rsid w:val="006A2AD3"/>
    <w:rsid w:val="006A2C0C"/>
    <w:rsid w:val="006A301F"/>
    <w:rsid w:val="006A30B2"/>
    <w:rsid w:val="006A3548"/>
    <w:rsid w:val="006A3B54"/>
    <w:rsid w:val="006A47C9"/>
    <w:rsid w:val="006A4CD3"/>
    <w:rsid w:val="006A4DA2"/>
    <w:rsid w:val="006A5378"/>
    <w:rsid w:val="006A6834"/>
    <w:rsid w:val="006A68FD"/>
    <w:rsid w:val="006A7813"/>
    <w:rsid w:val="006A7D53"/>
    <w:rsid w:val="006A7F07"/>
    <w:rsid w:val="006B0182"/>
    <w:rsid w:val="006B04A4"/>
    <w:rsid w:val="006B177B"/>
    <w:rsid w:val="006B275C"/>
    <w:rsid w:val="006B4722"/>
    <w:rsid w:val="006B4FDD"/>
    <w:rsid w:val="006B5F47"/>
    <w:rsid w:val="006B64BE"/>
    <w:rsid w:val="006B6BB2"/>
    <w:rsid w:val="006B6C5B"/>
    <w:rsid w:val="006B6FA3"/>
    <w:rsid w:val="006B7AFD"/>
    <w:rsid w:val="006C05D4"/>
    <w:rsid w:val="006C101A"/>
    <w:rsid w:val="006C1824"/>
    <w:rsid w:val="006C2160"/>
    <w:rsid w:val="006C2727"/>
    <w:rsid w:val="006C2FDC"/>
    <w:rsid w:val="006C3A05"/>
    <w:rsid w:val="006C4A1E"/>
    <w:rsid w:val="006C4A5F"/>
    <w:rsid w:val="006C5189"/>
    <w:rsid w:val="006C56B5"/>
    <w:rsid w:val="006D0737"/>
    <w:rsid w:val="006D0AFD"/>
    <w:rsid w:val="006D0CC5"/>
    <w:rsid w:val="006D1346"/>
    <w:rsid w:val="006D150C"/>
    <w:rsid w:val="006D194B"/>
    <w:rsid w:val="006D1A79"/>
    <w:rsid w:val="006D3362"/>
    <w:rsid w:val="006D3612"/>
    <w:rsid w:val="006D3FE9"/>
    <w:rsid w:val="006D4373"/>
    <w:rsid w:val="006D4A2F"/>
    <w:rsid w:val="006D4CBF"/>
    <w:rsid w:val="006D58BA"/>
    <w:rsid w:val="006D5CAD"/>
    <w:rsid w:val="006D62F5"/>
    <w:rsid w:val="006D65FC"/>
    <w:rsid w:val="006D6D00"/>
    <w:rsid w:val="006D72FD"/>
    <w:rsid w:val="006D786C"/>
    <w:rsid w:val="006E0146"/>
    <w:rsid w:val="006E0416"/>
    <w:rsid w:val="006E0455"/>
    <w:rsid w:val="006E1187"/>
    <w:rsid w:val="006E1DDD"/>
    <w:rsid w:val="006E23BF"/>
    <w:rsid w:val="006E31D5"/>
    <w:rsid w:val="006E393A"/>
    <w:rsid w:val="006E45B4"/>
    <w:rsid w:val="006E549C"/>
    <w:rsid w:val="006E5517"/>
    <w:rsid w:val="006E563C"/>
    <w:rsid w:val="006E6035"/>
    <w:rsid w:val="006E64D9"/>
    <w:rsid w:val="006E6780"/>
    <w:rsid w:val="006E7B41"/>
    <w:rsid w:val="006E7E51"/>
    <w:rsid w:val="006F088E"/>
    <w:rsid w:val="006F0CD4"/>
    <w:rsid w:val="006F10B4"/>
    <w:rsid w:val="006F2422"/>
    <w:rsid w:val="006F339D"/>
    <w:rsid w:val="006F35E9"/>
    <w:rsid w:val="006F3616"/>
    <w:rsid w:val="006F3720"/>
    <w:rsid w:val="006F3768"/>
    <w:rsid w:val="006F3769"/>
    <w:rsid w:val="006F3894"/>
    <w:rsid w:val="006F3E43"/>
    <w:rsid w:val="006F5905"/>
    <w:rsid w:val="006F6CAC"/>
    <w:rsid w:val="006F6EF2"/>
    <w:rsid w:val="006F7214"/>
    <w:rsid w:val="006F77DA"/>
    <w:rsid w:val="0070017D"/>
    <w:rsid w:val="007004D4"/>
    <w:rsid w:val="007005F2"/>
    <w:rsid w:val="00700917"/>
    <w:rsid w:val="00701A71"/>
    <w:rsid w:val="00701A9C"/>
    <w:rsid w:val="00702F03"/>
    <w:rsid w:val="0070333A"/>
    <w:rsid w:val="007049CD"/>
    <w:rsid w:val="00704F6A"/>
    <w:rsid w:val="00705258"/>
    <w:rsid w:val="00705B99"/>
    <w:rsid w:val="00706273"/>
    <w:rsid w:val="00706B5C"/>
    <w:rsid w:val="00706C17"/>
    <w:rsid w:val="007072F3"/>
    <w:rsid w:val="00707D2E"/>
    <w:rsid w:val="00710246"/>
    <w:rsid w:val="0071033F"/>
    <w:rsid w:val="00710CBC"/>
    <w:rsid w:val="007114D4"/>
    <w:rsid w:val="00711B6F"/>
    <w:rsid w:val="00712C07"/>
    <w:rsid w:val="00712CD7"/>
    <w:rsid w:val="00713EEA"/>
    <w:rsid w:val="00714981"/>
    <w:rsid w:val="00715476"/>
    <w:rsid w:val="00715DDD"/>
    <w:rsid w:val="00715F5F"/>
    <w:rsid w:val="00716063"/>
    <w:rsid w:val="007161A3"/>
    <w:rsid w:val="007172C0"/>
    <w:rsid w:val="007172EC"/>
    <w:rsid w:val="00717745"/>
    <w:rsid w:val="00717781"/>
    <w:rsid w:val="00717EE2"/>
    <w:rsid w:val="0072083D"/>
    <w:rsid w:val="0072191A"/>
    <w:rsid w:val="007222F9"/>
    <w:rsid w:val="0072231F"/>
    <w:rsid w:val="007228CA"/>
    <w:rsid w:val="00723AE3"/>
    <w:rsid w:val="007241A5"/>
    <w:rsid w:val="00724F3C"/>
    <w:rsid w:val="007262DE"/>
    <w:rsid w:val="00726A5D"/>
    <w:rsid w:val="007303F4"/>
    <w:rsid w:val="00731A8F"/>
    <w:rsid w:val="00731DA8"/>
    <w:rsid w:val="007336BA"/>
    <w:rsid w:val="00733960"/>
    <w:rsid w:val="00734082"/>
    <w:rsid w:val="00734303"/>
    <w:rsid w:val="00734C67"/>
    <w:rsid w:val="007355AD"/>
    <w:rsid w:val="00736327"/>
    <w:rsid w:val="00737A75"/>
    <w:rsid w:val="0074169A"/>
    <w:rsid w:val="007428E3"/>
    <w:rsid w:val="00743030"/>
    <w:rsid w:val="0074376B"/>
    <w:rsid w:val="00743849"/>
    <w:rsid w:val="00743CD4"/>
    <w:rsid w:val="007446C8"/>
    <w:rsid w:val="00744832"/>
    <w:rsid w:val="0074624B"/>
    <w:rsid w:val="007474D3"/>
    <w:rsid w:val="0074750B"/>
    <w:rsid w:val="00747EDC"/>
    <w:rsid w:val="0075074A"/>
    <w:rsid w:val="0075074D"/>
    <w:rsid w:val="00750BF5"/>
    <w:rsid w:val="00751941"/>
    <w:rsid w:val="007531B5"/>
    <w:rsid w:val="00753CD0"/>
    <w:rsid w:val="00754571"/>
    <w:rsid w:val="007549D7"/>
    <w:rsid w:val="007565EC"/>
    <w:rsid w:val="00756942"/>
    <w:rsid w:val="007575F8"/>
    <w:rsid w:val="00760C8D"/>
    <w:rsid w:val="00761585"/>
    <w:rsid w:val="0076158C"/>
    <w:rsid w:val="00761ACE"/>
    <w:rsid w:val="00762C70"/>
    <w:rsid w:val="00762D80"/>
    <w:rsid w:val="0076316E"/>
    <w:rsid w:val="007654DC"/>
    <w:rsid w:val="00766364"/>
    <w:rsid w:val="0076650E"/>
    <w:rsid w:val="00766638"/>
    <w:rsid w:val="007672EB"/>
    <w:rsid w:val="00767BA0"/>
    <w:rsid w:val="00770E6F"/>
    <w:rsid w:val="0077182D"/>
    <w:rsid w:val="00771933"/>
    <w:rsid w:val="00771D6B"/>
    <w:rsid w:val="007725FD"/>
    <w:rsid w:val="007728DF"/>
    <w:rsid w:val="00772F3F"/>
    <w:rsid w:val="007732E7"/>
    <w:rsid w:val="00773753"/>
    <w:rsid w:val="00773E77"/>
    <w:rsid w:val="00773F1D"/>
    <w:rsid w:val="00774297"/>
    <w:rsid w:val="007750B3"/>
    <w:rsid w:val="00775102"/>
    <w:rsid w:val="00775820"/>
    <w:rsid w:val="007758A4"/>
    <w:rsid w:val="00775B11"/>
    <w:rsid w:val="007776A4"/>
    <w:rsid w:val="00777A7F"/>
    <w:rsid w:val="0078000B"/>
    <w:rsid w:val="007802E3"/>
    <w:rsid w:val="007803D5"/>
    <w:rsid w:val="00781D65"/>
    <w:rsid w:val="00781F6B"/>
    <w:rsid w:val="00782017"/>
    <w:rsid w:val="007820ED"/>
    <w:rsid w:val="007821C8"/>
    <w:rsid w:val="0078270B"/>
    <w:rsid w:val="00782901"/>
    <w:rsid w:val="00782FF5"/>
    <w:rsid w:val="007830A7"/>
    <w:rsid w:val="00783EA4"/>
    <w:rsid w:val="00784352"/>
    <w:rsid w:val="007851A8"/>
    <w:rsid w:val="00785348"/>
    <w:rsid w:val="00785AAA"/>
    <w:rsid w:val="00785B6A"/>
    <w:rsid w:val="0078655F"/>
    <w:rsid w:val="00786BE7"/>
    <w:rsid w:val="00787193"/>
    <w:rsid w:val="0079112F"/>
    <w:rsid w:val="00792188"/>
    <w:rsid w:val="0079296B"/>
    <w:rsid w:val="00792F00"/>
    <w:rsid w:val="00792FCD"/>
    <w:rsid w:val="00793E86"/>
    <w:rsid w:val="0079416A"/>
    <w:rsid w:val="00794184"/>
    <w:rsid w:val="007944B8"/>
    <w:rsid w:val="00797CF6"/>
    <w:rsid w:val="007A126A"/>
    <w:rsid w:val="007A14F1"/>
    <w:rsid w:val="007A16BD"/>
    <w:rsid w:val="007A2DDC"/>
    <w:rsid w:val="007A2F68"/>
    <w:rsid w:val="007A32CF"/>
    <w:rsid w:val="007A32FB"/>
    <w:rsid w:val="007A35F5"/>
    <w:rsid w:val="007A4944"/>
    <w:rsid w:val="007A4AD7"/>
    <w:rsid w:val="007A6568"/>
    <w:rsid w:val="007A67E5"/>
    <w:rsid w:val="007A6D88"/>
    <w:rsid w:val="007A791A"/>
    <w:rsid w:val="007B069B"/>
    <w:rsid w:val="007B0737"/>
    <w:rsid w:val="007B07EF"/>
    <w:rsid w:val="007B0A86"/>
    <w:rsid w:val="007B0D5E"/>
    <w:rsid w:val="007B104C"/>
    <w:rsid w:val="007B3241"/>
    <w:rsid w:val="007B3595"/>
    <w:rsid w:val="007B375B"/>
    <w:rsid w:val="007B3932"/>
    <w:rsid w:val="007B3F24"/>
    <w:rsid w:val="007B40D2"/>
    <w:rsid w:val="007B460B"/>
    <w:rsid w:val="007B4697"/>
    <w:rsid w:val="007B4897"/>
    <w:rsid w:val="007B51A6"/>
    <w:rsid w:val="007B6079"/>
    <w:rsid w:val="007B6539"/>
    <w:rsid w:val="007C060F"/>
    <w:rsid w:val="007C0B84"/>
    <w:rsid w:val="007C0F66"/>
    <w:rsid w:val="007C1351"/>
    <w:rsid w:val="007C25F9"/>
    <w:rsid w:val="007C2C36"/>
    <w:rsid w:val="007C4466"/>
    <w:rsid w:val="007C4524"/>
    <w:rsid w:val="007C503C"/>
    <w:rsid w:val="007C5E17"/>
    <w:rsid w:val="007D1832"/>
    <w:rsid w:val="007D188D"/>
    <w:rsid w:val="007D2552"/>
    <w:rsid w:val="007D32ED"/>
    <w:rsid w:val="007D3CCD"/>
    <w:rsid w:val="007D405C"/>
    <w:rsid w:val="007D45AE"/>
    <w:rsid w:val="007D5BCD"/>
    <w:rsid w:val="007D5CCF"/>
    <w:rsid w:val="007D5D67"/>
    <w:rsid w:val="007D685D"/>
    <w:rsid w:val="007D7E9F"/>
    <w:rsid w:val="007E0C03"/>
    <w:rsid w:val="007E199E"/>
    <w:rsid w:val="007E27B3"/>
    <w:rsid w:val="007E2C93"/>
    <w:rsid w:val="007E30BE"/>
    <w:rsid w:val="007E3DBC"/>
    <w:rsid w:val="007E4407"/>
    <w:rsid w:val="007E49F0"/>
    <w:rsid w:val="007E53E7"/>
    <w:rsid w:val="007E5E30"/>
    <w:rsid w:val="007E670A"/>
    <w:rsid w:val="007E6970"/>
    <w:rsid w:val="007E6AE1"/>
    <w:rsid w:val="007E6F3A"/>
    <w:rsid w:val="007F051A"/>
    <w:rsid w:val="007F0D4C"/>
    <w:rsid w:val="007F0FC6"/>
    <w:rsid w:val="007F22F0"/>
    <w:rsid w:val="007F2325"/>
    <w:rsid w:val="007F23C1"/>
    <w:rsid w:val="007F2A9B"/>
    <w:rsid w:val="007F3BE9"/>
    <w:rsid w:val="007F4584"/>
    <w:rsid w:val="007F4A3D"/>
    <w:rsid w:val="007F4B2E"/>
    <w:rsid w:val="007F50A3"/>
    <w:rsid w:val="007F5548"/>
    <w:rsid w:val="007F5F04"/>
    <w:rsid w:val="007F793D"/>
    <w:rsid w:val="007F7E15"/>
    <w:rsid w:val="008000BF"/>
    <w:rsid w:val="00801A36"/>
    <w:rsid w:val="0080283F"/>
    <w:rsid w:val="00802E1E"/>
    <w:rsid w:val="00803225"/>
    <w:rsid w:val="0080343B"/>
    <w:rsid w:val="00803B6B"/>
    <w:rsid w:val="00803D7E"/>
    <w:rsid w:val="00803DBE"/>
    <w:rsid w:val="0080461C"/>
    <w:rsid w:val="008048D2"/>
    <w:rsid w:val="00804E4A"/>
    <w:rsid w:val="00804EED"/>
    <w:rsid w:val="00804F74"/>
    <w:rsid w:val="008051A0"/>
    <w:rsid w:val="0080558E"/>
    <w:rsid w:val="00805781"/>
    <w:rsid w:val="00805C42"/>
    <w:rsid w:val="008070D8"/>
    <w:rsid w:val="00807576"/>
    <w:rsid w:val="0080780C"/>
    <w:rsid w:val="00807A27"/>
    <w:rsid w:val="00807AD1"/>
    <w:rsid w:val="008106D9"/>
    <w:rsid w:val="00811804"/>
    <w:rsid w:val="00811FF2"/>
    <w:rsid w:val="00813773"/>
    <w:rsid w:val="00813E49"/>
    <w:rsid w:val="00814CC7"/>
    <w:rsid w:val="00814E0E"/>
    <w:rsid w:val="0081574B"/>
    <w:rsid w:val="00815D14"/>
    <w:rsid w:val="00815ED2"/>
    <w:rsid w:val="008168FA"/>
    <w:rsid w:val="00817B2B"/>
    <w:rsid w:val="00817FC9"/>
    <w:rsid w:val="00820EA7"/>
    <w:rsid w:val="0082194D"/>
    <w:rsid w:val="00821FCA"/>
    <w:rsid w:val="00822114"/>
    <w:rsid w:val="008230F8"/>
    <w:rsid w:val="008232E8"/>
    <w:rsid w:val="008237BE"/>
    <w:rsid w:val="008242AA"/>
    <w:rsid w:val="008245E7"/>
    <w:rsid w:val="00826000"/>
    <w:rsid w:val="008265DB"/>
    <w:rsid w:val="0082666F"/>
    <w:rsid w:val="00826CE5"/>
    <w:rsid w:val="00827D80"/>
    <w:rsid w:val="00827F86"/>
    <w:rsid w:val="00830645"/>
    <w:rsid w:val="00830980"/>
    <w:rsid w:val="0083128E"/>
    <w:rsid w:val="008319F7"/>
    <w:rsid w:val="00831CD1"/>
    <w:rsid w:val="008327C0"/>
    <w:rsid w:val="00832AF3"/>
    <w:rsid w:val="0083370C"/>
    <w:rsid w:val="00833AF6"/>
    <w:rsid w:val="00834530"/>
    <w:rsid w:val="0083494F"/>
    <w:rsid w:val="00835430"/>
    <w:rsid w:val="00835847"/>
    <w:rsid w:val="00835894"/>
    <w:rsid w:val="00837201"/>
    <w:rsid w:val="008426ED"/>
    <w:rsid w:val="00843B05"/>
    <w:rsid w:val="00843ED7"/>
    <w:rsid w:val="0084472A"/>
    <w:rsid w:val="00845A34"/>
    <w:rsid w:val="00846625"/>
    <w:rsid w:val="008469F4"/>
    <w:rsid w:val="00846B79"/>
    <w:rsid w:val="008478DB"/>
    <w:rsid w:val="008507BE"/>
    <w:rsid w:val="0085119D"/>
    <w:rsid w:val="00851362"/>
    <w:rsid w:val="00851950"/>
    <w:rsid w:val="008528B6"/>
    <w:rsid w:val="00852C4D"/>
    <w:rsid w:val="008542DE"/>
    <w:rsid w:val="008546B9"/>
    <w:rsid w:val="008548D3"/>
    <w:rsid w:val="00854B86"/>
    <w:rsid w:val="00855A10"/>
    <w:rsid w:val="0085653D"/>
    <w:rsid w:val="00856B62"/>
    <w:rsid w:val="00856F71"/>
    <w:rsid w:val="00857802"/>
    <w:rsid w:val="00860C11"/>
    <w:rsid w:val="00860CA5"/>
    <w:rsid w:val="00860F74"/>
    <w:rsid w:val="00861238"/>
    <w:rsid w:val="00861906"/>
    <w:rsid w:val="00861D28"/>
    <w:rsid w:val="00861FB0"/>
    <w:rsid w:val="0086201A"/>
    <w:rsid w:val="008624C6"/>
    <w:rsid w:val="008633B3"/>
    <w:rsid w:val="0086345C"/>
    <w:rsid w:val="00863B79"/>
    <w:rsid w:val="00864538"/>
    <w:rsid w:val="008657F0"/>
    <w:rsid w:val="00866220"/>
    <w:rsid w:val="008672AD"/>
    <w:rsid w:val="008674EC"/>
    <w:rsid w:val="0087002E"/>
    <w:rsid w:val="00871441"/>
    <w:rsid w:val="008718C2"/>
    <w:rsid w:val="00871BC4"/>
    <w:rsid w:val="00871EDF"/>
    <w:rsid w:val="00872412"/>
    <w:rsid w:val="0087372E"/>
    <w:rsid w:val="00874068"/>
    <w:rsid w:val="0087439A"/>
    <w:rsid w:val="00874481"/>
    <w:rsid w:val="008748CE"/>
    <w:rsid w:val="00874DF7"/>
    <w:rsid w:val="00875D7A"/>
    <w:rsid w:val="00876117"/>
    <w:rsid w:val="00876B74"/>
    <w:rsid w:val="008772EB"/>
    <w:rsid w:val="0087778B"/>
    <w:rsid w:val="008777CF"/>
    <w:rsid w:val="008800E3"/>
    <w:rsid w:val="008802E3"/>
    <w:rsid w:val="0088093B"/>
    <w:rsid w:val="00880AC2"/>
    <w:rsid w:val="008814E1"/>
    <w:rsid w:val="00881786"/>
    <w:rsid w:val="008817B5"/>
    <w:rsid w:val="00882592"/>
    <w:rsid w:val="00882C52"/>
    <w:rsid w:val="00883A51"/>
    <w:rsid w:val="00883F8B"/>
    <w:rsid w:val="0088413A"/>
    <w:rsid w:val="00884AB3"/>
    <w:rsid w:val="00884BEE"/>
    <w:rsid w:val="00885128"/>
    <w:rsid w:val="00885ECB"/>
    <w:rsid w:val="00885EDF"/>
    <w:rsid w:val="00886093"/>
    <w:rsid w:val="008860D5"/>
    <w:rsid w:val="008861ED"/>
    <w:rsid w:val="008862AD"/>
    <w:rsid w:val="00886B9A"/>
    <w:rsid w:val="00887B15"/>
    <w:rsid w:val="0089018B"/>
    <w:rsid w:val="00890907"/>
    <w:rsid w:val="00890F26"/>
    <w:rsid w:val="008911F2"/>
    <w:rsid w:val="0089148F"/>
    <w:rsid w:val="00891CE6"/>
    <w:rsid w:val="008923D7"/>
    <w:rsid w:val="00892443"/>
    <w:rsid w:val="008929F4"/>
    <w:rsid w:val="00893495"/>
    <w:rsid w:val="00893B5B"/>
    <w:rsid w:val="00893E79"/>
    <w:rsid w:val="00894EED"/>
    <w:rsid w:val="00895DC2"/>
    <w:rsid w:val="00895F3B"/>
    <w:rsid w:val="00896A5C"/>
    <w:rsid w:val="00896FDE"/>
    <w:rsid w:val="00897781"/>
    <w:rsid w:val="008A0D75"/>
    <w:rsid w:val="008A113F"/>
    <w:rsid w:val="008A18B0"/>
    <w:rsid w:val="008A2287"/>
    <w:rsid w:val="008A2FC7"/>
    <w:rsid w:val="008A33C4"/>
    <w:rsid w:val="008A3E7C"/>
    <w:rsid w:val="008A3F7C"/>
    <w:rsid w:val="008A437A"/>
    <w:rsid w:val="008A437D"/>
    <w:rsid w:val="008A4AAF"/>
    <w:rsid w:val="008A4E33"/>
    <w:rsid w:val="008A5AF4"/>
    <w:rsid w:val="008A5B9F"/>
    <w:rsid w:val="008A61C8"/>
    <w:rsid w:val="008A75AF"/>
    <w:rsid w:val="008B036A"/>
    <w:rsid w:val="008B09FD"/>
    <w:rsid w:val="008B0B58"/>
    <w:rsid w:val="008B0C58"/>
    <w:rsid w:val="008B0F34"/>
    <w:rsid w:val="008B0F48"/>
    <w:rsid w:val="008B104F"/>
    <w:rsid w:val="008B17EF"/>
    <w:rsid w:val="008B1CB2"/>
    <w:rsid w:val="008B1ED3"/>
    <w:rsid w:val="008B21C8"/>
    <w:rsid w:val="008B3AC0"/>
    <w:rsid w:val="008B3B36"/>
    <w:rsid w:val="008B57E1"/>
    <w:rsid w:val="008B6185"/>
    <w:rsid w:val="008B6329"/>
    <w:rsid w:val="008B6E42"/>
    <w:rsid w:val="008B6E4D"/>
    <w:rsid w:val="008B7005"/>
    <w:rsid w:val="008C0AFE"/>
    <w:rsid w:val="008C1488"/>
    <w:rsid w:val="008C18E1"/>
    <w:rsid w:val="008C22DE"/>
    <w:rsid w:val="008C2C22"/>
    <w:rsid w:val="008C2C89"/>
    <w:rsid w:val="008C2D52"/>
    <w:rsid w:val="008C31AF"/>
    <w:rsid w:val="008C31E4"/>
    <w:rsid w:val="008C3A78"/>
    <w:rsid w:val="008C3F6E"/>
    <w:rsid w:val="008C42A8"/>
    <w:rsid w:val="008C449F"/>
    <w:rsid w:val="008C4B54"/>
    <w:rsid w:val="008C5019"/>
    <w:rsid w:val="008C50A0"/>
    <w:rsid w:val="008C5265"/>
    <w:rsid w:val="008C573E"/>
    <w:rsid w:val="008C6911"/>
    <w:rsid w:val="008C6E39"/>
    <w:rsid w:val="008C7437"/>
    <w:rsid w:val="008C7725"/>
    <w:rsid w:val="008C77D3"/>
    <w:rsid w:val="008C7DF3"/>
    <w:rsid w:val="008D14A2"/>
    <w:rsid w:val="008D1732"/>
    <w:rsid w:val="008D2043"/>
    <w:rsid w:val="008D2363"/>
    <w:rsid w:val="008D284F"/>
    <w:rsid w:val="008D2A68"/>
    <w:rsid w:val="008D4116"/>
    <w:rsid w:val="008D48CC"/>
    <w:rsid w:val="008D505E"/>
    <w:rsid w:val="008D50CF"/>
    <w:rsid w:val="008D57A7"/>
    <w:rsid w:val="008D5FC4"/>
    <w:rsid w:val="008D793D"/>
    <w:rsid w:val="008E01F9"/>
    <w:rsid w:val="008E17C0"/>
    <w:rsid w:val="008E1EA3"/>
    <w:rsid w:val="008E2025"/>
    <w:rsid w:val="008E2542"/>
    <w:rsid w:val="008E2682"/>
    <w:rsid w:val="008E2B8C"/>
    <w:rsid w:val="008E33A1"/>
    <w:rsid w:val="008E39A5"/>
    <w:rsid w:val="008E40F6"/>
    <w:rsid w:val="008E49D1"/>
    <w:rsid w:val="008E50E6"/>
    <w:rsid w:val="008E5995"/>
    <w:rsid w:val="008E5EBE"/>
    <w:rsid w:val="008E63B4"/>
    <w:rsid w:val="008E63DB"/>
    <w:rsid w:val="008E6830"/>
    <w:rsid w:val="008E738F"/>
    <w:rsid w:val="008F14ED"/>
    <w:rsid w:val="008F1899"/>
    <w:rsid w:val="008F286A"/>
    <w:rsid w:val="008F3026"/>
    <w:rsid w:val="008F308D"/>
    <w:rsid w:val="008F33DF"/>
    <w:rsid w:val="008F472E"/>
    <w:rsid w:val="008F4C6F"/>
    <w:rsid w:val="008F5241"/>
    <w:rsid w:val="008F76A8"/>
    <w:rsid w:val="008F7B37"/>
    <w:rsid w:val="00900266"/>
    <w:rsid w:val="00900368"/>
    <w:rsid w:val="009005E0"/>
    <w:rsid w:val="00900AB9"/>
    <w:rsid w:val="00901237"/>
    <w:rsid w:val="00901FAE"/>
    <w:rsid w:val="00902E86"/>
    <w:rsid w:val="009034EB"/>
    <w:rsid w:val="0090473C"/>
    <w:rsid w:val="00905211"/>
    <w:rsid w:val="009055F6"/>
    <w:rsid w:val="00906092"/>
    <w:rsid w:val="0090693C"/>
    <w:rsid w:val="00906AD7"/>
    <w:rsid w:val="00906F22"/>
    <w:rsid w:val="00907414"/>
    <w:rsid w:val="0090774F"/>
    <w:rsid w:val="009101B7"/>
    <w:rsid w:val="009103BE"/>
    <w:rsid w:val="009109D4"/>
    <w:rsid w:val="00911AA1"/>
    <w:rsid w:val="00911B36"/>
    <w:rsid w:val="009121A6"/>
    <w:rsid w:val="0091285B"/>
    <w:rsid w:val="00913287"/>
    <w:rsid w:val="0091333D"/>
    <w:rsid w:val="0091376E"/>
    <w:rsid w:val="00913A6F"/>
    <w:rsid w:val="00913B72"/>
    <w:rsid w:val="00913C4C"/>
    <w:rsid w:val="00914328"/>
    <w:rsid w:val="009152FA"/>
    <w:rsid w:val="0091593A"/>
    <w:rsid w:val="00915ACD"/>
    <w:rsid w:val="009160C9"/>
    <w:rsid w:val="00916C9B"/>
    <w:rsid w:val="00917153"/>
    <w:rsid w:val="00917669"/>
    <w:rsid w:val="009200EF"/>
    <w:rsid w:val="00921400"/>
    <w:rsid w:val="00921808"/>
    <w:rsid w:val="00921CDA"/>
    <w:rsid w:val="009225F4"/>
    <w:rsid w:val="00922E4C"/>
    <w:rsid w:val="0092364E"/>
    <w:rsid w:val="00925731"/>
    <w:rsid w:val="0092583F"/>
    <w:rsid w:val="00925859"/>
    <w:rsid w:val="009258DB"/>
    <w:rsid w:val="00925965"/>
    <w:rsid w:val="00927260"/>
    <w:rsid w:val="00927C52"/>
    <w:rsid w:val="00930534"/>
    <w:rsid w:val="00931230"/>
    <w:rsid w:val="00931D51"/>
    <w:rsid w:val="00931EFC"/>
    <w:rsid w:val="00933347"/>
    <w:rsid w:val="009336E3"/>
    <w:rsid w:val="0093455F"/>
    <w:rsid w:val="00934808"/>
    <w:rsid w:val="00934A8F"/>
    <w:rsid w:val="00934C1D"/>
    <w:rsid w:val="009353DA"/>
    <w:rsid w:val="00936828"/>
    <w:rsid w:val="00936839"/>
    <w:rsid w:val="00936C6C"/>
    <w:rsid w:val="009403BE"/>
    <w:rsid w:val="009419BD"/>
    <w:rsid w:val="009421BA"/>
    <w:rsid w:val="00942AB7"/>
    <w:rsid w:val="009431AF"/>
    <w:rsid w:val="00943A15"/>
    <w:rsid w:val="00943AEB"/>
    <w:rsid w:val="0094417D"/>
    <w:rsid w:val="009445E5"/>
    <w:rsid w:val="00945E02"/>
    <w:rsid w:val="00945E41"/>
    <w:rsid w:val="00946CB8"/>
    <w:rsid w:val="00947391"/>
    <w:rsid w:val="00950D9A"/>
    <w:rsid w:val="00951F37"/>
    <w:rsid w:val="009534D0"/>
    <w:rsid w:val="00953849"/>
    <w:rsid w:val="00954C4B"/>
    <w:rsid w:val="00955189"/>
    <w:rsid w:val="0095562D"/>
    <w:rsid w:val="00955A0F"/>
    <w:rsid w:val="00956FB3"/>
    <w:rsid w:val="00957A56"/>
    <w:rsid w:val="00961148"/>
    <w:rsid w:val="00962EAC"/>
    <w:rsid w:val="00963170"/>
    <w:rsid w:val="009631F4"/>
    <w:rsid w:val="0096458B"/>
    <w:rsid w:val="009645A8"/>
    <w:rsid w:val="0096472E"/>
    <w:rsid w:val="009655AA"/>
    <w:rsid w:val="009667B0"/>
    <w:rsid w:val="00967084"/>
    <w:rsid w:val="009672A4"/>
    <w:rsid w:val="00967A8A"/>
    <w:rsid w:val="0097054D"/>
    <w:rsid w:val="0097150E"/>
    <w:rsid w:val="00972067"/>
    <w:rsid w:val="00972BFD"/>
    <w:rsid w:val="00973134"/>
    <w:rsid w:val="009732B5"/>
    <w:rsid w:val="00974E1C"/>
    <w:rsid w:val="009750BF"/>
    <w:rsid w:val="0097512C"/>
    <w:rsid w:val="00975785"/>
    <w:rsid w:val="00976138"/>
    <w:rsid w:val="00976315"/>
    <w:rsid w:val="009764C9"/>
    <w:rsid w:val="009777A1"/>
    <w:rsid w:val="00980A5B"/>
    <w:rsid w:val="00980F4D"/>
    <w:rsid w:val="00981A63"/>
    <w:rsid w:val="0098314B"/>
    <w:rsid w:val="0098472A"/>
    <w:rsid w:val="00985CEA"/>
    <w:rsid w:val="009878CE"/>
    <w:rsid w:val="00987EC8"/>
    <w:rsid w:val="00991F4A"/>
    <w:rsid w:val="009928AD"/>
    <w:rsid w:val="00992C3D"/>
    <w:rsid w:val="00993081"/>
    <w:rsid w:val="00993EE7"/>
    <w:rsid w:val="00993EFF"/>
    <w:rsid w:val="0099411A"/>
    <w:rsid w:val="00994648"/>
    <w:rsid w:val="0099561E"/>
    <w:rsid w:val="00996049"/>
    <w:rsid w:val="0099621C"/>
    <w:rsid w:val="0099726E"/>
    <w:rsid w:val="00997594"/>
    <w:rsid w:val="00997CD8"/>
    <w:rsid w:val="009A0016"/>
    <w:rsid w:val="009A174D"/>
    <w:rsid w:val="009A20F0"/>
    <w:rsid w:val="009A287C"/>
    <w:rsid w:val="009A2D7F"/>
    <w:rsid w:val="009A34C3"/>
    <w:rsid w:val="009A52F7"/>
    <w:rsid w:val="009A5B5B"/>
    <w:rsid w:val="009A5E10"/>
    <w:rsid w:val="009A6C10"/>
    <w:rsid w:val="009A6F76"/>
    <w:rsid w:val="009A79B1"/>
    <w:rsid w:val="009A7BA7"/>
    <w:rsid w:val="009B0088"/>
    <w:rsid w:val="009B008C"/>
    <w:rsid w:val="009B0138"/>
    <w:rsid w:val="009B07EF"/>
    <w:rsid w:val="009B0D78"/>
    <w:rsid w:val="009B10AD"/>
    <w:rsid w:val="009B124B"/>
    <w:rsid w:val="009B14A7"/>
    <w:rsid w:val="009B1B97"/>
    <w:rsid w:val="009B1BA4"/>
    <w:rsid w:val="009B2A8F"/>
    <w:rsid w:val="009B30F3"/>
    <w:rsid w:val="009B422E"/>
    <w:rsid w:val="009B4481"/>
    <w:rsid w:val="009B49C2"/>
    <w:rsid w:val="009B523B"/>
    <w:rsid w:val="009B6719"/>
    <w:rsid w:val="009B6D90"/>
    <w:rsid w:val="009B6D95"/>
    <w:rsid w:val="009B721F"/>
    <w:rsid w:val="009B7399"/>
    <w:rsid w:val="009C06DC"/>
    <w:rsid w:val="009C0EAC"/>
    <w:rsid w:val="009C1035"/>
    <w:rsid w:val="009C12C9"/>
    <w:rsid w:val="009C1648"/>
    <w:rsid w:val="009C4161"/>
    <w:rsid w:val="009C4494"/>
    <w:rsid w:val="009C4B06"/>
    <w:rsid w:val="009C4B45"/>
    <w:rsid w:val="009C4FBB"/>
    <w:rsid w:val="009C5DCB"/>
    <w:rsid w:val="009C6324"/>
    <w:rsid w:val="009C664F"/>
    <w:rsid w:val="009C68D4"/>
    <w:rsid w:val="009C69E5"/>
    <w:rsid w:val="009C6B30"/>
    <w:rsid w:val="009C6C9B"/>
    <w:rsid w:val="009C6F11"/>
    <w:rsid w:val="009C72CF"/>
    <w:rsid w:val="009C7535"/>
    <w:rsid w:val="009C7897"/>
    <w:rsid w:val="009C78C8"/>
    <w:rsid w:val="009D0039"/>
    <w:rsid w:val="009D0D57"/>
    <w:rsid w:val="009D0D92"/>
    <w:rsid w:val="009D169C"/>
    <w:rsid w:val="009D2480"/>
    <w:rsid w:val="009D292D"/>
    <w:rsid w:val="009D33A1"/>
    <w:rsid w:val="009D35AD"/>
    <w:rsid w:val="009D3704"/>
    <w:rsid w:val="009D40C7"/>
    <w:rsid w:val="009D4B6A"/>
    <w:rsid w:val="009D522C"/>
    <w:rsid w:val="009D5BDA"/>
    <w:rsid w:val="009D635B"/>
    <w:rsid w:val="009D79E9"/>
    <w:rsid w:val="009E0C24"/>
    <w:rsid w:val="009E0F10"/>
    <w:rsid w:val="009E1061"/>
    <w:rsid w:val="009E1304"/>
    <w:rsid w:val="009E1B15"/>
    <w:rsid w:val="009E253F"/>
    <w:rsid w:val="009E3861"/>
    <w:rsid w:val="009E386E"/>
    <w:rsid w:val="009E4334"/>
    <w:rsid w:val="009E4BF7"/>
    <w:rsid w:val="009E5692"/>
    <w:rsid w:val="009E6ABA"/>
    <w:rsid w:val="009E6D46"/>
    <w:rsid w:val="009E7AE1"/>
    <w:rsid w:val="009E7D11"/>
    <w:rsid w:val="009F06E0"/>
    <w:rsid w:val="009F08DC"/>
    <w:rsid w:val="009F0FB9"/>
    <w:rsid w:val="009F12DA"/>
    <w:rsid w:val="009F13BA"/>
    <w:rsid w:val="009F14A1"/>
    <w:rsid w:val="009F152F"/>
    <w:rsid w:val="009F2886"/>
    <w:rsid w:val="009F299F"/>
    <w:rsid w:val="009F2C20"/>
    <w:rsid w:val="009F2D39"/>
    <w:rsid w:val="009F2FCF"/>
    <w:rsid w:val="009F3102"/>
    <w:rsid w:val="009F337C"/>
    <w:rsid w:val="009F3461"/>
    <w:rsid w:val="009F368F"/>
    <w:rsid w:val="009F496B"/>
    <w:rsid w:val="009F49F8"/>
    <w:rsid w:val="009F5674"/>
    <w:rsid w:val="009F5A5A"/>
    <w:rsid w:val="009F5DB9"/>
    <w:rsid w:val="009F6526"/>
    <w:rsid w:val="009F72E0"/>
    <w:rsid w:val="009F7990"/>
    <w:rsid w:val="00A0053F"/>
    <w:rsid w:val="00A007A0"/>
    <w:rsid w:val="00A01209"/>
    <w:rsid w:val="00A02109"/>
    <w:rsid w:val="00A03EC1"/>
    <w:rsid w:val="00A04179"/>
    <w:rsid w:val="00A04926"/>
    <w:rsid w:val="00A04B63"/>
    <w:rsid w:val="00A04F6E"/>
    <w:rsid w:val="00A0544F"/>
    <w:rsid w:val="00A05B64"/>
    <w:rsid w:val="00A05E87"/>
    <w:rsid w:val="00A0674E"/>
    <w:rsid w:val="00A071F9"/>
    <w:rsid w:val="00A07F56"/>
    <w:rsid w:val="00A10066"/>
    <w:rsid w:val="00A106A3"/>
    <w:rsid w:val="00A10F29"/>
    <w:rsid w:val="00A1145A"/>
    <w:rsid w:val="00A11AF9"/>
    <w:rsid w:val="00A11D79"/>
    <w:rsid w:val="00A11ED4"/>
    <w:rsid w:val="00A13276"/>
    <w:rsid w:val="00A1346A"/>
    <w:rsid w:val="00A13E7E"/>
    <w:rsid w:val="00A141C6"/>
    <w:rsid w:val="00A147FE"/>
    <w:rsid w:val="00A154A7"/>
    <w:rsid w:val="00A15DAD"/>
    <w:rsid w:val="00A1630C"/>
    <w:rsid w:val="00A17D5C"/>
    <w:rsid w:val="00A17EEE"/>
    <w:rsid w:val="00A20245"/>
    <w:rsid w:val="00A20A5F"/>
    <w:rsid w:val="00A20D29"/>
    <w:rsid w:val="00A213C5"/>
    <w:rsid w:val="00A21BC9"/>
    <w:rsid w:val="00A226FA"/>
    <w:rsid w:val="00A22B1A"/>
    <w:rsid w:val="00A22CCA"/>
    <w:rsid w:val="00A22FA8"/>
    <w:rsid w:val="00A230EB"/>
    <w:rsid w:val="00A2330A"/>
    <w:rsid w:val="00A238C8"/>
    <w:rsid w:val="00A23C43"/>
    <w:rsid w:val="00A23EA0"/>
    <w:rsid w:val="00A2545E"/>
    <w:rsid w:val="00A27215"/>
    <w:rsid w:val="00A31A01"/>
    <w:rsid w:val="00A31E9A"/>
    <w:rsid w:val="00A31F49"/>
    <w:rsid w:val="00A32A18"/>
    <w:rsid w:val="00A32CFB"/>
    <w:rsid w:val="00A32D16"/>
    <w:rsid w:val="00A3313E"/>
    <w:rsid w:val="00A336C3"/>
    <w:rsid w:val="00A33799"/>
    <w:rsid w:val="00A33AEF"/>
    <w:rsid w:val="00A33DC8"/>
    <w:rsid w:val="00A33EEE"/>
    <w:rsid w:val="00A34A40"/>
    <w:rsid w:val="00A35A7C"/>
    <w:rsid w:val="00A35B13"/>
    <w:rsid w:val="00A36A44"/>
    <w:rsid w:val="00A36E37"/>
    <w:rsid w:val="00A376CD"/>
    <w:rsid w:val="00A401AA"/>
    <w:rsid w:val="00A40375"/>
    <w:rsid w:val="00A403D1"/>
    <w:rsid w:val="00A406A4"/>
    <w:rsid w:val="00A4103E"/>
    <w:rsid w:val="00A4109B"/>
    <w:rsid w:val="00A414D9"/>
    <w:rsid w:val="00A41AFB"/>
    <w:rsid w:val="00A42D8D"/>
    <w:rsid w:val="00A4308A"/>
    <w:rsid w:val="00A434AD"/>
    <w:rsid w:val="00A43A75"/>
    <w:rsid w:val="00A43AF3"/>
    <w:rsid w:val="00A4480C"/>
    <w:rsid w:val="00A44DCA"/>
    <w:rsid w:val="00A44E09"/>
    <w:rsid w:val="00A46982"/>
    <w:rsid w:val="00A46B35"/>
    <w:rsid w:val="00A472BF"/>
    <w:rsid w:val="00A474FE"/>
    <w:rsid w:val="00A475C6"/>
    <w:rsid w:val="00A50E9B"/>
    <w:rsid w:val="00A513EA"/>
    <w:rsid w:val="00A51F8F"/>
    <w:rsid w:val="00A5215A"/>
    <w:rsid w:val="00A53631"/>
    <w:rsid w:val="00A537C2"/>
    <w:rsid w:val="00A54300"/>
    <w:rsid w:val="00A5476E"/>
    <w:rsid w:val="00A550B9"/>
    <w:rsid w:val="00A55507"/>
    <w:rsid w:val="00A566F8"/>
    <w:rsid w:val="00A57751"/>
    <w:rsid w:val="00A609E8"/>
    <w:rsid w:val="00A61053"/>
    <w:rsid w:val="00A6142F"/>
    <w:rsid w:val="00A61731"/>
    <w:rsid w:val="00A617EB"/>
    <w:rsid w:val="00A62158"/>
    <w:rsid w:val="00A62AD2"/>
    <w:rsid w:val="00A635D3"/>
    <w:rsid w:val="00A63867"/>
    <w:rsid w:val="00A655A8"/>
    <w:rsid w:val="00A6596A"/>
    <w:rsid w:val="00A660AE"/>
    <w:rsid w:val="00A664C1"/>
    <w:rsid w:val="00A67470"/>
    <w:rsid w:val="00A6764B"/>
    <w:rsid w:val="00A67DB0"/>
    <w:rsid w:val="00A701D5"/>
    <w:rsid w:val="00A71572"/>
    <w:rsid w:val="00A717AC"/>
    <w:rsid w:val="00A71AC5"/>
    <w:rsid w:val="00A728E7"/>
    <w:rsid w:val="00A7299B"/>
    <w:rsid w:val="00A72DA0"/>
    <w:rsid w:val="00A72EEB"/>
    <w:rsid w:val="00A736C2"/>
    <w:rsid w:val="00A739FE"/>
    <w:rsid w:val="00A73EE4"/>
    <w:rsid w:val="00A74295"/>
    <w:rsid w:val="00A750F6"/>
    <w:rsid w:val="00A752AE"/>
    <w:rsid w:val="00A75791"/>
    <w:rsid w:val="00A75842"/>
    <w:rsid w:val="00A76974"/>
    <w:rsid w:val="00A775C4"/>
    <w:rsid w:val="00A77FBF"/>
    <w:rsid w:val="00A806FA"/>
    <w:rsid w:val="00A80D03"/>
    <w:rsid w:val="00A80D50"/>
    <w:rsid w:val="00A819A2"/>
    <w:rsid w:val="00A81D4A"/>
    <w:rsid w:val="00A8288B"/>
    <w:rsid w:val="00A84C60"/>
    <w:rsid w:val="00A8526A"/>
    <w:rsid w:val="00A8597B"/>
    <w:rsid w:val="00A86A3F"/>
    <w:rsid w:val="00A86E28"/>
    <w:rsid w:val="00A870C2"/>
    <w:rsid w:val="00A87446"/>
    <w:rsid w:val="00A877EE"/>
    <w:rsid w:val="00A87D9F"/>
    <w:rsid w:val="00A87DCE"/>
    <w:rsid w:val="00A903F1"/>
    <w:rsid w:val="00A91AD8"/>
    <w:rsid w:val="00A92178"/>
    <w:rsid w:val="00A922EB"/>
    <w:rsid w:val="00A92364"/>
    <w:rsid w:val="00A925EE"/>
    <w:rsid w:val="00A94118"/>
    <w:rsid w:val="00A94438"/>
    <w:rsid w:val="00A94469"/>
    <w:rsid w:val="00A95140"/>
    <w:rsid w:val="00A967D5"/>
    <w:rsid w:val="00A9680C"/>
    <w:rsid w:val="00AA07B5"/>
    <w:rsid w:val="00AA0933"/>
    <w:rsid w:val="00AA0C3C"/>
    <w:rsid w:val="00AA0CD0"/>
    <w:rsid w:val="00AA19BE"/>
    <w:rsid w:val="00AA1BAD"/>
    <w:rsid w:val="00AA223D"/>
    <w:rsid w:val="00AA453B"/>
    <w:rsid w:val="00AA4E4F"/>
    <w:rsid w:val="00AA5100"/>
    <w:rsid w:val="00AA5A1C"/>
    <w:rsid w:val="00AA6443"/>
    <w:rsid w:val="00AA6732"/>
    <w:rsid w:val="00AA6B24"/>
    <w:rsid w:val="00AA74CF"/>
    <w:rsid w:val="00AA7B52"/>
    <w:rsid w:val="00AB0403"/>
    <w:rsid w:val="00AB06C4"/>
    <w:rsid w:val="00AB1369"/>
    <w:rsid w:val="00AB302E"/>
    <w:rsid w:val="00AB41B2"/>
    <w:rsid w:val="00AB57E2"/>
    <w:rsid w:val="00AB72C6"/>
    <w:rsid w:val="00AB794E"/>
    <w:rsid w:val="00AC057B"/>
    <w:rsid w:val="00AC0DC5"/>
    <w:rsid w:val="00AC193C"/>
    <w:rsid w:val="00AC204E"/>
    <w:rsid w:val="00AC2A1A"/>
    <w:rsid w:val="00AC3167"/>
    <w:rsid w:val="00AC37AD"/>
    <w:rsid w:val="00AC39DE"/>
    <w:rsid w:val="00AC3C0D"/>
    <w:rsid w:val="00AC45BB"/>
    <w:rsid w:val="00AC4AFF"/>
    <w:rsid w:val="00AC4D7E"/>
    <w:rsid w:val="00AC4F2D"/>
    <w:rsid w:val="00AC50A7"/>
    <w:rsid w:val="00AC51CE"/>
    <w:rsid w:val="00AC5293"/>
    <w:rsid w:val="00AC53D4"/>
    <w:rsid w:val="00AC58C5"/>
    <w:rsid w:val="00AC5CC5"/>
    <w:rsid w:val="00AC6260"/>
    <w:rsid w:val="00AD0756"/>
    <w:rsid w:val="00AD07BF"/>
    <w:rsid w:val="00AD08B6"/>
    <w:rsid w:val="00AD0A6B"/>
    <w:rsid w:val="00AD1056"/>
    <w:rsid w:val="00AD14BF"/>
    <w:rsid w:val="00AD17BF"/>
    <w:rsid w:val="00AD22B3"/>
    <w:rsid w:val="00AD278C"/>
    <w:rsid w:val="00AD2C48"/>
    <w:rsid w:val="00AD33F3"/>
    <w:rsid w:val="00AD3993"/>
    <w:rsid w:val="00AD43D8"/>
    <w:rsid w:val="00AD4EBC"/>
    <w:rsid w:val="00AD6C89"/>
    <w:rsid w:val="00AE01BF"/>
    <w:rsid w:val="00AE0413"/>
    <w:rsid w:val="00AE0741"/>
    <w:rsid w:val="00AE0AEE"/>
    <w:rsid w:val="00AE156C"/>
    <w:rsid w:val="00AE1C87"/>
    <w:rsid w:val="00AE2541"/>
    <w:rsid w:val="00AE289C"/>
    <w:rsid w:val="00AE2D69"/>
    <w:rsid w:val="00AE3A64"/>
    <w:rsid w:val="00AE3B76"/>
    <w:rsid w:val="00AE4DEA"/>
    <w:rsid w:val="00AE6089"/>
    <w:rsid w:val="00AE6A1B"/>
    <w:rsid w:val="00AE6E6A"/>
    <w:rsid w:val="00AE754E"/>
    <w:rsid w:val="00AE7A57"/>
    <w:rsid w:val="00AE7B4D"/>
    <w:rsid w:val="00AF0165"/>
    <w:rsid w:val="00AF0516"/>
    <w:rsid w:val="00AF089A"/>
    <w:rsid w:val="00AF1261"/>
    <w:rsid w:val="00AF1B54"/>
    <w:rsid w:val="00AF2321"/>
    <w:rsid w:val="00AF28EF"/>
    <w:rsid w:val="00AF30F4"/>
    <w:rsid w:val="00AF33B8"/>
    <w:rsid w:val="00AF3572"/>
    <w:rsid w:val="00AF5A88"/>
    <w:rsid w:val="00AF60DC"/>
    <w:rsid w:val="00AF6405"/>
    <w:rsid w:val="00AF6484"/>
    <w:rsid w:val="00AF65A6"/>
    <w:rsid w:val="00AF6C89"/>
    <w:rsid w:val="00AF724C"/>
    <w:rsid w:val="00AF78FA"/>
    <w:rsid w:val="00AF7E2F"/>
    <w:rsid w:val="00B003E5"/>
    <w:rsid w:val="00B02990"/>
    <w:rsid w:val="00B02D34"/>
    <w:rsid w:val="00B03323"/>
    <w:rsid w:val="00B0357C"/>
    <w:rsid w:val="00B04251"/>
    <w:rsid w:val="00B04613"/>
    <w:rsid w:val="00B04883"/>
    <w:rsid w:val="00B04E73"/>
    <w:rsid w:val="00B0641A"/>
    <w:rsid w:val="00B072B2"/>
    <w:rsid w:val="00B1062A"/>
    <w:rsid w:val="00B1101D"/>
    <w:rsid w:val="00B110A3"/>
    <w:rsid w:val="00B11339"/>
    <w:rsid w:val="00B114FF"/>
    <w:rsid w:val="00B11A05"/>
    <w:rsid w:val="00B11D0B"/>
    <w:rsid w:val="00B125C2"/>
    <w:rsid w:val="00B1302C"/>
    <w:rsid w:val="00B138DD"/>
    <w:rsid w:val="00B13A2B"/>
    <w:rsid w:val="00B141FA"/>
    <w:rsid w:val="00B14507"/>
    <w:rsid w:val="00B14AE3"/>
    <w:rsid w:val="00B1506F"/>
    <w:rsid w:val="00B15EEB"/>
    <w:rsid w:val="00B1613A"/>
    <w:rsid w:val="00B1769F"/>
    <w:rsid w:val="00B17DCF"/>
    <w:rsid w:val="00B2003F"/>
    <w:rsid w:val="00B21636"/>
    <w:rsid w:val="00B216FC"/>
    <w:rsid w:val="00B21A09"/>
    <w:rsid w:val="00B21A60"/>
    <w:rsid w:val="00B228A2"/>
    <w:rsid w:val="00B24DA4"/>
    <w:rsid w:val="00B24FE0"/>
    <w:rsid w:val="00B2516F"/>
    <w:rsid w:val="00B25D8A"/>
    <w:rsid w:val="00B26656"/>
    <w:rsid w:val="00B2753C"/>
    <w:rsid w:val="00B30336"/>
    <w:rsid w:val="00B304EE"/>
    <w:rsid w:val="00B30DF6"/>
    <w:rsid w:val="00B31192"/>
    <w:rsid w:val="00B312F4"/>
    <w:rsid w:val="00B3131C"/>
    <w:rsid w:val="00B313F0"/>
    <w:rsid w:val="00B342D3"/>
    <w:rsid w:val="00B351CE"/>
    <w:rsid w:val="00B354C9"/>
    <w:rsid w:val="00B35AAA"/>
    <w:rsid w:val="00B360C6"/>
    <w:rsid w:val="00B377E7"/>
    <w:rsid w:val="00B37B0C"/>
    <w:rsid w:val="00B37B36"/>
    <w:rsid w:val="00B405A2"/>
    <w:rsid w:val="00B40D1B"/>
    <w:rsid w:val="00B41BC8"/>
    <w:rsid w:val="00B421BB"/>
    <w:rsid w:val="00B42409"/>
    <w:rsid w:val="00B42988"/>
    <w:rsid w:val="00B437B6"/>
    <w:rsid w:val="00B43FED"/>
    <w:rsid w:val="00B447B8"/>
    <w:rsid w:val="00B45256"/>
    <w:rsid w:val="00B46381"/>
    <w:rsid w:val="00B465AA"/>
    <w:rsid w:val="00B466AB"/>
    <w:rsid w:val="00B470BE"/>
    <w:rsid w:val="00B472D8"/>
    <w:rsid w:val="00B47BFA"/>
    <w:rsid w:val="00B47E85"/>
    <w:rsid w:val="00B50117"/>
    <w:rsid w:val="00B51353"/>
    <w:rsid w:val="00B51904"/>
    <w:rsid w:val="00B528D7"/>
    <w:rsid w:val="00B537A3"/>
    <w:rsid w:val="00B53B64"/>
    <w:rsid w:val="00B54AD1"/>
    <w:rsid w:val="00B54FF6"/>
    <w:rsid w:val="00B552CF"/>
    <w:rsid w:val="00B55356"/>
    <w:rsid w:val="00B55FDE"/>
    <w:rsid w:val="00B56A1B"/>
    <w:rsid w:val="00B5725D"/>
    <w:rsid w:val="00B57430"/>
    <w:rsid w:val="00B60002"/>
    <w:rsid w:val="00B611E4"/>
    <w:rsid w:val="00B612B7"/>
    <w:rsid w:val="00B6142B"/>
    <w:rsid w:val="00B6208C"/>
    <w:rsid w:val="00B63B22"/>
    <w:rsid w:val="00B65C01"/>
    <w:rsid w:val="00B661E2"/>
    <w:rsid w:val="00B669D5"/>
    <w:rsid w:val="00B66AFD"/>
    <w:rsid w:val="00B67781"/>
    <w:rsid w:val="00B67982"/>
    <w:rsid w:val="00B67AAC"/>
    <w:rsid w:val="00B708FD"/>
    <w:rsid w:val="00B7120B"/>
    <w:rsid w:val="00B71424"/>
    <w:rsid w:val="00B7188E"/>
    <w:rsid w:val="00B72569"/>
    <w:rsid w:val="00B726CD"/>
    <w:rsid w:val="00B73240"/>
    <w:rsid w:val="00B750EA"/>
    <w:rsid w:val="00B7543E"/>
    <w:rsid w:val="00B75807"/>
    <w:rsid w:val="00B758E5"/>
    <w:rsid w:val="00B769D6"/>
    <w:rsid w:val="00B76C21"/>
    <w:rsid w:val="00B77567"/>
    <w:rsid w:val="00B775B0"/>
    <w:rsid w:val="00B779AF"/>
    <w:rsid w:val="00B77FAE"/>
    <w:rsid w:val="00B8025D"/>
    <w:rsid w:val="00B806AD"/>
    <w:rsid w:val="00B80D68"/>
    <w:rsid w:val="00B8120D"/>
    <w:rsid w:val="00B81E50"/>
    <w:rsid w:val="00B829F0"/>
    <w:rsid w:val="00B82BA2"/>
    <w:rsid w:val="00B83A96"/>
    <w:rsid w:val="00B83CDC"/>
    <w:rsid w:val="00B84799"/>
    <w:rsid w:val="00B84BF0"/>
    <w:rsid w:val="00B860CB"/>
    <w:rsid w:val="00B861BF"/>
    <w:rsid w:val="00B8669D"/>
    <w:rsid w:val="00B869DF"/>
    <w:rsid w:val="00B86CCF"/>
    <w:rsid w:val="00B86D04"/>
    <w:rsid w:val="00B87696"/>
    <w:rsid w:val="00B8783F"/>
    <w:rsid w:val="00B87CC6"/>
    <w:rsid w:val="00B905C8"/>
    <w:rsid w:val="00B909FD"/>
    <w:rsid w:val="00B90E47"/>
    <w:rsid w:val="00B9233C"/>
    <w:rsid w:val="00B9279B"/>
    <w:rsid w:val="00B92E42"/>
    <w:rsid w:val="00B93CFB"/>
    <w:rsid w:val="00B93E4E"/>
    <w:rsid w:val="00B9482B"/>
    <w:rsid w:val="00B94D4F"/>
    <w:rsid w:val="00B94F29"/>
    <w:rsid w:val="00B95002"/>
    <w:rsid w:val="00B9501A"/>
    <w:rsid w:val="00B956FE"/>
    <w:rsid w:val="00B957A3"/>
    <w:rsid w:val="00B95D69"/>
    <w:rsid w:val="00B95EBF"/>
    <w:rsid w:val="00B97B49"/>
    <w:rsid w:val="00B97E9F"/>
    <w:rsid w:val="00BA05BB"/>
    <w:rsid w:val="00BA1856"/>
    <w:rsid w:val="00BA2687"/>
    <w:rsid w:val="00BA34C1"/>
    <w:rsid w:val="00BA3BB0"/>
    <w:rsid w:val="00BA3BF3"/>
    <w:rsid w:val="00BA3EF2"/>
    <w:rsid w:val="00BA410D"/>
    <w:rsid w:val="00BA49DE"/>
    <w:rsid w:val="00BA604E"/>
    <w:rsid w:val="00BA66F0"/>
    <w:rsid w:val="00BA69DC"/>
    <w:rsid w:val="00BA776E"/>
    <w:rsid w:val="00BB1028"/>
    <w:rsid w:val="00BB112F"/>
    <w:rsid w:val="00BB1E03"/>
    <w:rsid w:val="00BB2288"/>
    <w:rsid w:val="00BB2B6D"/>
    <w:rsid w:val="00BB2DC8"/>
    <w:rsid w:val="00BB5ECC"/>
    <w:rsid w:val="00BB672D"/>
    <w:rsid w:val="00BB6893"/>
    <w:rsid w:val="00BB6B03"/>
    <w:rsid w:val="00BB76EE"/>
    <w:rsid w:val="00BB77A6"/>
    <w:rsid w:val="00BB7BC9"/>
    <w:rsid w:val="00BB7EB9"/>
    <w:rsid w:val="00BC3E94"/>
    <w:rsid w:val="00BC4283"/>
    <w:rsid w:val="00BC489A"/>
    <w:rsid w:val="00BC4B30"/>
    <w:rsid w:val="00BC5723"/>
    <w:rsid w:val="00BC58A1"/>
    <w:rsid w:val="00BC5CD3"/>
    <w:rsid w:val="00BC63B5"/>
    <w:rsid w:val="00BC6428"/>
    <w:rsid w:val="00BC6F47"/>
    <w:rsid w:val="00BC7258"/>
    <w:rsid w:val="00BC7733"/>
    <w:rsid w:val="00BC7836"/>
    <w:rsid w:val="00BC7ED9"/>
    <w:rsid w:val="00BD01C0"/>
    <w:rsid w:val="00BD030F"/>
    <w:rsid w:val="00BD0471"/>
    <w:rsid w:val="00BD0640"/>
    <w:rsid w:val="00BD1737"/>
    <w:rsid w:val="00BD1F7D"/>
    <w:rsid w:val="00BD3050"/>
    <w:rsid w:val="00BD377F"/>
    <w:rsid w:val="00BD3BED"/>
    <w:rsid w:val="00BD3F56"/>
    <w:rsid w:val="00BD5A45"/>
    <w:rsid w:val="00BD5E64"/>
    <w:rsid w:val="00BD5E93"/>
    <w:rsid w:val="00BD61CC"/>
    <w:rsid w:val="00BD62BB"/>
    <w:rsid w:val="00BD6311"/>
    <w:rsid w:val="00BE060C"/>
    <w:rsid w:val="00BE0E99"/>
    <w:rsid w:val="00BE1446"/>
    <w:rsid w:val="00BE1E9D"/>
    <w:rsid w:val="00BE2388"/>
    <w:rsid w:val="00BE2A72"/>
    <w:rsid w:val="00BE2D8E"/>
    <w:rsid w:val="00BE37B1"/>
    <w:rsid w:val="00BE3B2E"/>
    <w:rsid w:val="00BE4381"/>
    <w:rsid w:val="00BE70D6"/>
    <w:rsid w:val="00BF00DB"/>
    <w:rsid w:val="00BF159F"/>
    <w:rsid w:val="00BF191F"/>
    <w:rsid w:val="00BF3045"/>
    <w:rsid w:val="00BF3126"/>
    <w:rsid w:val="00BF33E9"/>
    <w:rsid w:val="00BF34EC"/>
    <w:rsid w:val="00BF3B17"/>
    <w:rsid w:val="00BF3F61"/>
    <w:rsid w:val="00BF419C"/>
    <w:rsid w:val="00BF4252"/>
    <w:rsid w:val="00BF4EB6"/>
    <w:rsid w:val="00BF5BF3"/>
    <w:rsid w:val="00BF5D76"/>
    <w:rsid w:val="00BF61C3"/>
    <w:rsid w:val="00BF6D32"/>
    <w:rsid w:val="00BF7805"/>
    <w:rsid w:val="00BF7FAC"/>
    <w:rsid w:val="00C00429"/>
    <w:rsid w:val="00C00ACB"/>
    <w:rsid w:val="00C024C6"/>
    <w:rsid w:val="00C034AF"/>
    <w:rsid w:val="00C03774"/>
    <w:rsid w:val="00C03E7D"/>
    <w:rsid w:val="00C041DE"/>
    <w:rsid w:val="00C044A9"/>
    <w:rsid w:val="00C045B2"/>
    <w:rsid w:val="00C0460B"/>
    <w:rsid w:val="00C04857"/>
    <w:rsid w:val="00C04B49"/>
    <w:rsid w:val="00C05672"/>
    <w:rsid w:val="00C0620E"/>
    <w:rsid w:val="00C06A45"/>
    <w:rsid w:val="00C06CE5"/>
    <w:rsid w:val="00C077BB"/>
    <w:rsid w:val="00C07D53"/>
    <w:rsid w:val="00C1008B"/>
    <w:rsid w:val="00C10F82"/>
    <w:rsid w:val="00C12A01"/>
    <w:rsid w:val="00C12F43"/>
    <w:rsid w:val="00C14255"/>
    <w:rsid w:val="00C146C1"/>
    <w:rsid w:val="00C15453"/>
    <w:rsid w:val="00C15EEF"/>
    <w:rsid w:val="00C1685B"/>
    <w:rsid w:val="00C16CB4"/>
    <w:rsid w:val="00C20AEA"/>
    <w:rsid w:val="00C20FC0"/>
    <w:rsid w:val="00C21474"/>
    <w:rsid w:val="00C21950"/>
    <w:rsid w:val="00C22693"/>
    <w:rsid w:val="00C2351A"/>
    <w:rsid w:val="00C23A61"/>
    <w:rsid w:val="00C23C94"/>
    <w:rsid w:val="00C2434C"/>
    <w:rsid w:val="00C25642"/>
    <w:rsid w:val="00C2564F"/>
    <w:rsid w:val="00C25A6B"/>
    <w:rsid w:val="00C25F32"/>
    <w:rsid w:val="00C26E79"/>
    <w:rsid w:val="00C30BFF"/>
    <w:rsid w:val="00C31491"/>
    <w:rsid w:val="00C316D0"/>
    <w:rsid w:val="00C31ADC"/>
    <w:rsid w:val="00C329A0"/>
    <w:rsid w:val="00C32D68"/>
    <w:rsid w:val="00C32DAA"/>
    <w:rsid w:val="00C32DB5"/>
    <w:rsid w:val="00C333F6"/>
    <w:rsid w:val="00C33A41"/>
    <w:rsid w:val="00C33E83"/>
    <w:rsid w:val="00C340A5"/>
    <w:rsid w:val="00C34123"/>
    <w:rsid w:val="00C347C9"/>
    <w:rsid w:val="00C34C8E"/>
    <w:rsid w:val="00C3542B"/>
    <w:rsid w:val="00C3552A"/>
    <w:rsid w:val="00C35C06"/>
    <w:rsid w:val="00C35E77"/>
    <w:rsid w:val="00C35EC3"/>
    <w:rsid w:val="00C36476"/>
    <w:rsid w:val="00C36B97"/>
    <w:rsid w:val="00C37297"/>
    <w:rsid w:val="00C37910"/>
    <w:rsid w:val="00C40B0E"/>
    <w:rsid w:val="00C41A82"/>
    <w:rsid w:val="00C41ECB"/>
    <w:rsid w:val="00C426B1"/>
    <w:rsid w:val="00C426E2"/>
    <w:rsid w:val="00C43052"/>
    <w:rsid w:val="00C430BA"/>
    <w:rsid w:val="00C43285"/>
    <w:rsid w:val="00C43CAB"/>
    <w:rsid w:val="00C443DE"/>
    <w:rsid w:val="00C44B20"/>
    <w:rsid w:val="00C44D4C"/>
    <w:rsid w:val="00C4520A"/>
    <w:rsid w:val="00C45D3C"/>
    <w:rsid w:val="00C46066"/>
    <w:rsid w:val="00C461A3"/>
    <w:rsid w:val="00C461BA"/>
    <w:rsid w:val="00C47218"/>
    <w:rsid w:val="00C4744F"/>
    <w:rsid w:val="00C479B0"/>
    <w:rsid w:val="00C50064"/>
    <w:rsid w:val="00C50DD5"/>
    <w:rsid w:val="00C51F45"/>
    <w:rsid w:val="00C53E54"/>
    <w:rsid w:val="00C55F85"/>
    <w:rsid w:val="00C57352"/>
    <w:rsid w:val="00C574DB"/>
    <w:rsid w:val="00C578E8"/>
    <w:rsid w:val="00C57C2E"/>
    <w:rsid w:val="00C60A5E"/>
    <w:rsid w:val="00C626C2"/>
    <w:rsid w:val="00C62829"/>
    <w:rsid w:val="00C639F5"/>
    <w:rsid w:val="00C64101"/>
    <w:rsid w:val="00C651AD"/>
    <w:rsid w:val="00C660F9"/>
    <w:rsid w:val="00C662C3"/>
    <w:rsid w:val="00C667FA"/>
    <w:rsid w:val="00C6714C"/>
    <w:rsid w:val="00C67CF2"/>
    <w:rsid w:val="00C70A60"/>
    <w:rsid w:val="00C711C9"/>
    <w:rsid w:val="00C712B3"/>
    <w:rsid w:val="00C71998"/>
    <w:rsid w:val="00C75754"/>
    <w:rsid w:val="00C75825"/>
    <w:rsid w:val="00C75867"/>
    <w:rsid w:val="00C7614E"/>
    <w:rsid w:val="00C76CDF"/>
    <w:rsid w:val="00C77745"/>
    <w:rsid w:val="00C77877"/>
    <w:rsid w:val="00C77D0E"/>
    <w:rsid w:val="00C82077"/>
    <w:rsid w:val="00C82517"/>
    <w:rsid w:val="00C82CC6"/>
    <w:rsid w:val="00C82D14"/>
    <w:rsid w:val="00C82FF8"/>
    <w:rsid w:val="00C83609"/>
    <w:rsid w:val="00C83781"/>
    <w:rsid w:val="00C83ADC"/>
    <w:rsid w:val="00C846CB"/>
    <w:rsid w:val="00C851E9"/>
    <w:rsid w:val="00C8523E"/>
    <w:rsid w:val="00C85E6B"/>
    <w:rsid w:val="00C8729A"/>
    <w:rsid w:val="00C905D2"/>
    <w:rsid w:val="00C90A13"/>
    <w:rsid w:val="00C91B50"/>
    <w:rsid w:val="00C91DCB"/>
    <w:rsid w:val="00C91E80"/>
    <w:rsid w:val="00C921C9"/>
    <w:rsid w:val="00C92868"/>
    <w:rsid w:val="00C92D2E"/>
    <w:rsid w:val="00C9303B"/>
    <w:rsid w:val="00C93CD3"/>
    <w:rsid w:val="00C940A3"/>
    <w:rsid w:val="00C956AB"/>
    <w:rsid w:val="00C9573F"/>
    <w:rsid w:val="00C95D3B"/>
    <w:rsid w:val="00C961F0"/>
    <w:rsid w:val="00C96CFE"/>
    <w:rsid w:val="00C96D80"/>
    <w:rsid w:val="00C9749E"/>
    <w:rsid w:val="00C976AA"/>
    <w:rsid w:val="00C97F1F"/>
    <w:rsid w:val="00CA0137"/>
    <w:rsid w:val="00CA037F"/>
    <w:rsid w:val="00CA06D1"/>
    <w:rsid w:val="00CA0A97"/>
    <w:rsid w:val="00CA0B53"/>
    <w:rsid w:val="00CA1369"/>
    <w:rsid w:val="00CA1599"/>
    <w:rsid w:val="00CA38DD"/>
    <w:rsid w:val="00CA457C"/>
    <w:rsid w:val="00CA4A20"/>
    <w:rsid w:val="00CA51B0"/>
    <w:rsid w:val="00CA5316"/>
    <w:rsid w:val="00CA6CA2"/>
    <w:rsid w:val="00CA70E3"/>
    <w:rsid w:val="00CB00FB"/>
    <w:rsid w:val="00CB0314"/>
    <w:rsid w:val="00CB0B0D"/>
    <w:rsid w:val="00CB0E57"/>
    <w:rsid w:val="00CB17BC"/>
    <w:rsid w:val="00CB17D9"/>
    <w:rsid w:val="00CB221E"/>
    <w:rsid w:val="00CB23EE"/>
    <w:rsid w:val="00CB2D3C"/>
    <w:rsid w:val="00CB38F6"/>
    <w:rsid w:val="00CB3A65"/>
    <w:rsid w:val="00CB4818"/>
    <w:rsid w:val="00CB49D5"/>
    <w:rsid w:val="00CB4E68"/>
    <w:rsid w:val="00CB5AE5"/>
    <w:rsid w:val="00CB676A"/>
    <w:rsid w:val="00CB6F91"/>
    <w:rsid w:val="00CB7179"/>
    <w:rsid w:val="00CC04DB"/>
    <w:rsid w:val="00CC1246"/>
    <w:rsid w:val="00CC1361"/>
    <w:rsid w:val="00CC3610"/>
    <w:rsid w:val="00CC37C4"/>
    <w:rsid w:val="00CC3E5D"/>
    <w:rsid w:val="00CC3FF5"/>
    <w:rsid w:val="00CC4AAD"/>
    <w:rsid w:val="00CC5320"/>
    <w:rsid w:val="00CC613A"/>
    <w:rsid w:val="00CC698A"/>
    <w:rsid w:val="00CC6C94"/>
    <w:rsid w:val="00CD0570"/>
    <w:rsid w:val="00CD112D"/>
    <w:rsid w:val="00CD1284"/>
    <w:rsid w:val="00CD1620"/>
    <w:rsid w:val="00CD1AE3"/>
    <w:rsid w:val="00CD1BAC"/>
    <w:rsid w:val="00CD22A0"/>
    <w:rsid w:val="00CD3DD1"/>
    <w:rsid w:val="00CD430C"/>
    <w:rsid w:val="00CD4933"/>
    <w:rsid w:val="00CD5317"/>
    <w:rsid w:val="00CD5BE4"/>
    <w:rsid w:val="00CD64E6"/>
    <w:rsid w:val="00CD6F9E"/>
    <w:rsid w:val="00CD740B"/>
    <w:rsid w:val="00CD75A0"/>
    <w:rsid w:val="00CD7C3A"/>
    <w:rsid w:val="00CD7E24"/>
    <w:rsid w:val="00CE08D9"/>
    <w:rsid w:val="00CE1592"/>
    <w:rsid w:val="00CE1C5E"/>
    <w:rsid w:val="00CE34FF"/>
    <w:rsid w:val="00CE4555"/>
    <w:rsid w:val="00CE666B"/>
    <w:rsid w:val="00CE66DA"/>
    <w:rsid w:val="00CE6958"/>
    <w:rsid w:val="00CE6C49"/>
    <w:rsid w:val="00CE7003"/>
    <w:rsid w:val="00CE759E"/>
    <w:rsid w:val="00CF0510"/>
    <w:rsid w:val="00CF1E66"/>
    <w:rsid w:val="00CF2097"/>
    <w:rsid w:val="00CF215C"/>
    <w:rsid w:val="00CF28C0"/>
    <w:rsid w:val="00CF2D41"/>
    <w:rsid w:val="00CF3C56"/>
    <w:rsid w:val="00CF4010"/>
    <w:rsid w:val="00CF4A28"/>
    <w:rsid w:val="00CF5483"/>
    <w:rsid w:val="00CF5ADD"/>
    <w:rsid w:val="00CF69DE"/>
    <w:rsid w:val="00CF6E16"/>
    <w:rsid w:val="00D004BA"/>
    <w:rsid w:val="00D01F2D"/>
    <w:rsid w:val="00D029DA"/>
    <w:rsid w:val="00D04AC9"/>
    <w:rsid w:val="00D04C31"/>
    <w:rsid w:val="00D04C58"/>
    <w:rsid w:val="00D04E1E"/>
    <w:rsid w:val="00D0532A"/>
    <w:rsid w:val="00D05330"/>
    <w:rsid w:val="00D0583B"/>
    <w:rsid w:val="00D06155"/>
    <w:rsid w:val="00D06678"/>
    <w:rsid w:val="00D072EA"/>
    <w:rsid w:val="00D07A1B"/>
    <w:rsid w:val="00D10241"/>
    <w:rsid w:val="00D10741"/>
    <w:rsid w:val="00D107EC"/>
    <w:rsid w:val="00D10830"/>
    <w:rsid w:val="00D11C6C"/>
    <w:rsid w:val="00D11FC4"/>
    <w:rsid w:val="00D12579"/>
    <w:rsid w:val="00D13543"/>
    <w:rsid w:val="00D13660"/>
    <w:rsid w:val="00D13F45"/>
    <w:rsid w:val="00D14B0B"/>
    <w:rsid w:val="00D14DA6"/>
    <w:rsid w:val="00D14F6F"/>
    <w:rsid w:val="00D15AC7"/>
    <w:rsid w:val="00D15CDE"/>
    <w:rsid w:val="00D15D10"/>
    <w:rsid w:val="00D1617A"/>
    <w:rsid w:val="00D164D8"/>
    <w:rsid w:val="00D1774B"/>
    <w:rsid w:val="00D20132"/>
    <w:rsid w:val="00D22044"/>
    <w:rsid w:val="00D22364"/>
    <w:rsid w:val="00D22FC5"/>
    <w:rsid w:val="00D23A75"/>
    <w:rsid w:val="00D2425D"/>
    <w:rsid w:val="00D24628"/>
    <w:rsid w:val="00D24769"/>
    <w:rsid w:val="00D255DD"/>
    <w:rsid w:val="00D25FB2"/>
    <w:rsid w:val="00D2634E"/>
    <w:rsid w:val="00D26742"/>
    <w:rsid w:val="00D26BED"/>
    <w:rsid w:val="00D27292"/>
    <w:rsid w:val="00D276E8"/>
    <w:rsid w:val="00D27BB2"/>
    <w:rsid w:val="00D3005D"/>
    <w:rsid w:val="00D30D6D"/>
    <w:rsid w:val="00D3102A"/>
    <w:rsid w:val="00D31458"/>
    <w:rsid w:val="00D31CA9"/>
    <w:rsid w:val="00D31F6A"/>
    <w:rsid w:val="00D33395"/>
    <w:rsid w:val="00D336DD"/>
    <w:rsid w:val="00D33EBD"/>
    <w:rsid w:val="00D3479A"/>
    <w:rsid w:val="00D3544F"/>
    <w:rsid w:val="00D35C1C"/>
    <w:rsid w:val="00D364E7"/>
    <w:rsid w:val="00D36D8F"/>
    <w:rsid w:val="00D37123"/>
    <w:rsid w:val="00D3718D"/>
    <w:rsid w:val="00D3765D"/>
    <w:rsid w:val="00D37B6B"/>
    <w:rsid w:val="00D37BB7"/>
    <w:rsid w:val="00D410BA"/>
    <w:rsid w:val="00D41366"/>
    <w:rsid w:val="00D41499"/>
    <w:rsid w:val="00D41E91"/>
    <w:rsid w:val="00D433E1"/>
    <w:rsid w:val="00D4515A"/>
    <w:rsid w:val="00D45C4A"/>
    <w:rsid w:val="00D467A5"/>
    <w:rsid w:val="00D46A2A"/>
    <w:rsid w:val="00D46FA5"/>
    <w:rsid w:val="00D479CA"/>
    <w:rsid w:val="00D50403"/>
    <w:rsid w:val="00D506C0"/>
    <w:rsid w:val="00D512EF"/>
    <w:rsid w:val="00D519D6"/>
    <w:rsid w:val="00D51A42"/>
    <w:rsid w:val="00D51BBA"/>
    <w:rsid w:val="00D51C16"/>
    <w:rsid w:val="00D51F1D"/>
    <w:rsid w:val="00D52E65"/>
    <w:rsid w:val="00D539D4"/>
    <w:rsid w:val="00D54A37"/>
    <w:rsid w:val="00D5568B"/>
    <w:rsid w:val="00D55F21"/>
    <w:rsid w:val="00D5685B"/>
    <w:rsid w:val="00D570F5"/>
    <w:rsid w:val="00D57876"/>
    <w:rsid w:val="00D60198"/>
    <w:rsid w:val="00D60FA0"/>
    <w:rsid w:val="00D6125E"/>
    <w:rsid w:val="00D61BAD"/>
    <w:rsid w:val="00D62102"/>
    <w:rsid w:val="00D6222E"/>
    <w:rsid w:val="00D63418"/>
    <w:rsid w:val="00D6344E"/>
    <w:rsid w:val="00D63774"/>
    <w:rsid w:val="00D64948"/>
    <w:rsid w:val="00D64C5E"/>
    <w:rsid w:val="00D66342"/>
    <w:rsid w:val="00D66B43"/>
    <w:rsid w:val="00D70290"/>
    <w:rsid w:val="00D70BA6"/>
    <w:rsid w:val="00D70BF3"/>
    <w:rsid w:val="00D71961"/>
    <w:rsid w:val="00D72AAC"/>
    <w:rsid w:val="00D7480E"/>
    <w:rsid w:val="00D74F4C"/>
    <w:rsid w:val="00D7552D"/>
    <w:rsid w:val="00D76174"/>
    <w:rsid w:val="00D76687"/>
    <w:rsid w:val="00D76CD5"/>
    <w:rsid w:val="00D76DFB"/>
    <w:rsid w:val="00D76EFF"/>
    <w:rsid w:val="00D77849"/>
    <w:rsid w:val="00D8039B"/>
    <w:rsid w:val="00D805F1"/>
    <w:rsid w:val="00D81429"/>
    <w:rsid w:val="00D8167B"/>
    <w:rsid w:val="00D84E19"/>
    <w:rsid w:val="00D850B0"/>
    <w:rsid w:val="00D85367"/>
    <w:rsid w:val="00D855D8"/>
    <w:rsid w:val="00D85949"/>
    <w:rsid w:val="00D85F82"/>
    <w:rsid w:val="00D900D4"/>
    <w:rsid w:val="00D90435"/>
    <w:rsid w:val="00D9047E"/>
    <w:rsid w:val="00D910CB"/>
    <w:rsid w:val="00D912F6"/>
    <w:rsid w:val="00D916A4"/>
    <w:rsid w:val="00D9176C"/>
    <w:rsid w:val="00D92FD9"/>
    <w:rsid w:val="00D937EE"/>
    <w:rsid w:val="00D93A79"/>
    <w:rsid w:val="00D941F0"/>
    <w:rsid w:val="00D94F98"/>
    <w:rsid w:val="00D95E8F"/>
    <w:rsid w:val="00D9614C"/>
    <w:rsid w:val="00D9663D"/>
    <w:rsid w:val="00D96A08"/>
    <w:rsid w:val="00D9720F"/>
    <w:rsid w:val="00D97E8C"/>
    <w:rsid w:val="00D97FEC"/>
    <w:rsid w:val="00DA01CD"/>
    <w:rsid w:val="00DA0CD2"/>
    <w:rsid w:val="00DA18B5"/>
    <w:rsid w:val="00DA18E0"/>
    <w:rsid w:val="00DA1F33"/>
    <w:rsid w:val="00DA227A"/>
    <w:rsid w:val="00DA2339"/>
    <w:rsid w:val="00DA2F39"/>
    <w:rsid w:val="00DA56C5"/>
    <w:rsid w:val="00DA5A31"/>
    <w:rsid w:val="00DA625D"/>
    <w:rsid w:val="00DA7ECE"/>
    <w:rsid w:val="00DA7F1E"/>
    <w:rsid w:val="00DA7FEF"/>
    <w:rsid w:val="00DB01CB"/>
    <w:rsid w:val="00DB0D1A"/>
    <w:rsid w:val="00DB0FC0"/>
    <w:rsid w:val="00DB1321"/>
    <w:rsid w:val="00DB241B"/>
    <w:rsid w:val="00DB2C76"/>
    <w:rsid w:val="00DB3252"/>
    <w:rsid w:val="00DB433A"/>
    <w:rsid w:val="00DB4A71"/>
    <w:rsid w:val="00DB4A99"/>
    <w:rsid w:val="00DB5504"/>
    <w:rsid w:val="00DB56C8"/>
    <w:rsid w:val="00DB5C67"/>
    <w:rsid w:val="00DB5D5D"/>
    <w:rsid w:val="00DB6686"/>
    <w:rsid w:val="00DC0EB0"/>
    <w:rsid w:val="00DC2027"/>
    <w:rsid w:val="00DC2E6A"/>
    <w:rsid w:val="00DC2EC4"/>
    <w:rsid w:val="00DC314A"/>
    <w:rsid w:val="00DC3281"/>
    <w:rsid w:val="00DC3D43"/>
    <w:rsid w:val="00DC3D78"/>
    <w:rsid w:val="00DC4043"/>
    <w:rsid w:val="00DC45A5"/>
    <w:rsid w:val="00DC4AC4"/>
    <w:rsid w:val="00DC5872"/>
    <w:rsid w:val="00DC68C8"/>
    <w:rsid w:val="00DC74F4"/>
    <w:rsid w:val="00DC7DD9"/>
    <w:rsid w:val="00DD0195"/>
    <w:rsid w:val="00DD0804"/>
    <w:rsid w:val="00DD0E3A"/>
    <w:rsid w:val="00DD11CE"/>
    <w:rsid w:val="00DD1E83"/>
    <w:rsid w:val="00DD2075"/>
    <w:rsid w:val="00DD244E"/>
    <w:rsid w:val="00DD3B35"/>
    <w:rsid w:val="00DD429F"/>
    <w:rsid w:val="00DD4784"/>
    <w:rsid w:val="00DD4D28"/>
    <w:rsid w:val="00DD5047"/>
    <w:rsid w:val="00DD56C6"/>
    <w:rsid w:val="00DE00FB"/>
    <w:rsid w:val="00DE04A8"/>
    <w:rsid w:val="00DE05BC"/>
    <w:rsid w:val="00DE0A5B"/>
    <w:rsid w:val="00DE2F05"/>
    <w:rsid w:val="00DE3063"/>
    <w:rsid w:val="00DE308C"/>
    <w:rsid w:val="00DE3472"/>
    <w:rsid w:val="00DE358F"/>
    <w:rsid w:val="00DE36C7"/>
    <w:rsid w:val="00DE464F"/>
    <w:rsid w:val="00DE5250"/>
    <w:rsid w:val="00DE5EF5"/>
    <w:rsid w:val="00DE65CD"/>
    <w:rsid w:val="00DE7372"/>
    <w:rsid w:val="00DE76CC"/>
    <w:rsid w:val="00DE7704"/>
    <w:rsid w:val="00DE7B32"/>
    <w:rsid w:val="00DF1FC7"/>
    <w:rsid w:val="00DF238C"/>
    <w:rsid w:val="00DF23E2"/>
    <w:rsid w:val="00DF26D3"/>
    <w:rsid w:val="00DF2FC0"/>
    <w:rsid w:val="00DF3060"/>
    <w:rsid w:val="00DF471A"/>
    <w:rsid w:val="00DF4E08"/>
    <w:rsid w:val="00DF4F29"/>
    <w:rsid w:val="00DF5470"/>
    <w:rsid w:val="00DF603B"/>
    <w:rsid w:val="00DF65E4"/>
    <w:rsid w:val="00DF6D93"/>
    <w:rsid w:val="00DF6DED"/>
    <w:rsid w:val="00DF710E"/>
    <w:rsid w:val="00DF762F"/>
    <w:rsid w:val="00DF7A17"/>
    <w:rsid w:val="00E00253"/>
    <w:rsid w:val="00E02891"/>
    <w:rsid w:val="00E02A77"/>
    <w:rsid w:val="00E04A73"/>
    <w:rsid w:val="00E05F43"/>
    <w:rsid w:val="00E06117"/>
    <w:rsid w:val="00E0681A"/>
    <w:rsid w:val="00E071C9"/>
    <w:rsid w:val="00E075A8"/>
    <w:rsid w:val="00E078C1"/>
    <w:rsid w:val="00E11228"/>
    <w:rsid w:val="00E112F5"/>
    <w:rsid w:val="00E12719"/>
    <w:rsid w:val="00E12740"/>
    <w:rsid w:val="00E12D79"/>
    <w:rsid w:val="00E12F05"/>
    <w:rsid w:val="00E131B4"/>
    <w:rsid w:val="00E14E85"/>
    <w:rsid w:val="00E15489"/>
    <w:rsid w:val="00E16A73"/>
    <w:rsid w:val="00E16AF6"/>
    <w:rsid w:val="00E174E4"/>
    <w:rsid w:val="00E178B0"/>
    <w:rsid w:val="00E200D3"/>
    <w:rsid w:val="00E2035E"/>
    <w:rsid w:val="00E2102D"/>
    <w:rsid w:val="00E213AB"/>
    <w:rsid w:val="00E215BB"/>
    <w:rsid w:val="00E21BF4"/>
    <w:rsid w:val="00E227FA"/>
    <w:rsid w:val="00E22B93"/>
    <w:rsid w:val="00E2308A"/>
    <w:rsid w:val="00E254F3"/>
    <w:rsid w:val="00E25B03"/>
    <w:rsid w:val="00E263E0"/>
    <w:rsid w:val="00E2676D"/>
    <w:rsid w:val="00E26B95"/>
    <w:rsid w:val="00E26F27"/>
    <w:rsid w:val="00E27466"/>
    <w:rsid w:val="00E3043A"/>
    <w:rsid w:val="00E30DD3"/>
    <w:rsid w:val="00E316DE"/>
    <w:rsid w:val="00E3171C"/>
    <w:rsid w:val="00E31CD0"/>
    <w:rsid w:val="00E31DE9"/>
    <w:rsid w:val="00E32166"/>
    <w:rsid w:val="00E328B4"/>
    <w:rsid w:val="00E357A1"/>
    <w:rsid w:val="00E362DF"/>
    <w:rsid w:val="00E36D7C"/>
    <w:rsid w:val="00E371E9"/>
    <w:rsid w:val="00E37502"/>
    <w:rsid w:val="00E406FE"/>
    <w:rsid w:val="00E41991"/>
    <w:rsid w:val="00E42422"/>
    <w:rsid w:val="00E429B6"/>
    <w:rsid w:val="00E43BCC"/>
    <w:rsid w:val="00E43CB8"/>
    <w:rsid w:val="00E4452E"/>
    <w:rsid w:val="00E44A5A"/>
    <w:rsid w:val="00E45C60"/>
    <w:rsid w:val="00E45FEA"/>
    <w:rsid w:val="00E46001"/>
    <w:rsid w:val="00E46088"/>
    <w:rsid w:val="00E46800"/>
    <w:rsid w:val="00E46C45"/>
    <w:rsid w:val="00E46CD9"/>
    <w:rsid w:val="00E47499"/>
    <w:rsid w:val="00E47A91"/>
    <w:rsid w:val="00E53239"/>
    <w:rsid w:val="00E533AF"/>
    <w:rsid w:val="00E53DC9"/>
    <w:rsid w:val="00E55D6D"/>
    <w:rsid w:val="00E55DF8"/>
    <w:rsid w:val="00E55E0B"/>
    <w:rsid w:val="00E55E0C"/>
    <w:rsid w:val="00E566CD"/>
    <w:rsid w:val="00E56D30"/>
    <w:rsid w:val="00E570BD"/>
    <w:rsid w:val="00E60234"/>
    <w:rsid w:val="00E602B6"/>
    <w:rsid w:val="00E60B6B"/>
    <w:rsid w:val="00E613D0"/>
    <w:rsid w:val="00E614ED"/>
    <w:rsid w:val="00E62363"/>
    <w:rsid w:val="00E62AE8"/>
    <w:rsid w:val="00E63297"/>
    <w:rsid w:val="00E63340"/>
    <w:rsid w:val="00E63CD7"/>
    <w:rsid w:val="00E63EBA"/>
    <w:rsid w:val="00E6499B"/>
    <w:rsid w:val="00E65E51"/>
    <w:rsid w:val="00E665BD"/>
    <w:rsid w:val="00E668B8"/>
    <w:rsid w:val="00E66C67"/>
    <w:rsid w:val="00E70447"/>
    <w:rsid w:val="00E7132C"/>
    <w:rsid w:val="00E71F3C"/>
    <w:rsid w:val="00E71FBF"/>
    <w:rsid w:val="00E729A0"/>
    <w:rsid w:val="00E73740"/>
    <w:rsid w:val="00E74DB6"/>
    <w:rsid w:val="00E758CA"/>
    <w:rsid w:val="00E75B4F"/>
    <w:rsid w:val="00E76434"/>
    <w:rsid w:val="00E77D62"/>
    <w:rsid w:val="00E8004F"/>
    <w:rsid w:val="00E80E47"/>
    <w:rsid w:val="00E8150F"/>
    <w:rsid w:val="00E81693"/>
    <w:rsid w:val="00E82E1A"/>
    <w:rsid w:val="00E83F95"/>
    <w:rsid w:val="00E83FFA"/>
    <w:rsid w:val="00E85770"/>
    <w:rsid w:val="00E863D3"/>
    <w:rsid w:val="00E86667"/>
    <w:rsid w:val="00E86DE9"/>
    <w:rsid w:val="00E87891"/>
    <w:rsid w:val="00E87B6F"/>
    <w:rsid w:val="00E87D3F"/>
    <w:rsid w:val="00E9052F"/>
    <w:rsid w:val="00E90A48"/>
    <w:rsid w:val="00E9212D"/>
    <w:rsid w:val="00E92330"/>
    <w:rsid w:val="00E9475F"/>
    <w:rsid w:val="00E95783"/>
    <w:rsid w:val="00E962B3"/>
    <w:rsid w:val="00E96598"/>
    <w:rsid w:val="00E96714"/>
    <w:rsid w:val="00E9675E"/>
    <w:rsid w:val="00E97215"/>
    <w:rsid w:val="00E9733D"/>
    <w:rsid w:val="00E97D0A"/>
    <w:rsid w:val="00EA02D9"/>
    <w:rsid w:val="00EA05B2"/>
    <w:rsid w:val="00EA0A24"/>
    <w:rsid w:val="00EA1BF9"/>
    <w:rsid w:val="00EA211C"/>
    <w:rsid w:val="00EA2991"/>
    <w:rsid w:val="00EA2CB3"/>
    <w:rsid w:val="00EA2CB9"/>
    <w:rsid w:val="00EA33E5"/>
    <w:rsid w:val="00EA3481"/>
    <w:rsid w:val="00EA38C4"/>
    <w:rsid w:val="00EA3DB6"/>
    <w:rsid w:val="00EA5180"/>
    <w:rsid w:val="00EA5E60"/>
    <w:rsid w:val="00EA5F35"/>
    <w:rsid w:val="00EA6E54"/>
    <w:rsid w:val="00EA740D"/>
    <w:rsid w:val="00EA774D"/>
    <w:rsid w:val="00EA78FF"/>
    <w:rsid w:val="00EB07A1"/>
    <w:rsid w:val="00EB0B5D"/>
    <w:rsid w:val="00EB0DE5"/>
    <w:rsid w:val="00EB1238"/>
    <w:rsid w:val="00EB1D34"/>
    <w:rsid w:val="00EB2A5F"/>
    <w:rsid w:val="00EB2B05"/>
    <w:rsid w:val="00EB40D3"/>
    <w:rsid w:val="00EB4739"/>
    <w:rsid w:val="00EB54A7"/>
    <w:rsid w:val="00EB78FB"/>
    <w:rsid w:val="00EC0181"/>
    <w:rsid w:val="00EC01DF"/>
    <w:rsid w:val="00EC023C"/>
    <w:rsid w:val="00EC08C0"/>
    <w:rsid w:val="00EC09AC"/>
    <w:rsid w:val="00EC0A44"/>
    <w:rsid w:val="00EC18DD"/>
    <w:rsid w:val="00EC40FE"/>
    <w:rsid w:val="00EC4243"/>
    <w:rsid w:val="00EC4888"/>
    <w:rsid w:val="00EC4E52"/>
    <w:rsid w:val="00EC501F"/>
    <w:rsid w:val="00EC6345"/>
    <w:rsid w:val="00EC657B"/>
    <w:rsid w:val="00EC6CBB"/>
    <w:rsid w:val="00EC7F71"/>
    <w:rsid w:val="00ED0626"/>
    <w:rsid w:val="00ED0676"/>
    <w:rsid w:val="00ED1039"/>
    <w:rsid w:val="00ED1FC8"/>
    <w:rsid w:val="00ED31A2"/>
    <w:rsid w:val="00ED4668"/>
    <w:rsid w:val="00ED7832"/>
    <w:rsid w:val="00ED7871"/>
    <w:rsid w:val="00ED7E1C"/>
    <w:rsid w:val="00ED7EB4"/>
    <w:rsid w:val="00ED7FE5"/>
    <w:rsid w:val="00EE0018"/>
    <w:rsid w:val="00EE0990"/>
    <w:rsid w:val="00EE12CD"/>
    <w:rsid w:val="00EE1691"/>
    <w:rsid w:val="00EE1D7D"/>
    <w:rsid w:val="00EE21A9"/>
    <w:rsid w:val="00EE2306"/>
    <w:rsid w:val="00EE2555"/>
    <w:rsid w:val="00EE2E4B"/>
    <w:rsid w:val="00EE33E5"/>
    <w:rsid w:val="00EE3B9F"/>
    <w:rsid w:val="00EE3F33"/>
    <w:rsid w:val="00EE444E"/>
    <w:rsid w:val="00EE52C7"/>
    <w:rsid w:val="00EE53AE"/>
    <w:rsid w:val="00EE5468"/>
    <w:rsid w:val="00EE55C1"/>
    <w:rsid w:val="00EE5DAF"/>
    <w:rsid w:val="00EE5EE9"/>
    <w:rsid w:val="00EE643F"/>
    <w:rsid w:val="00EE6D5B"/>
    <w:rsid w:val="00EE7155"/>
    <w:rsid w:val="00EE7798"/>
    <w:rsid w:val="00EE7BC8"/>
    <w:rsid w:val="00EF050C"/>
    <w:rsid w:val="00EF0BC5"/>
    <w:rsid w:val="00EF1492"/>
    <w:rsid w:val="00EF1C4F"/>
    <w:rsid w:val="00EF22F9"/>
    <w:rsid w:val="00EF2AA2"/>
    <w:rsid w:val="00EF2C1B"/>
    <w:rsid w:val="00EF2CFB"/>
    <w:rsid w:val="00EF393C"/>
    <w:rsid w:val="00EF3AC8"/>
    <w:rsid w:val="00EF4C0C"/>
    <w:rsid w:val="00EF51DF"/>
    <w:rsid w:val="00EF5465"/>
    <w:rsid w:val="00EF581A"/>
    <w:rsid w:val="00EF614C"/>
    <w:rsid w:val="00EF6D40"/>
    <w:rsid w:val="00EF6DAE"/>
    <w:rsid w:val="00EF73B5"/>
    <w:rsid w:val="00EF75B3"/>
    <w:rsid w:val="00EF783D"/>
    <w:rsid w:val="00EF7B67"/>
    <w:rsid w:val="00EF7EA0"/>
    <w:rsid w:val="00F00706"/>
    <w:rsid w:val="00F0082F"/>
    <w:rsid w:val="00F00CEB"/>
    <w:rsid w:val="00F019BC"/>
    <w:rsid w:val="00F031F8"/>
    <w:rsid w:val="00F0326C"/>
    <w:rsid w:val="00F038A8"/>
    <w:rsid w:val="00F03A62"/>
    <w:rsid w:val="00F04147"/>
    <w:rsid w:val="00F04FDB"/>
    <w:rsid w:val="00F05486"/>
    <w:rsid w:val="00F06AC0"/>
    <w:rsid w:val="00F06AD7"/>
    <w:rsid w:val="00F12813"/>
    <w:rsid w:val="00F133D0"/>
    <w:rsid w:val="00F137CF"/>
    <w:rsid w:val="00F13999"/>
    <w:rsid w:val="00F13D76"/>
    <w:rsid w:val="00F145EE"/>
    <w:rsid w:val="00F146AD"/>
    <w:rsid w:val="00F14999"/>
    <w:rsid w:val="00F1690B"/>
    <w:rsid w:val="00F16F23"/>
    <w:rsid w:val="00F17235"/>
    <w:rsid w:val="00F174D1"/>
    <w:rsid w:val="00F1779F"/>
    <w:rsid w:val="00F17A20"/>
    <w:rsid w:val="00F20298"/>
    <w:rsid w:val="00F20DC7"/>
    <w:rsid w:val="00F210C5"/>
    <w:rsid w:val="00F211FB"/>
    <w:rsid w:val="00F21CAA"/>
    <w:rsid w:val="00F22055"/>
    <w:rsid w:val="00F2251A"/>
    <w:rsid w:val="00F22A80"/>
    <w:rsid w:val="00F22FAF"/>
    <w:rsid w:val="00F22FFB"/>
    <w:rsid w:val="00F23DA9"/>
    <w:rsid w:val="00F24495"/>
    <w:rsid w:val="00F2470A"/>
    <w:rsid w:val="00F24C4B"/>
    <w:rsid w:val="00F2544D"/>
    <w:rsid w:val="00F256DC"/>
    <w:rsid w:val="00F271D0"/>
    <w:rsid w:val="00F27275"/>
    <w:rsid w:val="00F273B2"/>
    <w:rsid w:val="00F278F0"/>
    <w:rsid w:val="00F27B21"/>
    <w:rsid w:val="00F306A4"/>
    <w:rsid w:val="00F3099A"/>
    <w:rsid w:val="00F30DDD"/>
    <w:rsid w:val="00F30EC5"/>
    <w:rsid w:val="00F31585"/>
    <w:rsid w:val="00F31717"/>
    <w:rsid w:val="00F3272B"/>
    <w:rsid w:val="00F333E8"/>
    <w:rsid w:val="00F342D6"/>
    <w:rsid w:val="00F34668"/>
    <w:rsid w:val="00F35FCD"/>
    <w:rsid w:val="00F36930"/>
    <w:rsid w:val="00F36AA1"/>
    <w:rsid w:val="00F407EC"/>
    <w:rsid w:val="00F41299"/>
    <w:rsid w:val="00F41435"/>
    <w:rsid w:val="00F426DE"/>
    <w:rsid w:val="00F42B14"/>
    <w:rsid w:val="00F43AD2"/>
    <w:rsid w:val="00F43C18"/>
    <w:rsid w:val="00F43CA5"/>
    <w:rsid w:val="00F45196"/>
    <w:rsid w:val="00F45CE7"/>
    <w:rsid w:val="00F47524"/>
    <w:rsid w:val="00F47F88"/>
    <w:rsid w:val="00F504CF"/>
    <w:rsid w:val="00F50F5C"/>
    <w:rsid w:val="00F52602"/>
    <w:rsid w:val="00F52C77"/>
    <w:rsid w:val="00F535AE"/>
    <w:rsid w:val="00F5451D"/>
    <w:rsid w:val="00F54C8C"/>
    <w:rsid w:val="00F54FB5"/>
    <w:rsid w:val="00F564F3"/>
    <w:rsid w:val="00F56E73"/>
    <w:rsid w:val="00F605F8"/>
    <w:rsid w:val="00F60676"/>
    <w:rsid w:val="00F61CF3"/>
    <w:rsid w:val="00F6251F"/>
    <w:rsid w:val="00F631F1"/>
    <w:rsid w:val="00F635BA"/>
    <w:rsid w:val="00F6360C"/>
    <w:rsid w:val="00F646F4"/>
    <w:rsid w:val="00F647D9"/>
    <w:rsid w:val="00F650A7"/>
    <w:rsid w:val="00F65340"/>
    <w:rsid w:val="00F655B1"/>
    <w:rsid w:val="00F6656F"/>
    <w:rsid w:val="00F669B2"/>
    <w:rsid w:val="00F70159"/>
    <w:rsid w:val="00F70666"/>
    <w:rsid w:val="00F709BE"/>
    <w:rsid w:val="00F718ED"/>
    <w:rsid w:val="00F72C2B"/>
    <w:rsid w:val="00F7321D"/>
    <w:rsid w:val="00F7486B"/>
    <w:rsid w:val="00F754BA"/>
    <w:rsid w:val="00F756B2"/>
    <w:rsid w:val="00F758B4"/>
    <w:rsid w:val="00F76156"/>
    <w:rsid w:val="00F77B6A"/>
    <w:rsid w:val="00F77B8F"/>
    <w:rsid w:val="00F77C1B"/>
    <w:rsid w:val="00F77FC8"/>
    <w:rsid w:val="00F80561"/>
    <w:rsid w:val="00F807AF"/>
    <w:rsid w:val="00F81DF1"/>
    <w:rsid w:val="00F82443"/>
    <w:rsid w:val="00F82F9C"/>
    <w:rsid w:val="00F84001"/>
    <w:rsid w:val="00F842FB"/>
    <w:rsid w:val="00F84401"/>
    <w:rsid w:val="00F84E39"/>
    <w:rsid w:val="00F8523C"/>
    <w:rsid w:val="00F853E9"/>
    <w:rsid w:val="00F85EAD"/>
    <w:rsid w:val="00F86197"/>
    <w:rsid w:val="00F86CC4"/>
    <w:rsid w:val="00F86F8C"/>
    <w:rsid w:val="00F8757B"/>
    <w:rsid w:val="00F87B76"/>
    <w:rsid w:val="00F90294"/>
    <w:rsid w:val="00F9107B"/>
    <w:rsid w:val="00F9185C"/>
    <w:rsid w:val="00F918DF"/>
    <w:rsid w:val="00F91B2F"/>
    <w:rsid w:val="00F91FA7"/>
    <w:rsid w:val="00F91FDE"/>
    <w:rsid w:val="00F9214E"/>
    <w:rsid w:val="00F92193"/>
    <w:rsid w:val="00F922B0"/>
    <w:rsid w:val="00F928D4"/>
    <w:rsid w:val="00F92B33"/>
    <w:rsid w:val="00F93311"/>
    <w:rsid w:val="00F93CDA"/>
    <w:rsid w:val="00F93E00"/>
    <w:rsid w:val="00F95A3A"/>
    <w:rsid w:val="00F962D8"/>
    <w:rsid w:val="00F9661F"/>
    <w:rsid w:val="00F97B6E"/>
    <w:rsid w:val="00FA0316"/>
    <w:rsid w:val="00FA0701"/>
    <w:rsid w:val="00FA087A"/>
    <w:rsid w:val="00FA0AB9"/>
    <w:rsid w:val="00FA0C15"/>
    <w:rsid w:val="00FA0D76"/>
    <w:rsid w:val="00FA0F14"/>
    <w:rsid w:val="00FA2025"/>
    <w:rsid w:val="00FA285F"/>
    <w:rsid w:val="00FA311A"/>
    <w:rsid w:val="00FA3A5B"/>
    <w:rsid w:val="00FA3C10"/>
    <w:rsid w:val="00FA4695"/>
    <w:rsid w:val="00FA4B77"/>
    <w:rsid w:val="00FA4CB1"/>
    <w:rsid w:val="00FA4D54"/>
    <w:rsid w:val="00FA7542"/>
    <w:rsid w:val="00FA78E1"/>
    <w:rsid w:val="00FB0C99"/>
    <w:rsid w:val="00FB1D88"/>
    <w:rsid w:val="00FB2DAC"/>
    <w:rsid w:val="00FB3157"/>
    <w:rsid w:val="00FB3999"/>
    <w:rsid w:val="00FB4954"/>
    <w:rsid w:val="00FB573C"/>
    <w:rsid w:val="00FB6DEE"/>
    <w:rsid w:val="00FB74A2"/>
    <w:rsid w:val="00FB7BA0"/>
    <w:rsid w:val="00FB7FEC"/>
    <w:rsid w:val="00FC0491"/>
    <w:rsid w:val="00FC074A"/>
    <w:rsid w:val="00FC0C7B"/>
    <w:rsid w:val="00FC0F38"/>
    <w:rsid w:val="00FC12B9"/>
    <w:rsid w:val="00FC1477"/>
    <w:rsid w:val="00FC363D"/>
    <w:rsid w:val="00FC3CF4"/>
    <w:rsid w:val="00FC497B"/>
    <w:rsid w:val="00FC540B"/>
    <w:rsid w:val="00FC5549"/>
    <w:rsid w:val="00FC5679"/>
    <w:rsid w:val="00FC5858"/>
    <w:rsid w:val="00FC5BF8"/>
    <w:rsid w:val="00FC728A"/>
    <w:rsid w:val="00FC7C3E"/>
    <w:rsid w:val="00FC7F6D"/>
    <w:rsid w:val="00FD01E5"/>
    <w:rsid w:val="00FD02B4"/>
    <w:rsid w:val="00FD09DD"/>
    <w:rsid w:val="00FD0F71"/>
    <w:rsid w:val="00FD1218"/>
    <w:rsid w:val="00FD1CF3"/>
    <w:rsid w:val="00FD2CCD"/>
    <w:rsid w:val="00FD3068"/>
    <w:rsid w:val="00FD38AD"/>
    <w:rsid w:val="00FD38D5"/>
    <w:rsid w:val="00FD3C87"/>
    <w:rsid w:val="00FD4346"/>
    <w:rsid w:val="00FD465E"/>
    <w:rsid w:val="00FD58C0"/>
    <w:rsid w:val="00FD5E2D"/>
    <w:rsid w:val="00FD6B81"/>
    <w:rsid w:val="00FD6F47"/>
    <w:rsid w:val="00FD7229"/>
    <w:rsid w:val="00FD731E"/>
    <w:rsid w:val="00FD7428"/>
    <w:rsid w:val="00FD75A6"/>
    <w:rsid w:val="00FD7A97"/>
    <w:rsid w:val="00FE115D"/>
    <w:rsid w:val="00FE1629"/>
    <w:rsid w:val="00FE1777"/>
    <w:rsid w:val="00FE1D0C"/>
    <w:rsid w:val="00FE1F65"/>
    <w:rsid w:val="00FE21F4"/>
    <w:rsid w:val="00FE2442"/>
    <w:rsid w:val="00FE34EE"/>
    <w:rsid w:val="00FE3824"/>
    <w:rsid w:val="00FE3C44"/>
    <w:rsid w:val="00FE6093"/>
    <w:rsid w:val="00FE6DBC"/>
    <w:rsid w:val="00FE7666"/>
    <w:rsid w:val="00FE7CA1"/>
    <w:rsid w:val="00FE7EEE"/>
    <w:rsid w:val="00FF059A"/>
    <w:rsid w:val="00FF0C6D"/>
    <w:rsid w:val="00FF113B"/>
    <w:rsid w:val="00FF1447"/>
    <w:rsid w:val="00FF1E35"/>
    <w:rsid w:val="00FF20C0"/>
    <w:rsid w:val="00FF228C"/>
    <w:rsid w:val="00FF5A27"/>
    <w:rsid w:val="00FF6AB4"/>
    <w:rsid w:val="00FF7956"/>
    <w:rsid w:val="01657A46"/>
    <w:rsid w:val="02F76FC7"/>
    <w:rsid w:val="05251792"/>
    <w:rsid w:val="05473A74"/>
    <w:rsid w:val="05E7B6E1"/>
    <w:rsid w:val="05F9761C"/>
    <w:rsid w:val="08549A83"/>
    <w:rsid w:val="09242704"/>
    <w:rsid w:val="097B3D4A"/>
    <w:rsid w:val="0A5AD2A9"/>
    <w:rsid w:val="0B04E716"/>
    <w:rsid w:val="0B651215"/>
    <w:rsid w:val="0C602D7B"/>
    <w:rsid w:val="0CDCA67C"/>
    <w:rsid w:val="0D82866E"/>
    <w:rsid w:val="0DB431DD"/>
    <w:rsid w:val="0DF11FFD"/>
    <w:rsid w:val="0E37D6FD"/>
    <w:rsid w:val="0E391A3D"/>
    <w:rsid w:val="0EFF3355"/>
    <w:rsid w:val="0F6D36BB"/>
    <w:rsid w:val="10B6D3C0"/>
    <w:rsid w:val="116BBB45"/>
    <w:rsid w:val="12FEB9E9"/>
    <w:rsid w:val="13129C60"/>
    <w:rsid w:val="13B2D1A7"/>
    <w:rsid w:val="16A8E31F"/>
    <w:rsid w:val="16FBA515"/>
    <w:rsid w:val="17FC9627"/>
    <w:rsid w:val="1AE25611"/>
    <w:rsid w:val="1AE31000"/>
    <w:rsid w:val="1B053A20"/>
    <w:rsid w:val="1CECCB9F"/>
    <w:rsid w:val="2085543D"/>
    <w:rsid w:val="222431EB"/>
    <w:rsid w:val="22B56A4B"/>
    <w:rsid w:val="2383D8F0"/>
    <w:rsid w:val="23B0513E"/>
    <w:rsid w:val="25FA2C3A"/>
    <w:rsid w:val="2728454F"/>
    <w:rsid w:val="272995FF"/>
    <w:rsid w:val="27E567FD"/>
    <w:rsid w:val="282D8356"/>
    <w:rsid w:val="284C8CF9"/>
    <w:rsid w:val="285327EB"/>
    <w:rsid w:val="28F03BB7"/>
    <w:rsid w:val="29B60900"/>
    <w:rsid w:val="29E8F8EE"/>
    <w:rsid w:val="2A7056D0"/>
    <w:rsid w:val="2AFCC3C2"/>
    <w:rsid w:val="2B2DCB5F"/>
    <w:rsid w:val="2B525C1F"/>
    <w:rsid w:val="2B5A8941"/>
    <w:rsid w:val="2BF3168D"/>
    <w:rsid w:val="2DC56E63"/>
    <w:rsid w:val="2E83B312"/>
    <w:rsid w:val="2EEB024A"/>
    <w:rsid w:val="2F823BE5"/>
    <w:rsid w:val="311CB17D"/>
    <w:rsid w:val="325AC4C7"/>
    <w:rsid w:val="32B4C4F1"/>
    <w:rsid w:val="335BCA8C"/>
    <w:rsid w:val="343945ED"/>
    <w:rsid w:val="34EB61BB"/>
    <w:rsid w:val="364B4FF7"/>
    <w:rsid w:val="3696483A"/>
    <w:rsid w:val="36BD4772"/>
    <w:rsid w:val="372F2E01"/>
    <w:rsid w:val="37428263"/>
    <w:rsid w:val="380FC379"/>
    <w:rsid w:val="3A0CB26A"/>
    <w:rsid w:val="3A6BDDEA"/>
    <w:rsid w:val="3AB0B2F7"/>
    <w:rsid w:val="3ABF3C41"/>
    <w:rsid w:val="3C1A3436"/>
    <w:rsid w:val="3C220F7A"/>
    <w:rsid w:val="3C33F48F"/>
    <w:rsid w:val="3C3A4786"/>
    <w:rsid w:val="3DB3BD3D"/>
    <w:rsid w:val="3E2439C8"/>
    <w:rsid w:val="3EBEA0EB"/>
    <w:rsid w:val="3F5D1196"/>
    <w:rsid w:val="3FA6637E"/>
    <w:rsid w:val="410F78B1"/>
    <w:rsid w:val="41D22D7B"/>
    <w:rsid w:val="4240AD89"/>
    <w:rsid w:val="44DA0C8F"/>
    <w:rsid w:val="45162223"/>
    <w:rsid w:val="45901855"/>
    <w:rsid w:val="4597C865"/>
    <w:rsid w:val="45EB2CD0"/>
    <w:rsid w:val="46B3F77A"/>
    <w:rsid w:val="47D9A336"/>
    <w:rsid w:val="48142992"/>
    <w:rsid w:val="4871733C"/>
    <w:rsid w:val="48825B03"/>
    <w:rsid w:val="490DD14D"/>
    <w:rsid w:val="4A3E558F"/>
    <w:rsid w:val="4ADF18BA"/>
    <w:rsid w:val="4BE0CB5E"/>
    <w:rsid w:val="4C422831"/>
    <w:rsid w:val="4C4EEBF7"/>
    <w:rsid w:val="4D8F7F81"/>
    <w:rsid w:val="4E362CDC"/>
    <w:rsid w:val="4EDBCBF7"/>
    <w:rsid w:val="4F0979E2"/>
    <w:rsid w:val="4F0FB4DD"/>
    <w:rsid w:val="5203E875"/>
    <w:rsid w:val="5255FAC0"/>
    <w:rsid w:val="53A8B2A6"/>
    <w:rsid w:val="54C472EC"/>
    <w:rsid w:val="55963C2A"/>
    <w:rsid w:val="55A9D466"/>
    <w:rsid w:val="5695BAF5"/>
    <w:rsid w:val="56EFCD45"/>
    <w:rsid w:val="570DDB2F"/>
    <w:rsid w:val="576C890A"/>
    <w:rsid w:val="58333D06"/>
    <w:rsid w:val="58EB0EDD"/>
    <w:rsid w:val="59AD748E"/>
    <w:rsid w:val="5C720120"/>
    <w:rsid w:val="5D586018"/>
    <w:rsid w:val="5E66DB98"/>
    <w:rsid w:val="5ED30C80"/>
    <w:rsid w:val="5FC69036"/>
    <w:rsid w:val="5FEB4999"/>
    <w:rsid w:val="6177ABD4"/>
    <w:rsid w:val="62D401EF"/>
    <w:rsid w:val="633F193A"/>
    <w:rsid w:val="63F119FE"/>
    <w:rsid w:val="642DB8CA"/>
    <w:rsid w:val="64661ED4"/>
    <w:rsid w:val="64A41F99"/>
    <w:rsid w:val="6534947E"/>
    <w:rsid w:val="66109FB8"/>
    <w:rsid w:val="66975795"/>
    <w:rsid w:val="675F4B00"/>
    <w:rsid w:val="68368268"/>
    <w:rsid w:val="68BD81AB"/>
    <w:rsid w:val="693F2217"/>
    <w:rsid w:val="6B5518A9"/>
    <w:rsid w:val="6BF7E9F4"/>
    <w:rsid w:val="6C06E701"/>
    <w:rsid w:val="6D567BD8"/>
    <w:rsid w:val="6DDD7D15"/>
    <w:rsid w:val="6DF3821B"/>
    <w:rsid w:val="6E5D92A3"/>
    <w:rsid w:val="6F6433F2"/>
    <w:rsid w:val="7072BB3A"/>
    <w:rsid w:val="71182BCB"/>
    <w:rsid w:val="71EADD82"/>
    <w:rsid w:val="7213EC93"/>
    <w:rsid w:val="740442FE"/>
    <w:rsid w:val="74B85CCE"/>
    <w:rsid w:val="74EBA504"/>
    <w:rsid w:val="7533BB66"/>
    <w:rsid w:val="753D412B"/>
    <w:rsid w:val="75A90FE9"/>
    <w:rsid w:val="75E24137"/>
    <w:rsid w:val="7616337C"/>
    <w:rsid w:val="76A93649"/>
    <w:rsid w:val="76B6D0A4"/>
    <w:rsid w:val="76E52501"/>
    <w:rsid w:val="77AC0012"/>
    <w:rsid w:val="7856E343"/>
    <w:rsid w:val="78D5B03D"/>
    <w:rsid w:val="78FFA4F3"/>
    <w:rsid w:val="7903CF91"/>
    <w:rsid w:val="795BBDCC"/>
    <w:rsid w:val="79F2A3DB"/>
    <w:rsid w:val="7A67EEA1"/>
    <w:rsid w:val="7A9A428B"/>
    <w:rsid w:val="7ABF14C5"/>
    <w:rsid w:val="7AF0921D"/>
    <w:rsid w:val="7D2D3D10"/>
    <w:rsid w:val="7D4C3423"/>
    <w:rsid w:val="7D6BA42E"/>
    <w:rsid w:val="7DB33706"/>
    <w:rsid w:val="7E3195F1"/>
    <w:rsid w:val="7E63D890"/>
    <w:rsid w:val="7EBD10E1"/>
    <w:rsid w:val="7F1EDF8A"/>
    <w:rsid w:val="7FD7D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B102EE"/>
  <w15:chartTrackingRefBased/>
  <w15:docId w15:val="{CB2B8686-3410-4802-888E-C14E5FB62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before="120" w:line="238" w:lineRule="auto"/>
        <w:ind w:left="624" w:right="60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uiPriority="21"/>
    <w:lsdException w:name="Subtle Reference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52FA"/>
    <w:rPr>
      <w:szCs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3254F5"/>
    <w:pPr>
      <w:keepNext/>
      <w:keepLines/>
      <w:pageBreakBefore/>
      <w:spacing w:before="0" w:line="240" w:lineRule="auto"/>
      <w:ind w:left="0" w:right="0"/>
      <w:outlineLvl w:val="0"/>
    </w:pPr>
    <w:rPr>
      <w:rFonts w:asciiTheme="majorHAnsi" w:eastAsiaTheme="majorEastAsia" w:hAnsiTheme="majorHAnsi" w:cstheme="majorBidi"/>
      <w:b/>
      <w:color w:val="000000" w:themeColor="text1"/>
      <w:sz w:val="52"/>
      <w:szCs w:val="50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A70E3"/>
    <w:pPr>
      <w:keepNext/>
      <w:keepLines/>
      <w:spacing w:before="600"/>
      <w:ind w:left="0" w:right="0"/>
      <w:outlineLvl w:val="1"/>
    </w:pPr>
    <w:rPr>
      <w:rFonts w:asciiTheme="majorHAnsi" w:eastAsiaTheme="majorEastAsia" w:hAnsiTheme="majorHAnsi" w:cstheme="majorBidi"/>
      <w:b/>
      <w:color w:val="000000" w:themeColor="text1"/>
      <w:sz w:val="36"/>
      <w:szCs w:val="30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713EEA"/>
    <w:pPr>
      <w:keepNext/>
      <w:keepLines/>
      <w:spacing w:before="480" w:after="120"/>
      <w:ind w:left="0" w:right="0"/>
      <w:outlineLvl w:val="2"/>
    </w:pPr>
    <w:rPr>
      <w:rFonts w:asciiTheme="majorHAnsi" w:eastAsiaTheme="majorEastAsia" w:hAnsiTheme="majorHAnsi" w:cstheme="majorBidi"/>
      <w:b/>
      <w:color w:val="000000" w:themeColor="text1"/>
      <w:sz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rsid w:val="00ED466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33F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4D577D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33F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4D577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2A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ED4668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2A" w:themeColor="accent1" w:themeShade="7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3254F5"/>
    <w:rPr>
      <w:rFonts w:asciiTheme="majorHAnsi" w:eastAsiaTheme="majorEastAsia" w:hAnsiTheme="majorHAnsi" w:cstheme="majorBidi"/>
      <w:b/>
      <w:color w:val="000000" w:themeColor="text1"/>
      <w:sz w:val="52"/>
      <w:szCs w:val="50"/>
    </w:rPr>
  </w:style>
  <w:style w:type="character" w:customStyle="1" w:styleId="Overskrift2Tegn">
    <w:name w:val="Overskrift 2 Tegn"/>
    <w:basedOn w:val="Standardskriftforavsnitt"/>
    <w:link w:val="Overskrift2"/>
    <w:rsid w:val="00CA70E3"/>
    <w:rPr>
      <w:rFonts w:asciiTheme="majorHAnsi" w:eastAsiaTheme="majorEastAsia" w:hAnsiTheme="majorHAnsi" w:cstheme="majorBidi"/>
      <w:b/>
      <w:color w:val="000000" w:themeColor="text1"/>
      <w:sz w:val="36"/>
      <w:szCs w:val="30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713EEA"/>
    <w:rPr>
      <w:rFonts w:asciiTheme="majorHAnsi" w:eastAsiaTheme="majorEastAsia" w:hAnsiTheme="majorHAnsi" w:cstheme="majorBidi"/>
      <w:b/>
      <w:color w:val="000000" w:themeColor="text1"/>
      <w:sz w:val="28"/>
      <w:szCs w:val="20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ED4668"/>
    <w:rPr>
      <w:rFonts w:asciiTheme="majorHAnsi" w:eastAsiaTheme="majorEastAsia" w:hAnsiTheme="majorHAnsi" w:cstheme="majorBidi"/>
      <w:i/>
      <w:iCs/>
      <w:color w:val="2E733F" w:themeColor="accent1" w:themeShade="BF"/>
      <w:szCs w:val="20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4D577D"/>
    <w:rPr>
      <w:rFonts w:asciiTheme="majorHAnsi" w:eastAsiaTheme="majorEastAsia" w:hAnsiTheme="majorHAnsi" w:cstheme="majorBidi"/>
      <w:color w:val="2E733F" w:themeColor="accent1" w:themeShade="BF"/>
      <w:szCs w:val="20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4D577D"/>
    <w:rPr>
      <w:rFonts w:asciiTheme="majorHAnsi" w:eastAsiaTheme="majorEastAsia" w:hAnsiTheme="majorHAnsi" w:cstheme="majorBidi"/>
      <w:color w:val="1F4D2A" w:themeColor="accent1" w:themeShade="7F"/>
      <w:szCs w:val="20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ED4668"/>
    <w:rPr>
      <w:rFonts w:asciiTheme="majorHAnsi" w:eastAsiaTheme="majorEastAsia" w:hAnsiTheme="majorHAnsi" w:cstheme="majorBidi"/>
      <w:i/>
      <w:iCs/>
      <w:color w:val="1F4D2A" w:themeColor="accent1" w:themeShade="7F"/>
      <w:szCs w:val="20"/>
    </w:rPr>
  </w:style>
  <w:style w:type="paragraph" w:styleId="Topptekst">
    <w:name w:val="header"/>
    <w:basedOn w:val="Normal"/>
    <w:link w:val="TopptekstTegn"/>
    <w:uiPriority w:val="99"/>
    <w:unhideWhenUsed/>
    <w:rsid w:val="00694C5B"/>
    <w:pPr>
      <w:tabs>
        <w:tab w:val="center" w:pos="4513"/>
        <w:tab w:val="right" w:pos="9026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694C5B"/>
  </w:style>
  <w:style w:type="paragraph" w:styleId="Bunntekst">
    <w:name w:val="footer"/>
    <w:basedOn w:val="Normal"/>
    <w:link w:val="BunntekstTegn"/>
    <w:uiPriority w:val="99"/>
    <w:unhideWhenUsed/>
    <w:rsid w:val="008C7437"/>
    <w:pPr>
      <w:tabs>
        <w:tab w:val="center" w:pos="4513"/>
        <w:tab w:val="right" w:pos="9026"/>
      </w:tabs>
    </w:pPr>
    <w:rPr>
      <w:sz w:val="20"/>
    </w:rPr>
  </w:style>
  <w:style w:type="character" w:customStyle="1" w:styleId="BunntekstTegn">
    <w:name w:val="Bunntekst Tegn"/>
    <w:basedOn w:val="Standardskriftforavsnitt"/>
    <w:link w:val="Bunntekst"/>
    <w:uiPriority w:val="99"/>
    <w:rsid w:val="008C7437"/>
    <w:rPr>
      <w:sz w:val="20"/>
      <w:szCs w:val="20"/>
    </w:rPr>
  </w:style>
  <w:style w:type="table" w:styleId="Tabellrutenett">
    <w:name w:val="Table Grid"/>
    <w:basedOn w:val="Vanligtabell"/>
    <w:uiPriority w:val="39"/>
    <w:rsid w:val="0025469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ssholdertekst">
    <w:name w:val="Placeholder Text"/>
    <w:basedOn w:val="Standardskriftforavsnitt"/>
    <w:uiPriority w:val="99"/>
    <w:semiHidden/>
    <w:rsid w:val="007E5E30"/>
    <w:rPr>
      <w:color w:val="808080"/>
    </w:rPr>
  </w:style>
  <w:style w:type="paragraph" w:styleId="Listeavsnitt">
    <w:name w:val="List Paragraph"/>
    <w:basedOn w:val="Normal"/>
    <w:uiPriority w:val="1"/>
    <w:qFormat/>
    <w:rsid w:val="00A617EB"/>
    <w:pPr>
      <w:numPr>
        <w:numId w:val="1"/>
      </w:numPr>
      <w:spacing w:before="240" w:after="380"/>
      <w:contextualSpacing/>
    </w:pPr>
  </w:style>
  <w:style w:type="table" w:customStyle="1" w:styleId="InnlandetFylkeskommune">
    <w:name w:val="Innlandet Fylkeskommune"/>
    <w:basedOn w:val="Vanligtabell"/>
    <w:uiPriority w:val="99"/>
    <w:rsid w:val="005E0B05"/>
    <w:pPr>
      <w:spacing w:line="240" w:lineRule="auto"/>
    </w:pPr>
    <w:tblPr>
      <w:tblBorders>
        <w:left w:val="single" w:sz="4" w:space="0" w:color="D9D1C8"/>
        <w:bottom w:val="single" w:sz="4" w:space="0" w:color="D9D1C8"/>
        <w:right w:val="single" w:sz="4" w:space="0" w:color="D9D1C8"/>
        <w:insideH w:val="single" w:sz="4" w:space="0" w:color="D9D1C8"/>
        <w:insideV w:val="single" w:sz="4" w:space="0" w:color="D9D1C8"/>
      </w:tblBorders>
      <w:tblCellMar>
        <w:top w:w="51" w:type="dxa"/>
        <w:left w:w="85" w:type="dxa"/>
        <w:bottom w:w="11" w:type="dxa"/>
        <w:right w:w="85" w:type="dxa"/>
      </w:tblCellMar>
    </w:tblPr>
    <w:tblStylePr w:type="firstRow">
      <w:rPr>
        <w:b/>
        <w:color w:val="FFFFFF" w:themeColor="background1"/>
      </w:rPr>
      <w:tblPr/>
      <w:tcPr>
        <w:tcBorders>
          <w:left w:val="nil"/>
          <w:right w:val="nil"/>
        </w:tcBorders>
        <w:shd w:val="clear" w:color="auto" w:fill="2F5743" w:themeFill="accent2"/>
      </w:tcPr>
    </w:tblStylePr>
  </w:style>
  <w:style w:type="paragraph" w:styleId="Tittel">
    <w:name w:val="Title"/>
    <w:basedOn w:val="Normal"/>
    <w:next w:val="Normal"/>
    <w:link w:val="TittelTegn"/>
    <w:uiPriority w:val="10"/>
    <w:qFormat/>
    <w:rsid w:val="00E53DC9"/>
    <w:pPr>
      <w:contextualSpacing/>
    </w:pPr>
    <w:rPr>
      <w:rFonts w:ascii="Roboto Medium" w:eastAsiaTheme="majorEastAsia" w:hAnsi="Roboto Medium" w:cstheme="majorBidi"/>
      <w:kern w:val="28"/>
      <w:sz w:val="56"/>
      <w:szCs w:val="80"/>
    </w:rPr>
  </w:style>
  <w:style w:type="character" w:customStyle="1" w:styleId="TittelTegn">
    <w:name w:val="Tittel Tegn"/>
    <w:basedOn w:val="Standardskriftforavsnitt"/>
    <w:link w:val="Tittel"/>
    <w:uiPriority w:val="10"/>
    <w:rsid w:val="00E53DC9"/>
    <w:rPr>
      <w:rFonts w:ascii="Roboto Medium" w:eastAsiaTheme="majorEastAsia" w:hAnsi="Roboto Medium" w:cstheme="majorBidi"/>
      <w:kern w:val="28"/>
      <w:sz w:val="56"/>
      <w:szCs w:val="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230C23"/>
    <w:pPr>
      <w:spacing w:before="50" w:after="160"/>
    </w:pPr>
    <w:rPr>
      <w:rFonts w:eastAsiaTheme="minorEastAsia"/>
      <w:color w:val="000000" w:themeColor="text1"/>
      <w:sz w:val="42"/>
      <w:szCs w:val="40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30C23"/>
    <w:rPr>
      <w:rFonts w:eastAsiaTheme="minorEastAsia"/>
      <w:color w:val="000000" w:themeColor="text1"/>
      <w:sz w:val="42"/>
      <w:szCs w:val="40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C4466"/>
    <w:pPr>
      <w:pageBreakBefore w:val="0"/>
      <w:spacing w:after="240" w:line="259" w:lineRule="auto"/>
      <w:outlineLvl w:val="9"/>
    </w:pPr>
    <w:rPr>
      <w:lang w:eastAsia="nb-NO"/>
    </w:r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B1D34"/>
    <w:pPr>
      <w:tabs>
        <w:tab w:val="left" w:pos="400"/>
        <w:tab w:val="left" w:pos="851"/>
        <w:tab w:val="right" w:leader="dot" w:pos="8469"/>
      </w:tabs>
    </w:pPr>
    <w:rPr>
      <w:b/>
      <w:noProof/>
    </w:rPr>
  </w:style>
  <w:style w:type="character" w:customStyle="1" w:styleId="INNH1Tegn">
    <w:name w:val="INNH 1 Tegn"/>
    <w:basedOn w:val="Standardskriftforavsnitt"/>
    <w:link w:val="INNH1"/>
    <w:uiPriority w:val="39"/>
    <w:rsid w:val="00EB1D34"/>
    <w:rPr>
      <w:b/>
      <w:noProof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3821C8"/>
    <w:pPr>
      <w:tabs>
        <w:tab w:val="left" w:pos="1232"/>
        <w:tab w:val="right" w:leader="dot" w:pos="8455"/>
      </w:tabs>
      <w:ind w:left="879"/>
    </w:pPr>
    <w:rPr>
      <w:noProof/>
    </w:rPr>
  </w:style>
  <w:style w:type="paragraph" w:styleId="INNH3">
    <w:name w:val="toc 3"/>
    <w:basedOn w:val="Normal"/>
    <w:next w:val="Normal"/>
    <w:autoRedefine/>
    <w:uiPriority w:val="39"/>
    <w:unhideWhenUsed/>
    <w:rsid w:val="00334139"/>
    <w:pPr>
      <w:tabs>
        <w:tab w:val="left" w:pos="1778"/>
        <w:tab w:val="left" w:pos="2124"/>
        <w:tab w:val="right" w:leader="dot" w:pos="8455"/>
      </w:tabs>
      <w:spacing w:after="100"/>
      <w:ind w:left="1247"/>
    </w:pPr>
    <w:rPr>
      <w:i/>
      <w:noProof/>
    </w:rPr>
  </w:style>
  <w:style w:type="character" w:styleId="Hyperkobling">
    <w:name w:val="Hyperlink"/>
    <w:basedOn w:val="Standardskriftforavsnitt"/>
    <w:uiPriority w:val="99"/>
    <w:unhideWhenUsed/>
    <w:rsid w:val="00142EE5"/>
    <w:rPr>
      <w:color w:val="0563C1" w:themeColor="hyperlink"/>
      <w:u w:val="single"/>
    </w:rPr>
  </w:style>
  <w:style w:type="paragraph" w:customStyle="1" w:styleId="Ingress">
    <w:name w:val="Ingress"/>
    <w:basedOn w:val="Normal"/>
    <w:qFormat/>
    <w:rsid w:val="00FF228C"/>
    <w:pPr>
      <w:spacing w:before="280" w:after="280"/>
    </w:pPr>
    <w:rPr>
      <w:b/>
      <w:sz w:val="24"/>
      <w:szCs w:val="24"/>
    </w:rPr>
  </w:style>
  <w:style w:type="paragraph" w:customStyle="1" w:styleId="Undertittelmengdtekst">
    <w:name w:val="Undertittel mengdtekst"/>
    <w:basedOn w:val="Normal"/>
    <w:qFormat/>
    <w:rsid w:val="00CA70E3"/>
    <w:pPr>
      <w:spacing w:before="360" w:line="240" w:lineRule="auto"/>
      <w:ind w:left="0" w:right="0"/>
    </w:pPr>
    <w:rPr>
      <w:b/>
      <w:i/>
      <w:sz w:val="24"/>
      <w:szCs w:val="30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336403"/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336403"/>
    <w:rPr>
      <w:rFonts w:ascii="Segoe UI" w:hAnsi="Segoe UI" w:cs="Segoe UI"/>
      <w:sz w:val="18"/>
      <w:szCs w:val="18"/>
    </w:rPr>
  </w:style>
  <w:style w:type="character" w:styleId="Sterkutheving">
    <w:name w:val="Intense Emphasis"/>
    <w:uiPriority w:val="21"/>
    <w:semiHidden/>
    <w:rsid w:val="003465B9"/>
  </w:style>
  <w:style w:type="character" w:styleId="Svakreferanse">
    <w:name w:val="Subtle Reference"/>
    <w:basedOn w:val="Standardskriftforavsnitt"/>
    <w:uiPriority w:val="31"/>
    <w:semiHidden/>
    <w:rsid w:val="003465B9"/>
    <w:rPr>
      <w:smallCaps/>
      <w:color w:val="5A5A5A" w:themeColor="text1" w:themeTint="A5"/>
    </w:rPr>
  </w:style>
  <w:style w:type="paragraph" w:customStyle="1" w:styleId="Overskrift1Grnn">
    <w:name w:val="Overskrift 1 Grønn"/>
    <w:basedOn w:val="Overskrift1"/>
    <w:uiPriority w:val="10"/>
    <w:qFormat/>
    <w:rsid w:val="0059618D"/>
    <w:rPr>
      <w:color w:val="2F5743" w:themeColor="accent2"/>
    </w:rPr>
  </w:style>
  <w:style w:type="paragraph" w:customStyle="1" w:styleId="Overskrift2Grnn">
    <w:name w:val="Overskrift 2 Grønn"/>
    <w:basedOn w:val="Overskrift2"/>
    <w:uiPriority w:val="10"/>
    <w:qFormat/>
    <w:rsid w:val="0059618D"/>
    <w:rPr>
      <w:color w:val="2F5743" w:themeColor="accent2"/>
    </w:rPr>
  </w:style>
  <w:style w:type="paragraph" w:styleId="Ingenmellomrom">
    <w:name w:val="No Spacing"/>
    <w:uiPriority w:val="1"/>
    <w:qFormat/>
    <w:rsid w:val="004D5406"/>
    <w:pPr>
      <w:spacing w:before="0" w:line="240" w:lineRule="auto"/>
      <w:ind w:left="11" w:hanging="11"/>
      <w:jc w:val="both"/>
    </w:pPr>
    <w:rPr>
      <w:rFonts w:ascii="Times New Roman" w:eastAsia="Times New Roman" w:hAnsi="Times New Roman" w:cs="Times New Roman"/>
      <w:color w:val="000000"/>
      <w:sz w:val="24"/>
      <w:lang w:eastAsia="nb-NO"/>
    </w:rPr>
  </w:style>
  <w:style w:type="paragraph" w:customStyle="1" w:styleId="footnotedescription">
    <w:name w:val="footnote description"/>
    <w:next w:val="Normal"/>
    <w:link w:val="footnotedescriptionChar"/>
    <w:hidden/>
    <w:rsid w:val="00E87B6F"/>
    <w:pPr>
      <w:spacing w:line="240" w:lineRule="auto"/>
    </w:pPr>
    <w:rPr>
      <w:rFonts w:ascii="Calibri" w:eastAsia="Calibri" w:hAnsi="Calibri" w:cs="Calibri"/>
      <w:color w:val="000000"/>
      <w:sz w:val="16"/>
      <w:lang w:eastAsia="nb-NO"/>
    </w:rPr>
  </w:style>
  <w:style w:type="character" w:customStyle="1" w:styleId="footnotedescriptionChar">
    <w:name w:val="footnote description Char"/>
    <w:link w:val="footnotedescription"/>
    <w:rsid w:val="00E87B6F"/>
    <w:rPr>
      <w:rFonts w:ascii="Calibri" w:eastAsia="Calibri" w:hAnsi="Calibri" w:cs="Calibri"/>
      <w:color w:val="000000"/>
      <w:sz w:val="16"/>
      <w:lang w:eastAsia="nb-NO"/>
    </w:rPr>
  </w:style>
  <w:style w:type="character" w:customStyle="1" w:styleId="footnotemark">
    <w:name w:val="footnote mark"/>
    <w:hidden/>
    <w:rsid w:val="00E87B6F"/>
    <w:rPr>
      <w:rFonts w:ascii="Calibri" w:eastAsia="Calibri" w:hAnsi="Calibri" w:cs="Calibri"/>
      <w:color w:val="000000"/>
      <w:sz w:val="14"/>
      <w:vertAlign w:val="superscript"/>
    </w:rPr>
  </w:style>
  <w:style w:type="table" w:customStyle="1" w:styleId="TableGrid">
    <w:name w:val="TableGrid"/>
    <w:rsid w:val="00E87B6F"/>
    <w:pPr>
      <w:spacing w:line="240" w:lineRule="auto"/>
    </w:pPr>
    <w:rPr>
      <w:rFonts w:eastAsiaTheme="minorEastAsia"/>
      <w:lang w:eastAsia="nb-NO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7C446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7C4466"/>
    <w:pPr>
      <w:spacing w:line="240" w:lineRule="auto"/>
    </w:pPr>
    <w:rPr>
      <w:sz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7C446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7C446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7C4466"/>
    <w:rPr>
      <w:b/>
      <w:bCs/>
      <w:sz w:val="20"/>
      <w:szCs w:val="20"/>
    </w:rPr>
  </w:style>
  <w:style w:type="paragraph" w:customStyle="1" w:styleId="Overskrift2mednummer">
    <w:name w:val="Overskrift 2 med nummer"/>
    <w:basedOn w:val="INNH1"/>
    <w:link w:val="Overskrift2mednummerTegn"/>
    <w:rsid w:val="00C21474"/>
    <w:rPr>
      <w:bCs/>
    </w:rPr>
  </w:style>
  <w:style w:type="character" w:customStyle="1" w:styleId="Overskrift2mednummerTegn">
    <w:name w:val="Overskrift 2 med nummer Tegn"/>
    <w:basedOn w:val="INNH1Tegn"/>
    <w:link w:val="Overskrift2mednummer"/>
    <w:rsid w:val="00C21474"/>
    <w:rPr>
      <w:b/>
      <w:bCs/>
      <w:noProof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660" w:right="0"/>
    </w:pPr>
    <w:rPr>
      <w:rFonts w:eastAsiaTheme="minorEastAsia"/>
      <w:szCs w:val="22"/>
      <w:lang w:eastAsia="nb-NO"/>
    </w:rPr>
  </w:style>
  <w:style w:type="paragraph" w:styleId="INNH5">
    <w:name w:val="toc 5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880" w:right="0"/>
    </w:pPr>
    <w:rPr>
      <w:rFonts w:eastAsiaTheme="minorEastAsia"/>
      <w:szCs w:val="22"/>
      <w:lang w:eastAsia="nb-NO"/>
    </w:rPr>
  </w:style>
  <w:style w:type="paragraph" w:styleId="INNH6">
    <w:name w:val="toc 6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100" w:right="0"/>
    </w:pPr>
    <w:rPr>
      <w:rFonts w:eastAsiaTheme="minorEastAsia"/>
      <w:szCs w:val="22"/>
      <w:lang w:eastAsia="nb-NO"/>
    </w:rPr>
  </w:style>
  <w:style w:type="paragraph" w:styleId="INNH7">
    <w:name w:val="toc 7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320" w:right="0"/>
    </w:pPr>
    <w:rPr>
      <w:rFonts w:eastAsiaTheme="minorEastAsia"/>
      <w:szCs w:val="22"/>
      <w:lang w:eastAsia="nb-NO"/>
    </w:rPr>
  </w:style>
  <w:style w:type="paragraph" w:styleId="INNH8">
    <w:name w:val="toc 8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540" w:right="0"/>
    </w:pPr>
    <w:rPr>
      <w:rFonts w:eastAsiaTheme="minorEastAsia"/>
      <w:szCs w:val="22"/>
      <w:lang w:eastAsia="nb-NO"/>
    </w:rPr>
  </w:style>
  <w:style w:type="paragraph" w:styleId="INNH9">
    <w:name w:val="toc 9"/>
    <w:basedOn w:val="Normal"/>
    <w:next w:val="Normal"/>
    <w:autoRedefine/>
    <w:uiPriority w:val="39"/>
    <w:unhideWhenUsed/>
    <w:rsid w:val="00B750EA"/>
    <w:pPr>
      <w:spacing w:before="0" w:after="100" w:line="259" w:lineRule="auto"/>
      <w:ind w:left="1760" w:right="0"/>
    </w:pPr>
    <w:rPr>
      <w:rFonts w:eastAsiaTheme="minorEastAsia"/>
      <w:szCs w:val="22"/>
      <w:lang w:eastAsia="nb-NO"/>
    </w:rPr>
  </w:style>
  <w:style w:type="numbering" w:customStyle="1" w:styleId="Ingenliste1">
    <w:name w:val="Ingen liste1"/>
    <w:next w:val="Ingenliste"/>
    <w:uiPriority w:val="99"/>
    <w:semiHidden/>
    <w:unhideWhenUsed/>
    <w:rsid w:val="00323413"/>
  </w:style>
  <w:style w:type="table" w:customStyle="1" w:styleId="Tabellrutenett1">
    <w:name w:val="Tabellrutenett1"/>
    <w:basedOn w:val="Vanligtabell"/>
    <w:next w:val="Tabellrutenett"/>
    <w:uiPriority w:val="39"/>
    <w:rsid w:val="0032341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InnlandetFylkeskommune1">
    <w:name w:val="Innlandet Fylkeskommune1"/>
    <w:basedOn w:val="Vanligtabell"/>
    <w:uiPriority w:val="99"/>
    <w:rsid w:val="00323413"/>
    <w:pPr>
      <w:spacing w:line="240" w:lineRule="auto"/>
    </w:pPr>
    <w:tblPr>
      <w:tblBorders>
        <w:left w:val="single" w:sz="4" w:space="0" w:color="D9D1C8"/>
        <w:bottom w:val="single" w:sz="4" w:space="0" w:color="D9D1C8"/>
        <w:right w:val="single" w:sz="4" w:space="0" w:color="D9D1C8"/>
        <w:insideH w:val="single" w:sz="4" w:space="0" w:color="D9D1C8"/>
        <w:insideV w:val="single" w:sz="4" w:space="0" w:color="D9D1C8"/>
      </w:tblBorders>
      <w:tblCellMar>
        <w:top w:w="51" w:type="dxa"/>
        <w:left w:w="85" w:type="dxa"/>
        <w:bottom w:w="11" w:type="dxa"/>
        <w:right w:w="85" w:type="dxa"/>
      </w:tblCellMar>
    </w:tblPr>
    <w:tblStylePr w:type="firstRow">
      <w:rPr>
        <w:b/>
        <w:color w:val="FFFFFF" w:themeColor="background1"/>
      </w:rPr>
      <w:tblPr/>
      <w:tcPr>
        <w:tcBorders>
          <w:left w:val="nil"/>
          <w:right w:val="nil"/>
        </w:tcBorders>
        <w:shd w:val="clear" w:color="auto" w:fill="2F5743" w:themeFill="accent2"/>
      </w:tcPr>
    </w:tblStylePr>
  </w:style>
  <w:style w:type="table" w:customStyle="1" w:styleId="TableGrid1">
    <w:name w:val="TableGrid1"/>
    <w:rsid w:val="00323413"/>
    <w:pPr>
      <w:spacing w:line="240" w:lineRule="auto"/>
    </w:pPr>
    <w:rPr>
      <w:rFonts w:eastAsiaTheme="minorEastAsia"/>
      <w:lang w:eastAsia="nb-NO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rdtekst">
    <w:name w:val="Body Text"/>
    <w:basedOn w:val="Normal"/>
    <w:link w:val="BrdtekstTegn"/>
    <w:uiPriority w:val="1"/>
    <w:qFormat/>
    <w:rsid w:val="00600CD3"/>
    <w:pPr>
      <w:widowControl w:val="0"/>
      <w:autoSpaceDE w:val="0"/>
      <w:autoSpaceDN w:val="0"/>
      <w:spacing w:before="0" w:line="240" w:lineRule="auto"/>
      <w:ind w:left="0" w:right="0"/>
    </w:pPr>
    <w:rPr>
      <w:rFonts w:eastAsia="Times New Roman" w:cs="Times New Roman"/>
      <w:sz w:val="24"/>
      <w:szCs w:val="24"/>
      <w:u w:val="single"/>
      <w:lang w:val="en-US"/>
    </w:rPr>
  </w:style>
  <w:style w:type="character" w:customStyle="1" w:styleId="BrdtekstTegn">
    <w:name w:val="Brødtekst Tegn"/>
    <w:basedOn w:val="Standardskriftforavsnitt"/>
    <w:link w:val="Brdtekst"/>
    <w:uiPriority w:val="1"/>
    <w:rsid w:val="00600CD3"/>
    <w:rPr>
      <w:rFonts w:eastAsia="Times New Roman" w:cs="Times New Roman"/>
      <w:sz w:val="24"/>
      <w:szCs w:val="24"/>
      <w:u w:val="single"/>
      <w:lang w:val="en-US"/>
    </w:rPr>
  </w:style>
  <w:style w:type="character" w:styleId="Ulstomtale">
    <w:name w:val="Unresolved Mention"/>
    <w:basedOn w:val="Standardskriftforavsnitt"/>
    <w:uiPriority w:val="99"/>
    <w:semiHidden/>
    <w:unhideWhenUsed/>
    <w:rsid w:val="00323413"/>
    <w:rPr>
      <w:color w:val="605E5C"/>
      <w:shd w:val="clear" w:color="auto" w:fill="E1DFDD"/>
    </w:rPr>
  </w:style>
  <w:style w:type="paragraph" w:customStyle="1" w:styleId="Default">
    <w:name w:val="Default"/>
    <w:rsid w:val="0091376E"/>
    <w:pPr>
      <w:autoSpaceDE w:val="0"/>
      <w:autoSpaceDN w:val="0"/>
      <w:adjustRightInd w:val="0"/>
      <w:spacing w:before="0" w:line="240" w:lineRule="auto"/>
      <w:ind w:left="0" w:right="0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dokumenttekst">
    <w:name w:val="dokumenttekst"/>
    <w:basedOn w:val="Normal"/>
    <w:rsid w:val="00A5476E"/>
    <w:pPr>
      <w:spacing w:before="100" w:beforeAutospacing="1" w:after="100" w:afterAutospacing="1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Brdtekst3">
    <w:name w:val="Body Text 3"/>
    <w:basedOn w:val="Normal"/>
    <w:link w:val="Brdtekst3Tegn"/>
    <w:semiHidden/>
    <w:unhideWhenUsed/>
    <w:rsid w:val="00D10830"/>
    <w:pPr>
      <w:spacing w:before="0" w:after="120" w:line="240" w:lineRule="auto"/>
      <w:ind w:left="0" w:right="0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semiHidden/>
    <w:rsid w:val="00D10830"/>
    <w:rPr>
      <w:rFonts w:ascii="Times New Roman" w:eastAsia="Times New Roman" w:hAnsi="Times New Roman" w:cs="Times New Roman"/>
      <w:sz w:val="16"/>
      <w:szCs w:val="16"/>
    </w:rPr>
  </w:style>
  <w:style w:type="table" w:customStyle="1" w:styleId="TableGrid2">
    <w:name w:val="TableGrid2"/>
    <w:rsid w:val="001911A6"/>
    <w:pPr>
      <w:spacing w:before="0" w:line="240" w:lineRule="auto"/>
      <w:ind w:left="0" w:right="0"/>
    </w:pPr>
    <w:rPr>
      <w:rFonts w:eastAsiaTheme="minorEastAsia"/>
      <w:lang w:eastAsia="nb-NO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Fotnotetekst">
    <w:name w:val="footnote text"/>
    <w:basedOn w:val="Normal"/>
    <w:link w:val="FotnotetekstTegn"/>
    <w:semiHidden/>
    <w:rsid w:val="00A513EA"/>
    <w:pPr>
      <w:spacing w:before="0" w:line="240" w:lineRule="auto"/>
      <w:ind w:left="0" w:right="0"/>
    </w:pPr>
    <w:rPr>
      <w:rFonts w:ascii="Times New Roman" w:eastAsia="Times New Roman" w:hAnsi="Times New Roman" w:cs="Times New Roman"/>
      <w:sz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A513EA"/>
    <w:rPr>
      <w:rFonts w:ascii="Times New Roman" w:eastAsia="Times New Roman" w:hAnsi="Times New Roman" w:cs="Times New Roman"/>
      <w:sz w:val="20"/>
      <w:szCs w:val="20"/>
    </w:rPr>
  </w:style>
  <w:style w:type="character" w:styleId="Fotnotereferanse">
    <w:name w:val="footnote reference"/>
    <w:semiHidden/>
    <w:rsid w:val="00A513EA"/>
    <w:rPr>
      <w:vertAlign w:val="superscript"/>
    </w:rPr>
  </w:style>
  <w:style w:type="character" w:styleId="Fulgthyperkobling">
    <w:name w:val="FollowedHyperlink"/>
    <w:basedOn w:val="Standardskriftforavsnitt"/>
    <w:uiPriority w:val="99"/>
    <w:semiHidden/>
    <w:unhideWhenUsed/>
    <w:rsid w:val="00914328"/>
    <w:rPr>
      <w:color w:val="954F72" w:themeColor="followedHyperlink"/>
      <w:u w:val="single"/>
    </w:rPr>
  </w:style>
  <w:style w:type="table" w:styleId="Rutenettabelllys">
    <w:name w:val="Grid Table Light"/>
    <w:basedOn w:val="Vanligtabell"/>
    <w:uiPriority w:val="40"/>
    <w:rsid w:val="00F82443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Rutenettabell3uthevingsfarge1">
    <w:name w:val="Grid Table 3 Accent 1"/>
    <w:basedOn w:val="Vanligtabell"/>
    <w:uiPriority w:val="48"/>
    <w:rsid w:val="00F82443"/>
    <w:pPr>
      <w:spacing w:line="240" w:lineRule="auto"/>
    </w:pPr>
    <w:tblPr>
      <w:tblStyleRowBandSize w:val="1"/>
      <w:tblStyleColBandSize w:val="1"/>
      <w:tblBorders>
        <w:top w:val="single" w:sz="4" w:space="0" w:color="81CC93" w:themeColor="accent1" w:themeTint="99"/>
        <w:left w:val="single" w:sz="4" w:space="0" w:color="81CC93" w:themeColor="accent1" w:themeTint="99"/>
        <w:bottom w:val="single" w:sz="4" w:space="0" w:color="81CC93" w:themeColor="accent1" w:themeTint="99"/>
        <w:right w:val="single" w:sz="4" w:space="0" w:color="81CC93" w:themeColor="accent1" w:themeTint="99"/>
        <w:insideH w:val="single" w:sz="4" w:space="0" w:color="81CC93" w:themeColor="accent1" w:themeTint="99"/>
        <w:insideV w:val="single" w:sz="4" w:space="0" w:color="81CC93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EDB" w:themeFill="accent1" w:themeFillTint="33"/>
      </w:tcPr>
    </w:tblStylePr>
    <w:tblStylePr w:type="band1Horz">
      <w:tblPr/>
      <w:tcPr>
        <w:shd w:val="clear" w:color="auto" w:fill="D5EEDB" w:themeFill="accent1" w:themeFillTint="33"/>
      </w:tcPr>
    </w:tblStylePr>
    <w:tblStylePr w:type="neCell">
      <w:tblPr/>
      <w:tcPr>
        <w:tcBorders>
          <w:bottom w:val="single" w:sz="4" w:space="0" w:color="81CC93" w:themeColor="accent1" w:themeTint="99"/>
        </w:tcBorders>
      </w:tcPr>
    </w:tblStylePr>
    <w:tblStylePr w:type="nwCell">
      <w:tblPr/>
      <w:tcPr>
        <w:tcBorders>
          <w:bottom w:val="single" w:sz="4" w:space="0" w:color="81CC93" w:themeColor="accent1" w:themeTint="99"/>
        </w:tcBorders>
      </w:tcPr>
    </w:tblStylePr>
    <w:tblStylePr w:type="seCell">
      <w:tblPr/>
      <w:tcPr>
        <w:tcBorders>
          <w:top w:val="single" w:sz="4" w:space="0" w:color="81CC93" w:themeColor="accent1" w:themeTint="99"/>
        </w:tcBorders>
      </w:tcPr>
    </w:tblStylePr>
    <w:tblStylePr w:type="swCell">
      <w:tblPr/>
      <w:tcPr>
        <w:tcBorders>
          <w:top w:val="single" w:sz="4" w:space="0" w:color="81CC93" w:themeColor="accent1" w:themeTint="99"/>
        </w:tcBorders>
      </w:tcPr>
    </w:tblStylePr>
  </w:style>
  <w:style w:type="table" w:styleId="Rutenettabell3uthevingsfarge2">
    <w:name w:val="Grid Table 3 Accent 2"/>
    <w:basedOn w:val="Vanligtabell"/>
    <w:uiPriority w:val="48"/>
    <w:rsid w:val="00F82443"/>
    <w:pPr>
      <w:spacing w:line="240" w:lineRule="auto"/>
    </w:pPr>
    <w:tblPr>
      <w:tblStyleRowBandSize w:val="1"/>
      <w:tblStyleColBandSize w:val="1"/>
      <w:tblBorders>
        <w:top w:val="single" w:sz="4" w:space="0" w:color="6CAF8E" w:themeColor="accent2" w:themeTint="99"/>
        <w:left w:val="single" w:sz="4" w:space="0" w:color="6CAF8E" w:themeColor="accent2" w:themeTint="99"/>
        <w:bottom w:val="single" w:sz="4" w:space="0" w:color="6CAF8E" w:themeColor="accent2" w:themeTint="99"/>
        <w:right w:val="single" w:sz="4" w:space="0" w:color="6CAF8E" w:themeColor="accent2" w:themeTint="99"/>
        <w:insideH w:val="single" w:sz="4" w:space="0" w:color="6CAF8E" w:themeColor="accent2" w:themeTint="99"/>
        <w:insideV w:val="single" w:sz="4" w:space="0" w:color="6CAF8E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E4D9" w:themeFill="accent2" w:themeFillTint="33"/>
      </w:tcPr>
    </w:tblStylePr>
    <w:tblStylePr w:type="band1Horz">
      <w:tblPr/>
      <w:tcPr>
        <w:shd w:val="clear" w:color="auto" w:fill="CEE4D9" w:themeFill="accent2" w:themeFillTint="33"/>
      </w:tcPr>
    </w:tblStylePr>
    <w:tblStylePr w:type="neCell">
      <w:tblPr/>
      <w:tcPr>
        <w:tcBorders>
          <w:bottom w:val="single" w:sz="4" w:space="0" w:color="6CAF8E" w:themeColor="accent2" w:themeTint="99"/>
        </w:tcBorders>
      </w:tcPr>
    </w:tblStylePr>
    <w:tblStylePr w:type="nwCell">
      <w:tblPr/>
      <w:tcPr>
        <w:tcBorders>
          <w:bottom w:val="single" w:sz="4" w:space="0" w:color="6CAF8E" w:themeColor="accent2" w:themeTint="99"/>
        </w:tcBorders>
      </w:tcPr>
    </w:tblStylePr>
    <w:tblStylePr w:type="seCell">
      <w:tblPr/>
      <w:tcPr>
        <w:tcBorders>
          <w:top w:val="single" w:sz="4" w:space="0" w:color="6CAF8E" w:themeColor="accent2" w:themeTint="99"/>
        </w:tcBorders>
      </w:tcPr>
    </w:tblStylePr>
    <w:tblStylePr w:type="swCell">
      <w:tblPr/>
      <w:tcPr>
        <w:tcBorders>
          <w:top w:val="single" w:sz="4" w:space="0" w:color="6CAF8E" w:themeColor="accent2" w:themeTint="99"/>
        </w:tcBorders>
      </w:tcPr>
    </w:tblStylePr>
  </w:style>
  <w:style w:type="table" w:styleId="Rutenettabell4uthevingsfarge6">
    <w:name w:val="Grid Table 4 Accent 6"/>
    <w:basedOn w:val="Vanligtabell"/>
    <w:uiPriority w:val="49"/>
    <w:rsid w:val="00374F6B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Revisjon">
    <w:name w:val="Revision"/>
    <w:hidden/>
    <w:uiPriority w:val="99"/>
    <w:semiHidden/>
    <w:rsid w:val="00437A97"/>
    <w:pPr>
      <w:spacing w:before="0" w:line="240" w:lineRule="auto"/>
      <w:ind w:left="0" w:right="0"/>
    </w:pPr>
    <w:rPr>
      <w:szCs w:val="20"/>
    </w:rPr>
  </w:style>
  <w:style w:type="paragraph" w:customStyle="1" w:styleId="pf0">
    <w:name w:val="pf0"/>
    <w:basedOn w:val="Normal"/>
    <w:rsid w:val="00436A4B"/>
    <w:pPr>
      <w:spacing w:before="100" w:beforeAutospacing="1" w:after="100" w:afterAutospacing="1" w:line="240" w:lineRule="auto"/>
      <w:ind w:left="720" w:right="0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f01">
    <w:name w:val="cf01"/>
    <w:basedOn w:val="Standardskriftforavsnitt"/>
    <w:rsid w:val="00436A4B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94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41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7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22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05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3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7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4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6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9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0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46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93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3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3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2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8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2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6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02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hyperlink" Target="http://www.vegkart.no" TargetMode="External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hyperlink" Target="https://vegkart.atlas.vegvesen.no/" TargetMode="External"/><Relationship Id="rId47" Type="http://schemas.openxmlformats.org/officeDocument/2006/relationships/footer" Target="footer3.xml"/><Relationship Id="rId50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4.png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header" Target="header4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footer" Target="footer4.xml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header" Target="header3.xml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7.emf"/><Relationship Id="rId48" Type="http://schemas.openxmlformats.org/officeDocument/2006/relationships/header" Target="header5.xml"/><Relationship Id="rId8" Type="http://schemas.openxmlformats.org/officeDocument/2006/relationships/settings" Target="settings.xml"/><Relationship Id="rId51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hyperlink" Target="https://vegkart.atlas.vegvesen.no/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footer" Target="footer2.xml"/><Relationship Id="rId20" Type="http://schemas.openxmlformats.org/officeDocument/2006/relationships/image" Target="media/image5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reh\AppData\Local\Packages\Microsoft.MicrosoftEdge_8wekyb3d8bbwe\TempState\Downloads\Innlandet_fylkeskommune_dokumentmal.dot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B57A7310A9940DDAF1AB2A70CC3F5B0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147BFA5-65CF-4651-A66D-AA284C768C4B}"/>
      </w:docPartPr>
      <w:docPartBody>
        <w:p w:rsidR="00430944" w:rsidRDefault="00EF2AA2">
          <w:pPr>
            <w:pStyle w:val="4B57A7310A9940DDAF1AB2A70CC3F5B0"/>
          </w:pPr>
          <w:r w:rsidRPr="00343AA3">
            <w:rPr>
              <w:rStyle w:val="Plassholdertekst"/>
            </w:rPr>
            <w:t>Klikk eller trykk her for å skrive inn tekst.</w:t>
          </w:r>
        </w:p>
      </w:docPartBody>
    </w:docPart>
    <w:docPart>
      <w:docPartPr>
        <w:name w:val="E7F022376F6A4938924849B96924E452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AB3080E-D0E6-4E22-91F8-71C2E65FD75F}"/>
      </w:docPartPr>
      <w:docPartBody>
        <w:p w:rsidR="00EE55C1" w:rsidRDefault="00EE55C1" w:rsidP="00EE55C1">
          <w:pPr>
            <w:pStyle w:val="E7F022376F6A4938924849B96924E452"/>
          </w:pPr>
          <w:r w:rsidRPr="00225B5C">
            <w:rPr>
              <w:rStyle w:val="Plassholdertekst"/>
            </w:rPr>
            <w:t>[Tittel]</w:t>
          </w:r>
        </w:p>
      </w:docPartBody>
    </w:docPart>
    <w:docPart>
      <w:docPartPr>
        <w:name w:val="D4D85E9FC9F44B7BA2DA5C1D70089254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9D58D05-295C-4635-990E-9E8E9032707F}"/>
      </w:docPartPr>
      <w:docPartBody>
        <w:p w:rsidR="005D4219" w:rsidRDefault="006920B0" w:rsidP="006920B0">
          <w:pPr>
            <w:pStyle w:val="D4D85E9FC9F44B7BA2DA5C1D70089254"/>
          </w:pPr>
          <w:r w:rsidRPr="00225B5C">
            <w:rPr>
              <w:rStyle w:val="Plassholdertekst"/>
            </w:rPr>
            <w:t>[Dokumenttype]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3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AA2"/>
    <w:rsid w:val="00006D21"/>
    <w:rsid w:val="00034C90"/>
    <w:rsid w:val="00040D62"/>
    <w:rsid w:val="00056E82"/>
    <w:rsid w:val="00082095"/>
    <w:rsid w:val="000C7B03"/>
    <w:rsid w:val="000F6067"/>
    <w:rsid w:val="00114E50"/>
    <w:rsid w:val="00126788"/>
    <w:rsid w:val="00166774"/>
    <w:rsid w:val="0018309E"/>
    <w:rsid w:val="001A1FDB"/>
    <w:rsid w:val="001A523D"/>
    <w:rsid w:val="001C5479"/>
    <w:rsid w:val="001D4CCC"/>
    <w:rsid w:val="001D782A"/>
    <w:rsid w:val="001E6E89"/>
    <w:rsid w:val="0022517D"/>
    <w:rsid w:val="00225FC9"/>
    <w:rsid w:val="00235E70"/>
    <w:rsid w:val="00261B48"/>
    <w:rsid w:val="00273A2D"/>
    <w:rsid w:val="00285EDE"/>
    <w:rsid w:val="00297215"/>
    <w:rsid w:val="00311CA9"/>
    <w:rsid w:val="003229C5"/>
    <w:rsid w:val="00327B77"/>
    <w:rsid w:val="00335FF9"/>
    <w:rsid w:val="00340E4A"/>
    <w:rsid w:val="003F39B9"/>
    <w:rsid w:val="0040668D"/>
    <w:rsid w:val="00411571"/>
    <w:rsid w:val="00430944"/>
    <w:rsid w:val="00465223"/>
    <w:rsid w:val="00471B64"/>
    <w:rsid w:val="004734A4"/>
    <w:rsid w:val="00475DDC"/>
    <w:rsid w:val="004964BC"/>
    <w:rsid w:val="004A0259"/>
    <w:rsid w:val="004B7D19"/>
    <w:rsid w:val="004D3D95"/>
    <w:rsid w:val="004E2337"/>
    <w:rsid w:val="00520755"/>
    <w:rsid w:val="00524881"/>
    <w:rsid w:val="00554346"/>
    <w:rsid w:val="00561403"/>
    <w:rsid w:val="005D4219"/>
    <w:rsid w:val="005E2775"/>
    <w:rsid w:val="00622E73"/>
    <w:rsid w:val="00644627"/>
    <w:rsid w:val="00684BE2"/>
    <w:rsid w:val="00684D8E"/>
    <w:rsid w:val="006920B0"/>
    <w:rsid w:val="006B42EA"/>
    <w:rsid w:val="0070017D"/>
    <w:rsid w:val="00762D80"/>
    <w:rsid w:val="0078162B"/>
    <w:rsid w:val="007B61DF"/>
    <w:rsid w:val="007D4C0D"/>
    <w:rsid w:val="00805E1C"/>
    <w:rsid w:val="00820EA7"/>
    <w:rsid w:val="00833B95"/>
    <w:rsid w:val="00856424"/>
    <w:rsid w:val="00860F74"/>
    <w:rsid w:val="008624C6"/>
    <w:rsid w:val="008718C2"/>
    <w:rsid w:val="008A358B"/>
    <w:rsid w:val="008E69B2"/>
    <w:rsid w:val="00906F22"/>
    <w:rsid w:val="00925731"/>
    <w:rsid w:val="00936E55"/>
    <w:rsid w:val="00955634"/>
    <w:rsid w:val="009655AA"/>
    <w:rsid w:val="00972067"/>
    <w:rsid w:val="009928AD"/>
    <w:rsid w:val="00992A5A"/>
    <w:rsid w:val="00997594"/>
    <w:rsid w:val="009C16BC"/>
    <w:rsid w:val="009C68D4"/>
    <w:rsid w:val="009C7535"/>
    <w:rsid w:val="009E46AA"/>
    <w:rsid w:val="009F152F"/>
    <w:rsid w:val="00A53C0C"/>
    <w:rsid w:val="00AB0B39"/>
    <w:rsid w:val="00AE05D8"/>
    <w:rsid w:val="00AE289C"/>
    <w:rsid w:val="00AF0165"/>
    <w:rsid w:val="00AF19B0"/>
    <w:rsid w:val="00B00144"/>
    <w:rsid w:val="00B410A2"/>
    <w:rsid w:val="00BA5867"/>
    <w:rsid w:val="00BE6945"/>
    <w:rsid w:val="00C66237"/>
    <w:rsid w:val="00CA5399"/>
    <w:rsid w:val="00CC6B7F"/>
    <w:rsid w:val="00D06678"/>
    <w:rsid w:val="00D63BA6"/>
    <w:rsid w:val="00D855D8"/>
    <w:rsid w:val="00D92E11"/>
    <w:rsid w:val="00DE1AF7"/>
    <w:rsid w:val="00DE61CA"/>
    <w:rsid w:val="00DF48ED"/>
    <w:rsid w:val="00E075A8"/>
    <w:rsid w:val="00E37390"/>
    <w:rsid w:val="00E41B07"/>
    <w:rsid w:val="00E5130F"/>
    <w:rsid w:val="00E81693"/>
    <w:rsid w:val="00E91D88"/>
    <w:rsid w:val="00EA1BF9"/>
    <w:rsid w:val="00EE55C1"/>
    <w:rsid w:val="00EE7318"/>
    <w:rsid w:val="00EF2AA2"/>
    <w:rsid w:val="00F029F6"/>
    <w:rsid w:val="00F5790A"/>
    <w:rsid w:val="00F647D9"/>
    <w:rsid w:val="00FA1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920B0"/>
    <w:rPr>
      <w:color w:val="808080"/>
    </w:rPr>
  </w:style>
  <w:style w:type="paragraph" w:customStyle="1" w:styleId="4B57A7310A9940DDAF1AB2A70CC3F5B0">
    <w:name w:val="4B57A7310A9940DDAF1AB2A70CC3F5B0"/>
  </w:style>
  <w:style w:type="paragraph" w:customStyle="1" w:styleId="E7F022376F6A4938924849B96924E452">
    <w:name w:val="E7F022376F6A4938924849B96924E452"/>
    <w:rsid w:val="00EE55C1"/>
  </w:style>
  <w:style w:type="paragraph" w:customStyle="1" w:styleId="D4D85E9FC9F44B7BA2DA5C1D70089254">
    <w:name w:val="D4D85E9FC9F44B7BA2DA5C1D70089254"/>
    <w:rsid w:val="006920B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nlandet fylkeskommun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3E9B55"/>
      </a:accent1>
      <a:accent2>
        <a:srgbClr val="2F5743"/>
      </a:accent2>
      <a:accent3>
        <a:srgbClr val="D3CFC9"/>
      </a:accent3>
      <a:accent4>
        <a:srgbClr val="F3F0ED"/>
      </a:accent4>
      <a:accent5>
        <a:srgbClr val="5F0001"/>
      </a:accent5>
      <a:accent6>
        <a:srgbClr val="70AD47"/>
      </a:accent6>
      <a:hlink>
        <a:srgbClr val="0563C1"/>
      </a:hlink>
      <a:folHlink>
        <a:srgbClr val="954F72"/>
      </a:folHlink>
    </a:clrScheme>
    <a:fontScheme name="Innlandet fylkeskommune">
      <a:majorFont>
        <a:latin typeface="Roboto"/>
        <a:ea typeface=""/>
        <a:cs typeface=""/>
      </a:majorFont>
      <a:minorFont>
        <a:latin typeface="Robot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05476afe-8bef-49c8-a283-a493477f5dcc" xsi:nil="true"/>
    <Dato xmlns="05476afe-8bef-49c8-a283-a493477f5dcc" xsi:nil="true"/>
    <TaxCatchAll xmlns="8a1586c3-c249-417c-9e47-c5913d3141cb" xsi:nil="true"/>
    <lcf76f155ced4ddcb4097134ff3c332f xmlns="05476afe-8bef-49c8-a283-a493477f5dcc">
      <Terms xmlns="http://schemas.microsoft.com/office/infopath/2007/PartnerControls"/>
    </lcf76f155ced4ddcb4097134ff3c332f>
    <https_x003a__x002f__x002f_innlandetfylke_x002e_no_x002f_tjenester_x002f_veg_x002d_og_x002d_trafikk_x002f_fylkesveger_x002f_for_x002d_entreprenorer_x002f_ xmlns="05476afe-8bef-49c8-a283-a493477f5dcc" xsi:nil="true"/>
    <Prognoseendring xmlns="05476afe-8bef-49c8-a283-a493477f5dcc">true</Prognoseendring>
    <Status xmlns="05476afe-8bef-49c8-a283-a493477f5dcc" xsi:nil="true"/>
    <Sortering xmlns="05476afe-8bef-49c8-a283-a493477f5dcc" xsi:nil="true"/>
    <m_x00f8_tereferat xmlns="05476afe-8bef-49c8-a283-a493477f5dcc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D73AD5766E1849A018467F155D94B6" ma:contentTypeVersion="28" ma:contentTypeDescription="Opprett et nytt dokument." ma:contentTypeScope="" ma:versionID="feb6131fc2fc6db1b76cf4019367a3e9">
  <xsd:schema xmlns:xsd="http://www.w3.org/2001/XMLSchema" xmlns:xs="http://www.w3.org/2001/XMLSchema" xmlns:p="http://schemas.microsoft.com/office/2006/metadata/properties" xmlns:ns2="05476afe-8bef-49c8-a283-a493477f5dcc" xmlns:ns3="8a1586c3-c249-417c-9e47-c5913d3141cb" targetNamespace="http://schemas.microsoft.com/office/2006/metadata/properties" ma:root="true" ma:fieldsID="a24ba115296d6980db5247c88e1e1474" ns2:_="" ns3:_="">
    <xsd:import namespace="05476afe-8bef-49c8-a283-a493477f5dcc"/>
    <xsd:import namespace="8a1586c3-c249-417c-9e47-c5913d3141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2:Dato" minOccurs="0"/>
                <xsd:element ref="ns2:lcf76f155ced4ddcb4097134ff3c332f" minOccurs="0"/>
                <xsd:element ref="ns3:TaxCatchAll" minOccurs="0"/>
                <xsd:element ref="ns2:https_x003a__x002f__x002f_innlandetfylke_x002e_no_x002f_tjenester_x002f_veg_x002d_og_x002d_trafikk_x002f_fylkesveger_x002f_for_x002d_entreprenorer_x002f_" minOccurs="0"/>
                <xsd:element ref="ns2:Prognoseendring" minOccurs="0"/>
                <xsd:element ref="ns2:MediaServiceObjectDetectorVersions" minOccurs="0"/>
                <xsd:element ref="ns2:MediaServiceSearchProperties" minOccurs="0"/>
                <xsd:element ref="ns2:Status" minOccurs="0"/>
                <xsd:element ref="ns2:Sortering" minOccurs="0"/>
                <xsd:element ref="ns2:MediaServiceBillingMetadata" minOccurs="0"/>
                <xsd:element ref="ns2:m_x00f8_terefera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476afe-8bef-49c8-a283-a493477f5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Godkjenningsstatus" ma:internalName="Godkjenningsstatus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Dato" ma:index="22" nillable="true" ma:displayName="Dato" ma:description="Dato" ma:format="DateOnly" ma:internalName="Dato">
      <xsd:simpleType>
        <xsd:restriction base="dms:DateTime"/>
      </xsd:simpleType>
    </xsd:element>
    <xsd:element name="lcf76f155ced4ddcb4097134ff3c332f" ma:index="24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https_x003a__x002f__x002f_innlandetfylke_x002e_no_x002f_tjenester_x002f_veg_x002d_og_x002d_trafikk_x002f_fylkesveger_x002f_for_x002d_entreprenorer_x002f_" ma:index="26" nillable="true" ma:displayName="https://innlandetfylke.no/tjenester/veg-og-trafikk/fylkesveger/for-entreprenorer/" ma:description="https://innlandetfylke.no/tjenester/veg-og-trafikk/fylkesveger/for-entreprenorer/" ma:format="Dropdown" ma:internalName="https_x003a__x002f__x002f_innlandetfylke_x002e_no_x002f_tjenester_x002f_veg_x002d_og_x002d_trafikk_x002f_fylkesveger_x002f_for_x002d_entreprenorer_x002f_">
      <xsd:simpleType>
        <xsd:restriction base="dms:Text">
          <xsd:maxLength value="255"/>
        </xsd:restriction>
      </xsd:simpleType>
    </xsd:element>
    <xsd:element name="Prognoseendring" ma:index="27" nillable="true" ma:displayName="Prognoseendring" ma:default="1" ma:format="Dropdown" ma:internalName="Prognoseendring">
      <xsd:simpleType>
        <xsd:restriction base="dms:Boolean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tatus" ma:index="30" nillable="true" ma:displayName="Status" ma:format="Dropdown" ma:internalName="Status">
      <xsd:simpleType>
        <xsd:restriction base="dms:Choice">
          <xsd:enumeration value="Under arbeid"/>
          <xsd:enumeration value="Sendt ut"/>
          <xsd:enumeration value="Avvist"/>
          <xsd:enumeration value="Godkjent"/>
          <xsd:enumeration value="Klar"/>
        </xsd:restriction>
      </xsd:simpleType>
    </xsd:element>
    <xsd:element name="Sortering" ma:index="31" nillable="true" ma:displayName="Sortering" ma:format="Dropdown" ma:internalName="Sortering">
      <xsd:simpleType>
        <xsd:restriction base="dms:Text">
          <xsd:maxLength value="255"/>
        </xsd:restriction>
      </xsd:simpleType>
    </xsd:element>
    <xsd:element name="MediaServiceBillingMetadata" ma:index="3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_x00f8_tereferat" ma:index="33" nillable="true" ma:displayName="møtereferat" ma:format="Dropdown" ma:internalName="m_x00f8_tereferat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1586c3-c249-417c-9e47-c5913d3141cb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d2a9b07-20c5-40b9-a0a4-42945db5b955}" ma:internalName="TaxCatchAll" ma:showField="CatchAllData" ma:web="8a1586c3-c249-417c-9e47-c5913d3141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root>
  <tittel> Vinterplan</tittel>
  <doktyp>Planer</doktyp>
</root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AD2658-07A4-4F42-91CB-A45FD656005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E5EE2E3-40F0-44CD-A706-911CBEA1E75E}">
  <ds:schemaRefs>
    <ds:schemaRef ds:uri="http://schemas.microsoft.com/office/2006/metadata/properties"/>
    <ds:schemaRef ds:uri="http://schemas.microsoft.com/office/infopath/2007/PartnerControls"/>
    <ds:schemaRef ds:uri="05476afe-8bef-49c8-a283-a493477f5dcc"/>
    <ds:schemaRef ds:uri="8a1586c3-c249-417c-9e47-c5913d3141cb"/>
  </ds:schemaRefs>
</ds:datastoreItem>
</file>

<file path=customXml/itemProps3.xml><?xml version="1.0" encoding="utf-8"?>
<ds:datastoreItem xmlns:ds="http://schemas.openxmlformats.org/officeDocument/2006/customXml" ds:itemID="{39A9E2DB-EF6B-4C99-AB87-04CCB5DEEC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5476afe-8bef-49c8-a283-a493477f5dcc"/>
    <ds:schemaRef ds:uri="8a1586c3-c249-417c-9e47-c5913d3141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F9B369B-CCEA-4D8F-9E4F-1534FE2AD680}">
  <ds:schemaRefs/>
</ds:datastoreItem>
</file>

<file path=customXml/itemProps5.xml><?xml version="1.0" encoding="utf-8"?>
<ds:datastoreItem xmlns:ds="http://schemas.openxmlformats.org/officeDocument/2006/customXml" ds:itemID="{DB972797-9D0E-4987-AE07-DBAEDE9064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Innlandet_fylkeskommune_dokumentmal</Template>
  <TotalTime>299</TotalTime>
  <Pages>66</Pages>
  <Words>6165</Words>
  <Characters>32680</Characters>
  <Application>Microsoft Office Word</Application>
  <DocSecurity>0</DocSecurity>
  <Lines>272</Lines>
  <Paragraphs>77</Paragraphs>
  <ScaleCrop>false</ScaleCrop>
  <Company/>
  <LinksUpToDate>false</LinksUpToDate>
  <CharactersWithSpaces>38768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Rehder Ann-Kristin</dc:creator>
  <cp:keywords/>
  <dc:description/>
  <cp:lastModifiedBy>Syversen, Stian</cp:lastModifiedBy>
  <cp:revision>2116</cp:revision>
  <cp:lastPrinted>2020-03-24T14:02:00Z</cp:lastPrinted>
  <dcterms:created xsi:type="dcterms:W3CDTF">2020-03-24T14:00:00Z</dcterms:created>
  <dcterms:modified xsi:type="dcterms:W3CDTF">2026-09-01T12:31:00Z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5fbf486-f09d-4a86-8810-b4add863c98a_Enabled">
    <vt:lpwstr>True</vt:lpwstr>
  </property>
  <property fmtid="{D5CDD505-2E9C-101B-9397-08002B2CF9AE}" pid="3" name="MSIP_Label_e5fbf486-f09d-4a86-8810-b4add863c98a_SiteId">
    <vt:lpwstr>38856954-ed55-49f7-8bdd-738ffbbfd390</vt:lpwstr>
  </property>
  <property fmtid="{D5CDD505-2E9C-101B-9397-08002B2CF9AE}" pid="4" name="MSIP_Label_e5fbf486-f09d-4a86-8810-b4add863c98a_Owner">
    <vt:lpwstr>ANNREH@vegvesen.no</vt:lpwstr>
  </property>
  <property fmtid="{D5CDD505-2E9C-101B-9397-08002B2CF9AE}" pid="5" name="MSIP_Label_e5fbf486-f09d-4a86-8810-b4add863c98a_SetDate">
    <vt:lpwstr>2019-07-31T11:03:52.7815703Z</vt:lpwstr>
  </property>
  <property fmtid="{D5CDD505-2E9C-101B-9397-08002B2CF9AE}" pid="6" name="MSIP_Label_e5fbf486-f09d-4a86-8810-b4add863c98a_Name">
    <vt:lpwstr>Public</vt:lpwstr>
  </property>
  <property fmtid="{D5CDD505-2E9C-101B-9397-08002B2CF9AE}" pid="7" name="MSIP_Label_e5fbf486-f09d-4a86-8810-b4add863c98a_Application">
    <vt:lpwstr>Microsoft Azure Information Protection</vt:lpwstr>
  </property>
  <property fmtid="{D5CDD505-2E9C-101B-9397-08002B2CF9AE}" pid="8" name="MSIP_Label_e5fbf486-f09d-4a86-8810-b4add863c98a_ActionId">
    <vt:lpwstr>d632dbe2-7db9-4d0e-b7ae-9fa8b25b211d</vt:lpwstr>
  </property>
  <property fmtid="{D5CDD505-2E9C-101B-9397-08002B2CF9AE}" pid="9" name="MSIP_Label_e5fbf486-f09d-4a86-8810-b4add863c98a_Extended_MSFT_Method">
    <vt:lpwstr>Manual</vt:lpwstr>
  </property>
  <property fmtid="{D5CDD505-2E9C-101B-9397-08002B2CF9AE}" pid="10" name="Sensitivity">
    <vt:lpwstr>Public</vt:lpwstr>
  </property>
  <property fmtid="{D5CDD505-2E9C-101B-9397-08002B2CF9AE}" pid="11" name="ContentTypeId">
    <vt:lpwstr>0x01010063D73AD5766E1849A018467F155D94B6</vt:lpwstr>
  </property>
  <property fmtid="{D5CDD505-2E9C-101B-9397-08002B2CF9AE}" pid="12" name="MediaServiceImageTags">
    <vt:lpwstr/>
  </property>
</Properties>
</file>