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XSpec="center" w:tblpY="1711"/>
        <w:tblW w:w="10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90"/>
      </w:tblGrid>
      <w:tr w:rsidR="007821C8" w:rsidRPr="00974B95" w14:paraId="14994C4C" w14:textId="77777777" w:rsidTr="007821C8">
        <w:trPr>
          <w:trHeight w:val="2052"/>
        </w:trPr>
        <w:tc>
          <w:tcPr>
            <w:tcW w:w="10490" w:type="dxa"/>
            <w:vAlign w:val="bottom"/>
          </w:tcPr>
          <w:p w14:paraId="72BB4029" w14:textId="574352A4" w:rsidR="007821C8" w:rsidRPr="0075243F" w:rsidRDefault="0008653A" w:rsidP="003B34F1">
            <w:pPr>
              <w:pStyle w:val="Tittel"/>
              <w:spacing w:before="0"/>
              <w:ind w:left="0"/>
              <w:rPr>
                <w:sz w:val="48"/>
                <w:szCs w:val="48"/>
                <w:lang w:val="nn-NO"/>
              </w:rPr>
            </w:pPr>
            <w:r w:rsidRPr="0075243F">
              <w:rPr>
                <w:b/>
                <w:lang w:val="nn-NO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FA0701" w:rsidRPr="0075243F">
              <w:rPr>
                <w:b/>
                <w:lang w:val="nn-NO"/>
              </w:rPr>
              <w:t>D2-</w:t>
            </w:r>
            <w:r w:rsidR="00A97A94" w:rsidRPr="0075243F">
              <w:rPr>
                <w:b/>
                <w:lang w:val="nn-NO"/>
              </w:rPr>
              <w:t>S</w:t>
            </w:r>
            <w:r w:rsidR="00FA0701" w:rsidRPr="0075243F">
              <w:rPr>
                <w:b/>
                <w:lang w:val="nn-NO"/>
              </w:rPr>
              <w:t>-</w:t>
            </w:r>
            <w:r w:rsidR="003B34F1" w:rsidRPr="0075243F">
              <w:rPr>
                <w:b/>
                <w:lang w:val="nn-NO"/>
              </w:rPr>
              <w:t>Skjema</w:t>
            </w:r>
            <w:sdt>
              <w:sdtPr>
                <w:rPr>
                  <w:rFonts w:asciiTheme="minorHAnsi" w:hAnsiTheme="minorHAnsi"/>
                  <w:b/>
                  <w:sz w:val="24"/>
                  <w:szCs w:val="24"/>
                  <w:lang w:val="nn-NO"/>
                </w:rPr>
                <w:alias w:val="Tittel"/>
                <w:tag w:val="Tittel"/>
                <w:id w:val="-1454546661"/>
                <w:placeholder>
                  <w:docPart w:val="E7F022376F6A4938924849B96924E452"/>
                </w:placeholder>
                <w:dataBinding w:xpath="/root[1]/tittel[1]" w:storeItemID="{0F9B369B-CCEA-4D8F-9E4F-1534FE2AD680}"/>
                <w:text w:multiLine="1"/>
              </w:sdtPr>
              <w:sdtEndPr/>
              <w:sdtContent>
                <w:r w:rsidR="003B34F1" w:rsidRPr="0075243F">
                  <w:rPr>
                    <w:rFonts w:asciiTheme="minorHAnsi" w:hAnsiTheme="minorHAnsi"/>
                    <w:b/>
                    <w:sz w:val="24"/>
                    <w:szCs w:val="24"/>
                    <w:lang w:val="nn-NO"/>
                  </w:rPr>
                  <w:br/>
                  <w:t>Driftskontrakt veg</w:t>
                </w:r>
              </w:sdtContent>
            </w:sdt>
          </w:p>
        </w:tc>
      </w:tr>
    </w:tbl>
    <w:sdt>
      <w:sdtPr>
        <w:id w:val="948745477"/>
        <w:docPartObj>
          <w:docPartGallery w:val="Cover Pages"/>
          <w:docPartUnique/>
        </w:docPartObj>
      </w:sdtPr>
      <w:sdtEndPr/>
      <w:sdtContent>
        <w:p w14:paraId="178478B2" w14:textId="08BD6A29" w:rsidR="004D577D" w:rsidRPr="00744832" w:rsidRDefault="003B34F1" w:rsidP="003B34F1">
          <w:pPr>
            <w:ind w:left="0"/>
            <w:rPr>
              <w:b/>
              <w:color w:val="FF0000"/>
            </w:rPr>
          </w:pPr>
          <w:r>
            <w:rPr>
              <w:noProof/>
            </w:rPr>
            <w:drawing>
              <wp:anchor distT="0" distB="0" distL="114300" distR="114300" simplePos="0" relativeHeight="251668480" behindDoc="0" locked="0" layoutInCell="1" allowOverlap="1" wp14:anchorId="659E5B44" wp14:editId="07203EA3">
                <wp:simplePos x="0" y="0"/>
                <wp:positionH relativeFrom="margin">
                  <wp:posOffset>0</wp:posOffset>
                </wp:positionH>
                <wp:positionV relativeFrom="topMargin">
                  <wp:posOffset>615315</wp:posOffset>
                </wp:positionV>
                <wp:extent cx="1625600" cy="506264"/>
                <wp:effectExtent l="0" t="0" r="0" b="0"/>
                <wp:wrapNone/>
                <wp:docPr id="29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go.emf"/>
                        <pic:cNvPicPr/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5600" cy="5062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sdt>
          <w:sdtPr>
            <w:id w:val="-1441446914"/>
            <w:lock w:val="contentLocked"/>
            <w:placeholder>
              <w:docPart w:val="4B57A7310A9940DDAF1AB2A70CC3F5B0"/>
            </w:placeholder>
            <w:group/>
          </w:sdtPr>
          <w:sdtEndPr/>
          <w:sdtContent>
            <w:p w14:paraId="501709F9" w14:textId="3B0BACF5" w:rsidR="007D3CCD" w:rsidRDefault="007D3CCD">
              <w:r>
                <w:rPr>
                  <w:noProof/>
                </w:rPr>
                <w:drawing>
                  <wp:anchor distT="0" distB="0" distL="114300" distR="114300" simplePos="0" relativeHeight="251666432" behindDoc="1" locked="0" layoutInCell="1" allowOverlap="1" wp14:anchorId="609DE5CF" wp14:editId="24861762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3124200</wp:posOffset>
                    </wp:positionV>
                    <wp:extent cx="7563600" cy="7569437"/>
                    <wp:effectExtent l="0" t="0" r="0" b="0"/>
                    <wp:wrapNone/>
                    <wp:docPr id="7" name="Bild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7" name="forside.emf"/>
                            <pic:cNvPicPr/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563600" cy="7569437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p>
          </w:sdtContent>
        </w:sdt>
      </w:sdtContent>
    </w:sdt>
    <w:p w14:paraId="1EE66FF9" w14:textId="77777777" w:rsidR="00B758E5" w:rsidRDefault="00B758E5"/>
    <w:p w14:paraId="0962671F" w14:textId="77777777" w:rsidR="00C75825" w:rsidRDefault="00DB0D1A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73BD4A1" wp14:editId="5D591002">
                <wp:simplePos x="0" y="0"/>
                <wp:positionH relativeFrom="column">
                  <wp:posOffset>2108584</wp:posOffset>
                </wp:positionH>
                <wp:positionV relativeFrom="page">
                  <wp:posOffset>808074</wp:posOffset>
                </wp:positionV>
                <wp:extent cx="3836035" cy="313690"/>
                <wp:effectExtent l="0" t="0" r="12065" b="10160"/>
                <wp:wrapNone/>
                <wp:docPr id="4" name="Tekstbok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6035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AA5D77" w14:textId="696E036A" w:rsidR="00A91FDB" w:rsidRPr="00FA0701" w:rsidRDefault="00A91FDB" w:rsidP="00D276E8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  <w:r>
                              <w:rPr>
                                <w:b/>
                                <w:lang w:val="nn-NO"/>
                              </w:rPr>
                              <w:t>Dato:</w:t>
                            </w:r>
                            <w:r w:rsidR="00DD23C1">
                              <w:rPr>
                                <w:b/>
                                <w:lang w:val="nn-NO"/>
                              </w:rPr>
                              <w:t xml:space="preserve"> </w:t>
                            </w:r>
                            <w:r w:rsidR="00DD23C1" w:rsidRPr="00DD23C1">
                              <w:rPr>
                                <w:b/>
                                <w:lang w:val="nn-NO"/>
                              </w:rPr>
                              <w:t>02.09.2026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BD4A1" id="_x0000_t202" coordsize="21600,21600" o:spt="202" path="m,l,21600r21600,l21600,xe">
                <v:stroke joinstyle="miter"/>
                <v:path gradientshapeok="t" o:connecttype="rect"/>
              </v:shapetype>
              <v:shape id="Tekstboks 3" o:spid="_x0000_s1026" type="#_x0000_t202" style="position:absolute;left:0;text-align:left;margin-left:166.05pt;margin-top:63.65pt;width:302.05pt;height:24.7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" filled="f" stroked="f">
                <v:textbox style="mso-fit-shape-to-text:t" inset="0,0,0,0">
                  <w:txbxContent>
                    <w:p w14:paraId="40AA5D77" w14:textId="696E036A" w:rsidR="00A91FDB" w:rsidRPr="00FA0701" w:rsidRDefault="00A91FDB" w:rsidP="00D276E8">
                      <w:pPr>
                        <w:jc w:val="right"/>
                        <w:rPr>
                          <w:b/>
                          <w:lang w:val="nn-NO"/>
                        </w:rPr>
                      </w:pPr>
                      <w:r>
                        <w:rPr>
                          <w:b/>
                          <w:lang w:val="nn-NO"/>
                        </w:rPr>
                        <w:t>Dato:</w:t>
                      </w:r>
                      <w:r w:rsidR="00DD23C1">
                        <w:rPr>
                          <w:b/>
                          <w:lang w:val="nn-NO"/>
                        </w:rPr>
                        <w:t xml:space="preserve"> </w:t>
                      </w:r>
                      <w:r w:rsidR="00DD23C1" w:rsidRPr="00DD23C1">
                        <w:rPr>
                          <w:b/>
                          <w:lang w:val="nn-NO"/>
                        </w:rPr>
                        <w:t>02.09.2026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1F1AC490" w14:textId="77777777" w:rsidR="00FA311A" w:rsidRDefault="00FA311A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1"/>
          <w:sz w:val="24"/>
          <w:szCs w:val="32"/>
        </w:rPr>
      </w:pPr>
      <w:r>
        <w:br w:type="page"/>
      </w:r>
    </w:p>
    <w:p w14:paraId="23F3B181" w14:textId="3512D8F2" w:rsidR="00FA7E44" w:rsidRDefault="00451614" w:rsidP="00451614">
      <w:pPr>
        <w:pStyle w:val="Overskrift3"/>
      </w:pPr>
      <w:bookmarkStart w:id="0" w:name="xxxx-D2-R-Skjema_for_rapportering(skjema"/>
      <w:bookmarkEnd w:id="0"/>
      <w:r>
        <w:lastRenderedPageBreak/>
        <w:t>I</w:t>
      </w:r>
      <w:r w:rsidR="002F6A82">
        <w:t xml:space="preserve">nnholdsfortegnelse </w:t>
      </w:r>
    </w:p>
    <w:p w14:paraId="21B981A9" w14:textId="527202BE" w:rsidR="0095312A" w:rsidRPr="00351D98" w:rsidRDefault="0095312A" w:rsidP="002F6A82">
      <w:pPr>
        <w:rPr>
          <w:color w:val="FF0000"/>
        </w:rPr>
      </w:pP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4110"/>
        <w:gridCol w:w="2127"/>
      </w:tblGrid>
      <w:tr w:rsidR="002F6A82" w:rsidRPr="003173F7" w14:paraId="45D42A12" w14:textId="77777777" w:rsidTr="006C7D56">
        <w:tc>
          <w:tcPr>
            <w:tcW w:w="1555" w:type="dxa"/>
          </w:tcPr>
          <w:p w14:paraId="6310C3C1" w14:textId="77777777" w:rsidR="002F6A82" w:rsidRPr="003173F7" w:rsidRDefault="002F6A82" w:rsidP="003173F7">
            <w:pPr>
              <w:ind w:left="0"/>
              <w:rPr>
                <w:b/>
              </w:rPr>
            </w:pPr>
            <w:r w:rsidRPr="003173F7">
              <w:rPr>
                <w:b/>
              </w:rPr>
              <w:t>ID</w:t>
            </w:r>
          </w:p>
        </w:tc>
        <w:tc>
          <w:tcPr>
            <w:tcW w:w="4110" w:type="dxa"/>
          </w:tcPr>
          <w:p w14:paraId="1532ADAA" w14:textId="77777777" w:rsidR="002F6A82" w:rsidRPr="003173F7" w:rsidRDefault="002F6A82" w:rsidP="003173F7">
            <w:pPr>
              <w:ind w:left="0"/>
              <w:rPr>
                <w:b/>
              </w:rPr>
            </w:pPr>
            <w:r w:rsidRPr="003173F7">
              <w:rPr>
                <w:b/>
              </w:rPr>
              <w:t>Skjema</w:t>
            </w:r>
          </w:p>
        </w:tc>
        <w:tc>
          <w:tcPr>
            <w:tcW w:w="2127" w:type="dxa"/>
          </w:tcPr>
          <w:p w14:paraId="543D1179" w14:textId="77777777" w:rsidR="002F6A82" w:rsidRPr="003173F7" w:rsidRDefault="002F6A82" w:rsidP="003173F7">
            <w:pPr>
              <w:ind w:left="0"/>
              <w:rPr>
                <w:b/>
              </w:rPr>
            </w:pPr>
            <w:r w:rsidRPr="003173F7">
              <w:rPr>
                <w:b/>
              </w:rPr>
              <w:t>Referanse</w:t>
            </w:r>
          </w:p>
        </w:tc>
      </w:tr>
      <w:tr w:rsidR="002F6A82" w14:paraId="0F27BE43" w14:textId="77777777" w:rsidTr="006C7D56">
        <w:tc>
          <w:tcPr>
            <w:tcW w:w="1555" w:type="dxa"/>
          </w:tcPr>
          <w:p w14:paraId="775EC994" w14:textId="77777777" w:rsidR="002F6A82" w:rsidRDefault="002F6A82" w:rsidP="003173F7">
            <w:pPr>
              <w:ind w:left="0"/>
            </w:pPr>
            <w:r>
              <w:t>D2-S1</w:t>
            </w:r>
          </w:p>
        </w:tc>
        <w:tc>
          <w:tcPr>
            <w:tcW w:w="4110" w:type="dxa"/>
          </w:tcPr>
          <w:p w14:paraId="0A683931" w14:textId="0A6CEA47" w:rsidR="002F6A82" w:rsidRDefault="002F6A82" w:rsidP="003173F7">
            <w:pPr>
              <w:ind w:left="0"/>
            </w:pPr>
            <w:r>
              <w:t xml:space="preserve">Varsel om </w:t>
            </w:r>
            <w:r w:rsidR="005126AD">
              <w:t>mang</w:t>
            </w:r>
            <w:r w:rsidR="005126AD">
              <w:t>el</w:t>
            </w:r>
            <w:r w:rsidR="005126AD">
              <w:t xml:space="preserve"> </w:t>
            </w:r>
          </w:p>
        </w:tc>
        <w:tc>
          <w:tcPr>
            <w:tcW w:w="2127" w:type="dxa"/>
          </w:tcPr>
          <w:p w14:paraId="5B66BB2E" w14:textId="77777777" w:rsidR="002F6A82" w:rsidRDefault="002F6A82" w:rsidP="003173F7">
            <w:pPr>
              <w:ind w:left="0"/>
            </w:pPr>
            <w:r>
              <w:t>C2-14</w:t>
            </w:r>
          </w:p>
        </w:tc>
      </w:tr>
      <w:tr w:rsidR="002F6A82" w14:paraId="6CC86C19" w14:textId="77777777" w:rsidTr="006C7D56">
        <w:tc>
          <w:tcPr>
            <w:tcW w:w="1555" w:type="dxa"/>
          </w:tcPr>
          <w:p w14:paraId="02BACF0F" w14:textId="77777777" w:rsidR="002F6A82" w:rsidRDefault="002F6A82" w:rsidP="003173F7">
            <w:pPr>
              <w:ind w:left="0"/>
            </w:pPr>
            <w:r>
              <w:t>D2-S2</w:t>
            </w:r>
          </w:p>
        </w:tc>
        <w:tc>
          <w:tcPr>
            <w:tcW w:w="4110" w:type="dxa"/>
          </w:tcPr>
          <w:p w14:paraId="53A62733" w14:textId="77777777" w:rsidR="002F6A82" w:rsidRDefault="002F6A82" w:rsidP="003173F7">
            <w:pPr>
              <w:ind w:left="0"/>
            </w:pPr>
            <w:r>
              <w:t>Varsel om krav om endringsordre</w:t>
            </w:r>
          </w:p>
        </w:tc>
        <w:tc>
          <w:tcPr>
            <w:tcW w:w="2127" w:type="dxa"/>
          </w:tcPr>
          <w:p w14:paraId="283AA493" w14:textId="77777777" w:rsidR="002F6A82" w:rsidRDefault="002F6A82" w:rsidP="003173F7">
            <w:pPr>
              <w:ind w:left="0"/>
            </w:pPr>
            <w:r>
              <w:t>C2-14</w:t>
            </w:r>
          </w:p>
        </w:tc>
      </w:tr>
      <w:tr w:rsidR="002F6A82" w14:paraId="0541554D" w14:textId="77777777" w:rsidTr="006C7D56">
        <w:tc>
          <w:tcPr>
            <w:tcW w:w="1555" w:type="dxa"/>
          </w:tcPr>
          <w:p w14:paraId="5FE7ECF9" w14:textId="77777777" w:rsidR="002F6A82" w:rsidRDefault="002F6A82" w:rsidP="003173F7">
            <w:pPr>
              <w:ind w:left="0"/>
            </w:pPr>
            <w:r>
              <w:t>D2-S3</w:t>
            </w:r>
          </w:p>
        </w:tc>
        <w:tc>
          <w:tcPr>
            <w:tcW w:w="4110" w:type="dxa"/>
          </w:tcPr>
          <w:p w14:paraId="5F7AE9E4" w14:textId="77777777" w:rsidR="002F6A82" w:rsidRDefault="002F6A82" w:rsidP="003173F7">
            <w:pPr>
              <w:ind w:left="0"/>
            </w:pPr>
            <w:r>
              <w:t>Varsel om teknisk avklaring</w:t>
            </w:r>
          </w:p>
        </w:tc>
        <w:tc>
          <w:tcPr>
            <w:tcW w:w="2127" w:type="dxa"/>
          </w:tcPr>
          <w:p w14:paraId="096BBD14" w14:textId="4F22D2B5" w:rsidR="002F6A82" w:rsidRDefault="005541EF" w:rsidP="003173F7">
            <w:pPr>
              <w:ind w:left="0"/>
            </w:pPr>
            <w:r>
              <w:t>C2-14</w:t>
            </w:r>
          </w:p>
        </w:tc>
      </w:tr>
      <w:tr w:rsidR="00BB1B0D" w14:paraId="28B3AEF2" w14:textId="77777777" w:rsidTr="006C7D56">
        <w:tc>
          <w:tcPr>
            <w:tcW w:w="1555" w:type="dxa"/>
          </w:tcPr>
          <w:p w14:paraId="4D72112D" w14:textId="09A618E8" w:rsidR="00BB1B0D" w:rsidRDefault="00BB1B0D" w:rsidP="003173F7">
            <w:pPr>
              <w:ind w:left="0"/>
            </w:pPr>
            <w:r>
              <w:t>D2-S4</w:t>
            </w:r>
          </w:p>
        </w:tc>
        <w:tc>
          <w:tcPr>
            <w:tcW w:w="4110" w:type="dxa"/>
          </w:tcPr>
          <w:p w14:paraId="2C09D094" w14:textId="6C7FC47F" w:rsidR="00BB1B0D" w:rsidRDefault="00BB1B0D" w:rsidP="003173F7">
            <w:pPr>
              <w:ind w:left="0"/>
            </w:pPr>
            <w:r>
              <w:t>Varsel om farlig avvik tilstand</w:t>
            </w:r>
          </w:p>
        </w:tc>
        <w:tc>
          <w:tcPr>
            <w:tcW w:w="2127" w:type="dxa"/>
          </w:tcPr>
          <w:p w14:paraId="0F938075" w14:textId="404DE77E" w:rsidR="00BB1B0D" w:rsidRDefault="008244FC" w:rsidP="003173F7">
            <w:pPr>
              <w:ind w:left="0"/>
            </w:pPr>
            <w:r>
              <w:t>C2-17.64</w:t>
            </w:r>
          </w:p>
        </w:tc>
      </w:tr>
      <w:tr w:rsidR="002F6A82" w14:paraId="19669FCE" w14:textId="77777777" w:rsidTr="006C7D56">
        <w:tc>
          <w:tcPr>
            <w:tcW w:w="1555" w:type="dxa"/>
          </w:tcPr>
          <w:p w14:paraId="0106F1F4" w14:textId="77777777" w:rsidR="002F6A82" w:rsidRDefault="002F6A82" w:rsidP="003173F7">
            <w:pPr>
              <w:ind w:left="0"/>
            </w:pPr>
            <w:r>
              <w:t>D2-S5</w:t>
            </w:r>
          </w:p>
        </w:tc>
        <w:tc>
          <w:tcPr>
            <w:tcW w:w="4110" w:type="dxa"/>
          </w:tcPr>
          <w:p w14:paraId="027CD085" w14:textId="77777777" w:rsidR="002F6A82" w:rsidRDefault="002F6A82" w:rsidP="003173F7">
            <w:pPr>
              <w:ind w:left="0"/>
            </w:pPr>
            <w:r>
              <w:t>Prisforespørsel</w:t>
            </w:r>
          </w:p>
        </w:tc>
        <w:tc>
          <w:tcPr>
            <w:tcW w:w="2127" w:type="dxa"/>
          </w:tcPr>
          <w:p w14:paraId="09583E9C" w14:textId="77777777" w:rsidR="002F6A82" w:rsidRDefault="002F6A82" w:rsidP="003173F7">
            <w:pPr>
              <w:ind w:left="0"/>
            </w:pPr>
            <w:r>
              <w:t>C1</w:t>
            </w:r>
          </w:p>
        </w:tc>
      </w:tr>
      <w:tr w:rsidR="002F6A82" w14:paraId="4F69849F" w14:textId="77777777" w:rsidTr="006C7D56">
        <w:tc>
          <w:tcPr>
            <w:tcW w:w="1555" w:type="dxa"/>
          </w:tcPr>
          <w:p w14:paraId="110D64B9" w14:textId="77777777" w:rsidR="002F6A82" w:rsidRDefault="002F6A82" w:rsidP="003173F7">
            <w:pPr>
              <w:ind w:left="0"/>
            </w:pPr>
            <w:r>
              <w:t>D2-S6</w:t>
            </w:r>
          </w:p>
        </w:tc>
        <w:tc>
          <w:tcPr>
            <w:tcW w:w="4110" w:type="dxa"/>
          </w:tcPr>
          <w:p w14:paraId="49DDC122" w14:textId="77777777" w:rsidR="002F6A82" w:rsidRDefault="002F6A82" w:rsidP="003173F7">
            <w:pPr>
              <w:ind w:left="0"/>
            </w:pPr>
            <w:r>
              <w:t>Endringsordre/bestilling</w:t>
            </w:r>
          </w:p>
        </w:tc>
        <w:tc>
          <w:tcPr>
            <w:tcW w:w="2127" w:type="dxa"/>
          </w:tcPr>
          <w:p w14:paraId="5B470A78" w14:textId="77777777" w:rsidR="002F6A82" w:rsidRDefault="002F6A82" w:rsidP="003173F7">
            <w:pPr>
              <w:ind w:left="0"/>
            </w:pPr>
            <w:r>
              <w:t>C1</w:t>
            </w:r>
          </w:p>
        </w:tc>
      </w:tr>
      <w:tr w:rsidR="002F6A82" w14:paraId="00708A44" w14:textId="77777777" w:rsidTr="006C7D56">
        <w:tc>
          <w:tcPr>
            <w:tcW w:w="1555" w:type="dxa"/>
          </w:tcPr>
          <w:p w14:paraId="1E11983D" w14:textId="77777777" w:rsidR="002F6A82" w:rsidRDefault="002F6A82" w:rsidP="003173F7">
            <w:pPr>
              <w:ind w:left="0"/>
            </w:pPr>
            <w:r>
              <w:t>D2-S7</w:t>
            </w:r>
          </w:p>
        </w:tc>
        <w:tc>
          <w:tcPr>
            <w:tcW w:w="4110" w:type="dxa"/>
          </w:tcPr>
          <w:p w14:paraId="240A12C9" w14:textId="77777777" w:rsidR="002F6A82" w:rsidRDefault="002F6A82" w:rsidP="003173F7">
            <w:pPr>
              <w:ind w:left="0"/>
            </w:pPr>
            <w:r w:rsidRPr="00DF6678">
              <w:rPr>
                <w:rFonts w:ascii="Roboto" w:eastAsia="Times New Roman" w:hAnsi="Roboto"/>
                <w:szCs w:val="22"/>
              </w:rPr>
              <w:t>Protokoll for delovertagelse/overtagelse av objekter i kontraktsperioden</w:t>
            </w:r>
          </w:p>
        </w:tc>
        <w:tc>
          <w:tcPr>
            <w:tcW w:w="2127" w:type="dxa"/>
          </w:tcPr>
          <w:p w14:paraId="317F6C75" w14:textId="77777777" w:rsidR="002F6A82" w:rsidRDefault="002F6A82" w:rsidP="003173F7">
            <w:pPr>
              <w:ind w:left="0"/>
            </w:pPr>
            <w:r>
              <w:t>C2-31.3</w:t>
            </w:r>
          </w:p>
        </w:tc>
      </w:tr>
      <w:tr w:rsidR="00303AB1" w14:paraId="44213B48" w14:textId="77777777" w:rsidTr="006C7D56">
        <w:tc>
          <w:tcPr>
            <w:tcW w:w="1555" w:type="dxa"/>
          </w:tcPr>
          <w:p w14:paraId="6D68CD98" w14:textId="0F7CA314" w:rsidR="00303AB1" w:rsidRDefault="00303AB1" w:rsidP="003173F7">
            <w:pPr>
              <w:ind w:left="0"/>
            </w:pPr>
            <w:r>
              <w:t>D2-S8</w:t>
            </w:r>
          </w:p>
        </w:tc>
        <w:tc>
          <w:tcPr>
            <w:tcW w:w="4110" w:type="dxa"/>
          </w:tcPr>
          <w:p w14:paraId="68A42C0A" w14:textId="0730570A" w:rsidR="00303AB1" w:rsidRDefault="008907E3" w:rsidP="00F80C76">
            <w:pPr>
              <w:ind w:left="0"/>
            </w:pPr>
            <w:r>
              <w:t xml:space="preserve">Månedsrapport materiell </w:t>
            </w:r>
          </w:p>
        </w:tc>
        <w:tc>
          <w:tcPr>
            <w:tcW w:w="2127" w:type="dxa"/>
          </w:tcPr>
          <w:p w14:paraId="7D3A6428" w14:textId="522FEFD3" w:rsidR="00303AB1" w:rsidRDefault="008907E3" w:rsidP="00F80C76">
            <w:pPr>
              <w:spacing w:before="0"/>
              <w:ind w:left="0"/>
            </w:pPr>
            <w:r>
              <w:t>C2-17.66.2</w:t>
            </w:r>
          </w:p>
        </w:tc>
      </w:tr>
      <w:tr w:rsidR="002F6A82" w14:paraId="022E66C2" w14:textId="77777777" w:rsidTr="006C7D56">
        <w:tc>
          <w:tcPr>
            <w:tcW w:w="1555" w:type="dxa"/>
          </w:tcPr>
          <w:p w14:paraId="6B4B3E9A" w14:textId="46199607" w:rsidR="002F6A82" w:rsidRDefault="00B726AC" w:rsidP="003173F7">
            <w:pPr>
              <w:ind w:left="0"/>
            </w:pPr>
            <w:r>
              <w:t>D2-S9</w:t>
            </w:r>
          </w:p>
        </w:tc>
        <w:tc>
          <w:tcPr>
            <w:tcW w:w="4110" w:type="dxa"/>
          </w:tcPr>
          <w:p w14:paraId="40AD7BE0" w14:textId="02AF81E5" w:rsidR="002F6A82" w:rsidRDefault="00B726AC" w:rsidP="003173F7">
            <w:pPr>
              <w:ind w:left="0"/>
            </w:pPr>
            <w:r>
              <w:t>Melding om skader på objekter påført av motorvogn</w:t>
            </w:r>
          </w:p>
        </w:tc>
        <w:tc>
          <w:tcPr>
            <w:tcW w:w="2127" w:type="dxa"/>
          </w:tcPr>
          <w:p w14:paraId="5A7629CC" w14:textId="0F5DF007" w:rsidR="002F6A82" w:rsidRDefault="005935A9" w:rsidP="003173F7">
            <w:pPr>
              <w:ind w:left="0"/>
            </w:pPr>
            <w:r>
              <w:t>C2-16.51</w:t>
            </w:r>
          </w:p>
        </w:tc>
      </w:tr>
      <w:tr w:rsidR="002F6A82" w14:paraId="76DD72C2" w14:textId="77777777" w:rsidTr="006C7D56">
        <w:tc>
          <w:tcPr>
            <w:tcW w:w="1555" w:type="dxa"/>
          </w:tcPr>
          <w:p w14:paraId="4928C651" w14:textId="77786BC4" w:rsidR="002F6A82" w:rsidRDefault="005935A9" w:rsidP="003173F7">
            <w:pPr>
              <w:ind w:left="0"/>
            </w:pPr>
            <w:r>
              <w:t>D2-S10</w:t>
            </w:r>
          </w:p>
        </w:tc>
        <w:tc>
          <w:tcPr>
            <w:tcW w:w="4110" w:type="dxa"/>
          </w:tcPr>
          <w:p w14:paraId="3C4CE0DA" w14:textId="1009F72C" w:rsidR="002F6A82" w:rsidRDefault="00DB15AE" w:rsidP="003173F7">
            <w:pPr>
              <w:ind w:left="0"/>
            </w:pPr>
            <w:r>
              <w:t>E</w:t>
            </w:r>
            <w:r w:rsidR="00E86EA1">
              <w:t>valueringsskjema</w:t>
            </w:r>
            <w:r w:rsidR="00586DF0">
              <w:t xml:space="preserve"> Byggherre</w:t>
            </w:r>
          </w:p>
        </w:tc>
        <w:tc>
          <w:tcPr>
            <w:tcW w:w="2127" w:type="dxa"/>
          </w:tcPr>
          <w:p w14:paraId="6C5AEA5A" w14:textId="027D9D46" w:rsidR="002F6A82" w:rsidRDefault="00DB15AE" w:rsidP="003173F7">
            <w:pPr>
              <w:ind w:left="0"/>
            </w:pPr>
            <w:r>
              <w:t>C2-</w:t>
            </w:r>
            <w:r w:rsidR="001B0D1A">
              <w:t>10.3</w:t>
            </w:r>
          </w:p>
        </w:tc>
      </w:tr>
      <w:tr w:rsidR="002F6A82" w14:paraId="68C1E2C9" w14:textId="77777777" w:rsidTr="006C7D56">
        <w:tc>
          <w:tcPr>
            <w:tcW w:w="1555" w:type="dxa"/>
          </w:tcPr>
          <w:p w14:paraId="28886441" w14:textId="24D5B08C" w:rsidR="002F6A82" w:rsidRDefault="007C2903" w:rsidP="003173F7">
            <w:pPr>
              <w:ind w:left="0"/>
            </w:pPr>
            <w:r>
              <w:t>D2-S11</w:t>
            </w:r>
          </w:p>
        </w:tc>
        <w:tc>
          <w:tcPr>
            <w:tcW w:w="4110" w:type="dxa"/>
          </w:tcPr>
          <w:p w14:paraId="137ADB1F" w14:textId="348DD359" w:rsidR="002F6A82" w:rsidRDefault="00586DF0" w:rsidP="003173F7">
            <w:pPr>
              <w:ind w:left="0"/>
            </w:pPr>
            <w:r>
              <w:t>E</w:t>
            </w:r>
            <w:r w:rsidR="00E86EA1">
              <w:t>valueringsskjema</w:t>
            </w:r>
            <w:r>
              <w:t xml:space="preserve"> Entreprenør</w:t>
            </w:r>
            <w:r w:rsidR="00045999">
              <w:t xml:space="preserve"> </w:t>
            </w:r>
          </w:p>
        </w:tc>
        <w:tc>
          <w:tcPr>
            <w:tcW w:w="2127" w:type="dxa"/>
          </w:tcPr>
          <w:p w14:paraId="6B34EF01" w14:textId="23649C8F" w:rsidR="002F6A82" w:rsidRDefault="00586DF0" w:rsidP="003173F7">
            <w:pPr>
              <w:ind w:left="0"/>
            </w:pPr>
            <w:r>
              <w:t>C2-10.3</w:t>
            </w:r>
          </w:p>
        </w:tc>
      </w:tr>
      <w:tr w:rsidR="0051166F" w14:paraId="73EFD07B" w14:textId="77777777" w:rsidTr="006C7D56">
        <w:tc>
          <w:tcPr>
            <w:tcW w:w="1555" w:type="dxa"/>
          </w:tcPr>
          <w:p w14:paraId="386AAFB9" w14:textId="604B2908" w:rsidR="0051166F" w:rsidRDefault="00102EFE" w:rsidP="003173F7">
            <w:pPr>
              <w:ind w:left="0"/>
            </w:pPr>
            <w:r>
              <w:t>D2-S12</w:t>
            </w:r>
          </w:p>
        </w:tc>
        <w:tc>
          <w:tcPr>
            <w:tcW w:w="4110" w:type="dxa"/>
          </w:tcPr>
          <w:p w14:paraId="6FE42F8F" w14:textId="33B2D252" w:rsidR="0051166F" w:rsidRDefault="00202E24" w:rsidP="003173F7">
            <w:pPr>
              <w:ind w:left="0"/>
            </w:pPr>
            <w:r>
              <w:t>Massedisponeringsplan</w:t>
            </w:r>
          </w:p>
        </w:tc>
        <w:tc>
          <w:tcPr>
            <w:tcW w:w="2127" w:type="dxa"/>
          </w:tcPr>
          <w:p w14:paraId="20017B9C" w14:textId="0072D002" w:rsidR="0051166F" w:rsidRDefault="00102EFE" w:rsidP="003173F7">
            <w:pPr>
              <w:ind w:left="0"/>
            </w:pPr>
            <w:r>
              <w:t>C2-</w:t>
            </w:r>
            <w:r w:rsidR="00723D93">
              <w:t>36.9.3</w:t>
            </w:r>
          </w:p>
        </w:tc>
      </w:tr>
    </w:tbl>
    <w:p w14:paraId="5BBC54DF" w14:textId="77777777" w:rsidR="002F6A82" w:rsidRPr="002F6A82" w:rsidRDefault="002F6A82" w:rsidP="002F6A82"/>
    <w:sectPr w:rsidR="002F6A82" w:rsidRPr="002F6A82" w:rsidSect="00672F4E">
      <w:headerReference w:type="even" r:id="rId14"/>
      <w:headerReference w:type="default" r:id="rId15"/>
      <w:footerReference w:type="default" r:id="rId16"/>
      <w:headerReference w:type="first" r:id="rId17"/>
      <w:pgSz w:w="11900" w:h="16840"/>
      <w:pgMar w:top="860" w:right="500" w:bottom="280" w:left="900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F3880" w14:textId="77777777" w:rsidR="0043780E" w:rsidRDefault="0043780E" w:rsidP="00175380">
      <w:r>
        <w:separator/>
      </w:r>
    </w:p>
  </w:endnote>
  <w:endnote w:type="continuationSeparator" w:id="0">
    <w:p w14:paraId="103EFA90" w14:textId="77777777" w:rsidR="0043780E" w:rsidRDefault="0043780E" w:rsidP="0017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A0E55" w14:textId="77777777" w:rsidR="00A91FDB" w:rsidRPr="00677AE8" w:rsidRDefault="00A91FDB" w:rsidP="009E7AE1">
    <w:pPr>
      <w:pStyle w:val="Bunntekst"/>
      <w:tabs>
        <w:tab w:val="clear" w:pos="9026"/>
        <w:tab w:val="left" w:pos="238"/>
        <w:tab w:val="left" w:pos="420"/>
        <w:tab w:val="right" w:pos="9071"/>
      </w:tabs>
      <w:jc w:val="right"/>
      <w:rPr>
        <w:color w:val="000000" w:themeColor="text1"/>
      </w:rPr>
    </w:pPr>
    <w:r w:rsidRPr="008C7437">
      <w:rPr>
        <w:color w:val="000000" w:themeColor="text1"/>
      </w:rPr>
      <w:fldChar w:fldCharType="begin"/>
    </w:r>
    <w:r w:rsidRPr="008C7437">
      <w:rPr>
        <w:color w:val="000000" w:themeColor="text1"/>
      </w:rPr>
      <w:instrText xml:space="preserve"> PAGE  \* Arabic  \* MERGEFORMAT </w:instrText>
    </w:r>
    <w:r w:rsidRPr="008C7437">
      <w:rPr>
        <w:color w:val="000000" w:themeColor="text1"/>
      </w:rPr>
      <w:fldChar w:fldCharType="separate"/>
    </w:r>
    <w:r>
      <w:rPr>
        <w:color w:val="000000" w:themeColor="text1"/>
      </w:rPr>
      <w:t>202</w:t>
    </w:r>
    <w:r w:rsidRPr="008C7437">
      <w:rPr>
        <w:color w:val="000000" w:themeColor="text1"/>
      </w:rPr>
      <w:fldChar w:fldCharType="end"/>
    </w:r>
  </w:p>
  <w:p w14:paraId="223483BC" w14:textId="77777777" w:rsidR="00A91FDB" w:rsidRDefault="00A91FD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B82C2" w14:textId="77777777" w:rsidR="0043780E" w:rsidRDefault="0043780E" w:rsidP="00175380">
      <w:r>
        <w:separator/>
      </w:r>
    </w:p>
  </w:footnote>
  <w:footnote w:type="continuationSeparator" w:id="0">
    <w:p w14:paraId="580C1310" w14:textId="77777777" w:rsidR="0043780E" w:rsidRDefault="0043780E" w:rsidP="00175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00FE" w14:textId="77777777" w:rsidR="00A91FDB" w:rsidRDefault="00A91FDB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84864" behindDoc="0" locked="0" layoutInCell="1" allowOverlap="1" wp14:anchorId="18E4085A" wp14:editId="7F211DA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636" name="Gruppe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53" name="Shape 40753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B07D709" id="Group 38636" o:spid="_x0000_s1026" style="position:absolute;margin-left:52.45pt;margin-top:82.45pt;width:742.9pt;height:.5pt;z-index:251684864;mso-position-horizontal-relative:page;mso-position-vertical-relative:page" coordsize="943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tEOU&#10;6YICAABZBgAADgAAAAAAAAAAAAAAAAAuAgAAZHJzL2Uyb0RvYy54bWxQSwECLQAUAAYACAAAACEA&#10;Ny4cIN8AAAAMAQAADwAAAAAAAAAAAAAAAADcBAAAZHJzL2Rvd25yZXYueG1sUEsFBgAAAAAEAAQA&#10;8wAAAOgFAAAAAA==&#10;">
              <v:shape id="Shape 40753" o:spid="_x0000_s1027" style="position:absolute;width:94350;height:91;visibility:visible;mso-wrap-style:square;v-text-anchor:top" coordsize="94350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" path="m,l9435084,r,9144l,9144,,e" fillcolor="black" stroked="f" strokeweight="0">
                <v:stroke miterlimit="83231f" joinstyle="miter"/>
                <v:path arrowok="t" textboxrect="0,0,943508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20DEF654" w14:textId="77777777" w:rsidR="00A91FDB" w:rsidRDefault="00A91FDB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249CB721" w14:textId="77777777" w:rsidR="00A91FDB" w:rsidRDefault="00A91FDB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B2A32D3" w14:textId="77777777" w:rsidR="00A91FDB" w:rsidRDefault="00A91FDB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3234E" w14:textId="46C7BF8A" w:rsidR="00A91FDB" w:rsidRPr="00C2434C" w:rsidRDefault="00A91FDB" w:rsidP="001926A4">
    <w:pPr>
      <w:tabs>
        <w:tab w:val="center" w:pos="4536"/>
        <w:tab w:val="right" w:pos="8820"/>
      </w:tabs>
      <w:spacing w:before="0" w:line="240" w:lineRule="auto"/>
      <w:ind w:left="0" w:right="0"/>
      <w:rPr>
        <w:rFonts w:eastAsia="Times New Roman" w:cs="Times New Roman"/>
        <w:sz w:val="20"/>
        <w:szCs w:val="24"/>
      </w:rPr>
    </w:pPr>
    <w:r w:rsidRPr="00C2434C">
      <w:rPr>
        <w:rFonts w:eastAsia="Times New Roman" w:cs="Times New Roman"/>
        <w:sz w:val="20"/>
        <w:szCs w:val="24"/>
      </w:rPr>
      <w:t xml:space="preserve">Innlandet </w:t>
    </w:r>
    <w:r>
      <w:rPr>
        <w:rFonts w:eastAsia="Times New Roman" w:cs="Times New Roman"/>
        <w:sz w:val="20"/>
        <w:szCs w:val="24"/>
      </w:rPr>
      <w:t>f</w:t>
    </w:r>
    <w:r w:rsidRPr="00C2434C">
      <w:rPr>
        <w:rFonts w:eastAsia="Times New Roman" w:cs="Times New Roman"/>
        <w:sz w:val="20"/>
        <w:szCs w:val="24"/>
      </w:rPr>
      <w:t>ylkeskommune</w:t>
    </w:r>
    <w:r w:rsidRPr="00C2434C">
      <w:rPr>
        <w:rFonts w:eastAsia="Times New Roman" w:cs="Times New Roman"/>
        <w:sz w:val="20"/>
        <w:szCs w:val="24"/>
      </w:rPr>
      <w:tab/>
    </w:r>
    <w:r w:rsidRPr="00C2434C">
      <w:rPr>
        <w:rFonts w:eastAsia="Times New Roman" w:cs="Times New Roman"/>
        <w:sz w:val="20"/>
        <w:szCs w:val="24"/>
      </w:rPr>
      <w:tab/>
    </w:r>
  </w:p>
  <w:p w14:paraId="1C6D5AEB" w14:textId="41A8BB68" w:rsidR="00A91FDB" w:rsidRDefault="00A91FDB" w:rsidP="001926A4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eastAsia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Driftskontrakt veg - Fellesdokument</w:t>
    </w:r>
  </w:p>
  <w:p w14:paraId="334DFC3A" w14:textId="55AD49DF" w:rsidR="00A91FDB" w:rsidRPr="00E61951" w:rsidRDefault="00A91FDB" w:rsidP="001926A4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eastAsia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D2-S-Skjema</w:t>
    </w:r>
    <w:r w:rsidRPr="0092583F">
      <w:rPr>
        <w:rFonts w:ascii="Times New Roman" w:eastAsia="Times New Roman" w:hAnsi="Times New Roman" w:cs="Times New Roman"/>
        <w:b/>
        <w:bCs/>
        <w:sz w:val="20"/>
        <w:szCs w:val="24"/>
      </w:rPr>
      <w:tab/>
    </w:r>
    <w:r>
      <w:rPr>
        <w:rFonts w:ascii="Times New Roman" w:eastAsia="Times New Roman" w:hAnsi="Times New Roman" w:cs="Times New Roman"/>
        <w:b/>
        <w:bCs/>
        <w:sz w:val="20"/>
        <w:szCs w:val="24"/>
      </w:rPr>
      <w:tab/>
    </w:r>
    <w:r w:rsidR="006D41D6">
      <w:rPr>
        <w:rFonts w:eastAsia="Times New Roman" w:cs="Times New Roman"/>
        <w:b/>
        <w:bCs/>
        <w:sz w:val="20"/>
        <w:szCs w:val="24"/>
      </w:rPr>
      <w:t>02.09</w:t>
    </w:r>
    <w:r w:rsidR="00CD69CA">
      <w:rPr>
        <w:rFonts w:eastAsia="Times New Roman" w:cs="Times New Roman"/>
        <w:b/>
        <w:bCs/>
        <w:sz w:val="20"/>
        <w:szCs w:val="24"/>
      </w:rPr>
      <w:t>.202</w:t>
    </w:r>
    <w:r w:rsidR="006D41D6">
      <w:rPr>
        <w:rFonts w:eastAsia="Times New Roman" w:cs="Times New Roman"/>
        <w:b/>
        <w:bCs/>
        <w:sz w:val="20"/>
        <w:szCs w:val="24"/>
      </w:rPr>
      <w:t>6</w:t>
    </w:r>
  </w:p>
  <w:p w14:paraId="157A979B" w14:textId="6C595A89" w:rsidR="00A91FDB" w:rsidRDefault="00A91FDB" w:rsidP="001926A4">
    <w:pPr>
      <w:tabs>
        <w:tab w:val="center" w:pos="4175"/>
        <w:tab w:val="left" w:pos="5370"/>
        <w:tab w:val="right" w:pos="14384"/>
      </w:tabs>
      <w:ind w:left="0" w:right="-426"/>
    </w:pPr>
    <w:r>
      <w:rPr>
        <w:rFonts w:ascii="Times New Roman" w:eastAsia="Times New Roman" w:hAnsi="Times New Roman" w:cs="Times New Roman"/>
        <w:b/>
        <w:sz w:val="20"/>
      </w:rPr>
      <w:tab/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60587" w14:textId="574504B4" w:rsidR="00A91FDB" w:rsidRDefault="00A91FDB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5340"/>
    <w:multiLevelType w:val="hybridMultilevel"/>
    <w:tmpl w:val="E9F29150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 w15:restartNumberingAfterBreak="0">
    <w:nsid w:val="00EF707C"/>
    <w:multiLevelType w:val="hybridMultilevel"/>
    <w:tmpl w:val="2B06EDE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F04D91"/>
    <w:multiLevelType w:val="hybridMultilevel"/>
    <w:tmpl w:val="019E652E"/>
    <w:lvl w:ilvl="0" w:tplc="0414000F">
      <w:start w:val="1"/>
      <w:numFmt w:val="decimal"/>
      <w:lvlText w:val="%1."/>
      <w:lvlJc w:val="left"/>
      <w:pPr>
        <w:ind w:left="1344" w:hanging="360"/>
      </w:pPr>
    </w:lvl>
    <w:lvl w:ilvl="1" w:tplc="04140019" w:tentative="1">
      <w:start w:val="1"/>
      <w:numFmt w:val="lowerLetter"/>
      <w:lvlText w:val="%2."/>
      <w:lvlJc w:val="left"/>
      <w:pPr>
        <w:ind w:left="2064" w:hanging="360"/>
      </w:pPr>
    </w:lvl>
    <w:lvl w:ilvl="2" w:tplc="0414001B" w:tentative="1">
      <w:start w:val="1"/>
      <w:numFmt w:val="lowerRoman"/>
      <w:lvlText w:val="%3."/>
      <w:lvlJc w:val="right"/>
      <w:pPr>
        <w:ind w:left="2784" w:hanging="180"/>
      </w:pPr>
    </w:lvl>
    <w:lvl w:ilvl="3" w:tplc="0414000F" w:tentative="1">
      <w:start w:val="1"/>
      <w:numFmt w:val="decimal"/>
      <w:lvlText w:val="%4."/>
      <w:lvlJc w:val="left"/>
      <w:pPr>
        <w:ind w:left="3504" w:hanging="360"/>
      </w:pPr>
    </w:lvl>
    <w:lvl w:ilvl="4" w:tplc="04140019" w:tentative="1">
      <w:start w:val="1"/>
      <w:numFmt w:val="lowerLetter"/>
      <w:lvlText w:val="%5."/>
      <w:lvlJc w:val="left"/>
      <w:pPr>
        <w:ind w:left="4224" w:hanging="360"/>
      </w:pPr>
    </w:lvl>
    <w:lvl w:ilvl="5" w:tplc="0414001B" w:tentative="1">
      <w:start w:val="1"/>
      <w:numFmt w:val="lowerRoman"/>
      <w:lvlText w:val="%6."/>
      <w:lvlJc w:val="right"/>
      <w:pPr>
        <w:ind w:left="4944" w:hanging="180"/>
      </w:pPr>
    </w:lvl>
    <w:lvl w:ilvl="6" w:tplc="0414000F" w:tentative="1">
      <w:start w:val="1"/>
      <w:numFmt w:val="decimal"/>
      <w:lvlText w:val="%7."/>
      <w:lvlJc w:val="left"/>
      <w:pPr>
        <w:ind w:left="5664" w:hanging="360"/>
      </w:pPr>
    </w:lvl>
    <w:lvl w:ilvl="7" w:tplc="04140019" w:tentative="1">
      <w:start w:val="1"/>
      <w:numFmt w:val="lowerLetter"/>
      <w:lvlText w:val="%8."/>
      <w:lvlJc w:val="left"/>
      <w:pPr>
        <w:ind w:left="6384" w:hanging="360"/>
      </w:pPr>
    </w:lvl>
    <w:lvl w:ilvl="8" w:tplc="0414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3" w15:restartNumberingAfterBreak="0">
    <w:nsid w:val="054D1A6A"/>
    <w:multiLevelType w:val="hybridMultilevel"/>
    <w:tmpl w:val="1C8CB20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05B47A03"/>
    <w:multiLevelType w:val="hybridMultilevel"/>
    <w:tmpl w:val="4D7E34EC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 w15:restartNumberingAfterBreak="0">
    <w:nsid w:val="07446EEA"/>
    <w:multiLevelType w:val="hybridMultilevel"/>
    <w:tmpl w:val="9DAE9A94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 w15:restartNumberingAfterBreak="0">
    <w:nsid w:val="08432F3F"/>
    <w:multiLevelType w:val="hybridMultilevel"/>
    <w:tmpl w:val="7BE2FE0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2064" w:hanging="360"/>
      </w:pPr>
    </w:lvl>
    <w:lvl w:ilvl="2" w:tplc="0414001B" w:tentative="1">
      <w:start w:val="1"/>
      <w:numFmt w:val="lowerRoman"/>
      <w:lvlText w:val="%3."/>
      <w:lvlJc w:val="right"/>
      <w:pPr>
        <w:ind w:left="2784" w:hanging="180"/>
      </w:pPr>
    </w:lvl>
    <w:lvl w:ilvl="3" w:tplc="0414000F" w:tentative="1">
      <w:start w:val="1"/>
      <w:numFmt w:val="decimal"/>
      <w:lvlText w:val="%4."/>
      <w:lvlJc w:val="left"/>
      <w:pPr>
        <w:ind w:left="3504" w:hanging="360"/>
      </w:pPr>
    </w:lvl>
    <w:lvl w:ilvl="4" w:tplc="04140019" w:tentative="1">
      <w:start w:val="1"/>
      <w:numFmt w:val="lowerLetter"/>
      <w:lvlText w:val="%5."/>
      <w:lvlJc w:val="left"/>
      <w:pPr>
        <w:ind w:left="4224" w:hanging="360"/>
      </w:pPr>
    </w:lvl>
    <w:lvl w:ilvl="5" w:tplc="0414001B" w:tentative="1">
      <w:start w:val="1"/>
      <w:numFmt w:val="lowerRoman"/>
      <w:lvlText w:val="%6."/>
      <w:lvlJc w:val="right"/>
      <w:pPr>
        <w:ind w:left="4944" w:hanging="180"/>
      </w:pPr>
    </w:lvl>
    <w:lvl w:ilvl="6" w:tplc="0414000F" w:tentative="1">
      <w:start w:val="1"/>
      <w:numFmt w:val="decimal"/>
      <w:lvlText w:val="%7."/>
      <w:lvlJc w:val="left"/>
      <w:pPr>
        <w:ind w:left="5664" w:hanging="360"/>
      </w:pPr>
    </w:lvl>
    <w:lvl w:ilvl="7" w:tplc="04140019" w:tentative="1">
      <w:start w:val="1"/>
      <w:numFmt w:val="lowerLetter"/>
      <w:lvlText w:val="%8."/>
      <w:lvlJc w:val="left"/>
      <w:pPr>
        <w:ind w:left="6384" w:hanging="360"/>
      </w:pPr>
    </w:lvl>
    <w:lvl w:ilvl="8" w:tplc="0414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7" w15:restartNumberingAfterBreak="0">
    <w:nsid w:val="08D866D0"/>
    <w:multiLevelType w:val="hybridMultilevel"/>
    <w:tmpl w:val="0192AFBC"/>
    <w:lvl w:ilvl="0" w:tplc="E6F60A4A">
      <w:numFmt w:val="bullet"/>
      <w:lvlText w:val="•"/>
      <w:lvlJc w:val="left"/>
      <w:pPr>
        <w:ind w:left="1344" w:hanging="360"/>
      </w:pPr>
      <w:rPr>
        <w:rFonts w:ascii="Roboto" w:eastAsiaTheme="majorEastAsia" w:hAnsi="Roboto" w:cstheme="majorBidi" w:hint="default"/>
      </w:rPr>
    </w:lvl>
    <w:lvl w:ilvl="1" w:tplc="04140019" w:tentative="1">
      <w:start w:val="1"/>
      <w:numFmt w:val="lowerLetter"/>
      <w:lvlText w:val="%2."/>
      <w:lvlJc w:val="left"/>
      <w:pPr>
        <w:ind w:left="2064" w:hanging="360"/>
      </w:pPr>
    </w:lvl>
    <w:lvl w:ilvl="2" w:tplc="0414001B" w:tentative="1">
      <w:start w:val="1"/>
      <w:numFmt w:val="lowerRoman"/>
      <w:lvlText w:val="%3."/>
      <w:lvlJc w:val="right"/>
      <w:pPr>
        <w:ind w:left="2784" w:hanging="180"/>
      </w:pPr>
    </w:lvl>
    <w:lvl w:ilvl="3" w:tplc="0414000F" w:tentative="1">
      <w:start w:val="1"/>
      <w:numFmt w:val="decimal"/>
      <w:lvlText w:val="%4."/>
      <w:lvlJc w:val="left"/>
      <w:pPr>
        <w:ind w:left="3504" w:hanging="360"/>
      </w:pPr>
    </w:lvl>
    <w:lvl w:ilvl="4" w:tplc="04140019" w:tentative="1">
      <w:start w:val="1"/>
      <w:numFmt w:val="lowerLetter"/>
      <w:lvlText w:val="%5."/>
      <w:lvlJc w:val="left"/>
      <w:pPr>
        <w:ind w:left="4224" w:hanging="360"/>
      </w:pPr>
    </w:lvl>
    <w:lvl w:ilvl="5" w:tplc="0414001B" w:tentative="1">
      <w:start w:val="1"/>
      <w:numFmt w:val="lowerRoman"/>
      <w:lvlText w:val="%6."/>
      <w:lvlJc w:val="right"/>
      <w:pPr>
        <w:ind w:left="4944" w:hanging="180"/>
      </w:pPr>
    </w:lvl>
    <w:lvl w:ilvl="6" w:tplc="0414000F" w:tentative="1">
      <w:start w:val="1"/>
      <w:numFmt w:val="decimal"/>
      <w:lvlText w:val="%7."/>
      <w:lvlJc w:val="left"/>
      <w:pPr>
        <w:ind w:left="5664" w:hanging="360"/>
      </w:pPr>
    </w:lvl>
    <w:lvl w:ilvl="7" w:tplc="04140019" w:tentative="1">
      <w:start w:val="1"/>
      <w:numFmt w:val="lowerLetter"/>
      <w:lvlText w:val="%8."/>
      <w:lvlJc w:val="left"/>
      <w:pPr>
        <w:ind w:left="6384" w:hanging="360"/>
      </w:pPr>
    </w:lvl>
    <w:lvl w:ilvl="8" w:tplc="0414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8" w15:restartNumberingAfterBreak="0">
    <w:nsid w:val="08DB742A"/>
    <w:multiLevelType w:val="hybridMultilevel"/>
    <w:tmpl w:val="E9BC4FD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9" w15:restartNumberingAfterBreak="0">
    <w:nsid w:val="08F60708"/>
    <w:multiLevelType w:val="hybridMultilevel"/>
    <w:tmpl w:val="F1EA1DB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" w15:restartNumberingAfterBreak="0">
    <w:nsid w:val="090777D5"/>
    <w:multiLevelType w:val="hybridMultilevel"/>
    <w:tmpl w:val="0CCC4674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0A2E3363"/>
    <w:multiLevelType w:val="hybridMultilevel"/>
    <w:tmpl w:val="30407C0A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2" w15:restartNumberingAfterBreak="0">
    <w:nsid w:val="0A6F7747"/>
    <w:multiLevelType w:val="hybridMultilevel"/>
    <w:tmpl w:val="4A9EEF1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3" w15:restartNumberingAfterBreak="0">
    <w:nsid w:val="0B004065"/>
    <w:multiLevelType w:val="hybridMultilevel"/>
    <w:tmpl w:val="6D20F3D2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0BB66DF3"/>
    <w:multiLevelType w:val="hybridMultilevel"/>
    <w:tmpl w:val="C38A094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5" w15:restartNumberingAfterBreak="0">
    <w:nsid w:val="0D7F7033"/>
    <w:multiLevelType w:val="hybridMultilevel"/>
    <w:tmpl w:val="5666F91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6" w15:restartNumberingAfterBreak="0">
    <w:nsid w:val="0EF871F5"/>
    <w:multiLevelType w:val="hybridMultilevel"/>
    <w:tmpl w:val="4BE4C530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7" w15:restartNumberingAfterBreak="0">
    <w:nsid w:val="0F0E4B23"/>
    <w:multiLevelType w:val="hybridMultilevel"/>
    <w:tmpl w:val="A128E7A0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8" w15:restartNumberingAfterBreak="0">
    <w:nsid w:val="14F945BE"/>
    <w:multiLevelType w:val="hybridMultilevel"/>
    <w:tmpl w:val="8BDC04CE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9" w15:restartNumberingAfterBreak="0">
    <w:nsid w:val="1534172E"/>
    <w:multiLevelType w:val="hybridMultilevel"/>
    <w:tmpl w:val="E6FCFD9A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0" w15:restartNumberingAfterBreak="0">
    <w:nsid w:val="194945EA"/>
    <w:multiLevelType w:val="hybridMultilevel"/>
    <w:tmpl w:val="EF344DDE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1" w15:restartNumberingAfterBreak="0">
    <w:nsid w:val="1CFA554C"/>
    <w:multiLevelType w:val="hybridMultilevel"/>
    <w:tmpl w:val="03482D84"/>
    <w:lvl w:ilvl="0" w:tplc="E6F60A4A">
      <w:numFmt w:val="bullet"/>
      <w:lvlText w:val="•"/>
      <w:lvlJc w:val="left"/>
      <w:pPr>
        <w:ind w:left="1344" w:hanging="360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2" w15:restartNumberingAfterBreak="0">
    <w:nsid w:val="1EB113D8"/>
    <w:multiLevelType w:val="hybridMultilevel"/>
    <w:tmpl w:val="6DB2D82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3" w15:restartNumberingAfterBreak="0">
    <w:nsid w:val="1F5D5D7E"/>
    <w:multiLevelType w:val="hybridMultilevel"/>
    <w:tmpl w:val="E9A275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CD3025"/>
    <w:multiLevelType w:val="hybridMultilevel"/>
    <w:tmpl w:val="6C4E6FEC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5" w15:restartNumberingAfterBreak="0">
    <w:nsid w:val="20046DF8"/>
    <w:multiLevelType w:val="hybridMultilevel"/>
    <w:tmpl w:val="2E46AF5A"/>
    <w:lvl w:ilvl="0" w:tplc="E6F60A4A">
      <w:numFmt w:val="bullet"/>
      <w:lvlText w:val="•"/>
      <w:lvlJc w:val="left"/>
      <w:pPr>
        <w:ind w:left="1344" w:hanging="360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6" w15:restartNumberingAfterBreak="0">
    <w:nsid w:val="20A34B37"/>
    <w:multiLevelType w:val="hybridMultilevel"/>
    <w:tmpl w:val="8FE27886"/>
    <w:lvl w:ilvl="0" w:tplc="E6F60A4A">
      <w:numFmt w:val="bullet"/>
      <w:lvlText w:val="•"/>
      <w:lvlJc w:val="left"/>
      <w:pPr>
        <w:ind w:left="1344" w:hanging="360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7" w15:restartNumberingAfterBreak="0">
    <w:nsid w:val="21416537"/>
    <w:multiLevelType w:val="hybridMultilevel"/>
    <w:tmpl w:val="897A7F9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8" w15:restartNumberingAfterBreak="0">
    <w:nsid w:val="22850A9B"/>
    <w:multiLevelType w:val="hybridMultilevel"/>
    <w:tmpl w:val="FB662756"/>
    <w:lvl w:ilvl="0" w:tplc="E6F60A4A">
      <w:numFmt w:val="bullet"/>
      <w:lvlText w:val="•"/>
      <w:lvlJc w:val="left"/>
      <w:pPr>
        <w:ind w:left="1080" w:hanging="360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483607D"/>
    <w:multiLevelType w:val="hybridMultilevel"/>
    <w:tmpl w:val="D62CCFC2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0" w15:restartNumberingAfterBreak="0">
    <w:nsid w:val="285A2E83"/>
    <w:multiLevelType w:val="hybridMultilevel"/>
    <w:tmpl w:val="39DCFBC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1" w15:restartNumberingAfterBreak="0">
    <w:nsid w:val="2A1051F6"/>
    <w:multiLevelType w:val="hybridMultilevel"/>
    <w:tmpl w:val="067646B8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2" w15:restartNumberingAfterBreak="0">
    <w:nsid w:val="2BFE76E1"/>
    <w:multiLevelType w:val="hybridMultilevel"/>
    <w:tmpl w:val="F356DD7C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3" w15:restartNumberingAfterBreak="0">
    <w:nsid w:val="2CFC76E1"/>
    <w:multiLevelType w:val="hybridMultilevel"/>
    <w:tmpl w:val="DE90FDF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4" w15:restartNumberingAfterBreak="0">
    <w:nsid w:val="354561C9"/>
    <w:multiLevelType w:val="hybridMultilevel"/>
    <w:tmpl w:val="D6483C00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5" w15:restartNumberingAfterBreak="0">
    <w:nsid w:val="35F771F4"/>
    <w:multiLevelType w:val="hybridMultilevel"/>
    <w:tmpl w:val="F392EC5C"/>
    <w:lvl w:ilvl="0" w:tplc="E6F60A4A">
      <w:numFmt w:val="bullet"/>
      <w:lvlText w:val="•"/>
      <w:lvlJc w:val="left"/>
      <w:pPr>
        <w:ind w:left="2064" w:hanging="360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6" w15:restartNumberingAfterBreak="0">
    <w:nsid w:val="41784C58"/>
    <w:multiLevelType w:val="hybridMultilevel"/>
    <w:tmpl w:val="100268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7" w15:restartNumberingAfterBreak="0">
    <w:nsid w:val="4423449B"/>
    <w:multiLevelType w:val="hybridMultilevel"/>
    <w:tmpl w:val="5360FC32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8" w15:restartNumberingAfterBreak="0">
    <w:nsid w:val="45B14E15"/>
    <w:multiLevelType w:val="hybridMultilevel"/>
    <w:tmpl w:val="832EE8C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46445A1C"/>
    <w:multiLevelType w:val="hybridMultilevel"/>
    <w:tmpl w:val="462A423A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0" w15:restartNumberingAfterBreak="0">
    <w:nsid w:val="47BB20C0"/>
    <w:multiLevelType w:val="hybridMultilevel"/>
    <w:tmpl w:val="48C4F82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1" w15:restartNumberingAfterBreak="0">
    <w:nsid w:val="49882469"/>
    <w:multiLevelType w:val="hybridMultilevel"/>
    <w:tmpl w:val="0FB631C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2" w15:restartNumberingAfterBreak="0">
    <w:nsid w:val="4A8A53A2"/>
    <w:multiLevelType w:val="hybridMultilevel"/>
    <w:tmpl w:val="1A6612CA"/>
    <w:lvl w:ilvl="0" w:tplc="984E9650">
      <w:start w:val="1"/>
      <w:numFmt w:val="decimal"/>
      <w:lvlText w:val="%1)"/>
      <w:lvlJc w:val="left"/>
      <w:pPr>
        <w:ind w:left="98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04" w:hanging="360"/>
      </w:pPr>
    </w:lvl>
    <w:lvl w:ilvl="2" w:tplc="0414001B" w:tentative="1">
      <w:start w:val="1"/>
      <w:numFmt w:val="lowerRoman"/>
      <w:lvlText w:val="%3."/>
      <w:lvlJc w:val="right"/>
      <w:pPr>
        <w:ind w:left="2424" w:hanging="180"/>
      </w:pPr>
    </w:lvl>
    <w:lvl w:ilvl="3" w:tplc="0414000F" w:tentative="1">
      <w:start w:val="1"/>
      <w:numFmt w:val="decimal"/>
      <w:lvlText w:val="%4."/>
      <w:lvlJc w:val="left"/>
      <w:pPr>
        <w:ind w:left="3144" w:hanging="360"/>
      </w:pPr>
    </w:lvl>
    <w:lvl w:ilvl="4" w:tplc="04140019" w:tentative="1">
      <w:start w:val="1"/>
      <w:numFmt w:val="lowerLetter"/>
      <w:lvlText w:val="%5."/>
      <w:lvlJc w:val="left"/>
      <w:pPr>
        <w:ind w:left="3864" w:hanging="360"/>
      </w:pPr>
    </w:lvl>
    <w:lvl w:ilvl="5" w:tplc="0414001B" w:tentative="1">
      <w:start w:val="1"/>
      <w:numFmt w:val="lowerRoman"/>
      <w:lvlText w:val="%6."/>
      <w:lvlJc w:val="right"/>
      <w:pPr>
        <w:ind w:left="4584" w:hanging="180"/>
      </w:pPr>
    </w:lvl>
    <w:lvl w:ilvl="6" w:tplc="0414000F" w:tentative="1">
      <w:start w:val="1"/>
      <w:numFmt w:val="decimal"/>
      <w:lvlText w:val="%7."/>
      <w:lvlJc w:val="left"/>
      <w:pPr>
        <w:ind w:left="5304" w:hanging="360"/>
      </w:pPr>
    </w:lvl>
    <w:lvl w:ilvl="7" w:tplc="04140019" w:tentative="1">
      <w:start w:val="1"/>
      <w:numFmt w:val="lowerLetter"/>
      <w:lvlText w:val="%8."/>
      <w:lvlJc w:val="left"/>
      <w:pPr>
        <w:ind w:left="6024" w:hanging="360"/>
      </w:pPr>
    </w:lvl>
    <w:lvl w:ilvl="8" w:tplc="0414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43" w15:restartNumberingAfterBreak="0">
    <w:nsid w:val="4E595F4B"/>
    <w:multiLevelType w:val="hybridMultilevel"/>
    <w:tmpl w:val="0DF25F8C"/>
    <w:lvl w:ilvl="0" w:tplc="E6F60A4A">
      <w:numFmt w:val="bullet"/>
      <w:lvlText w:val="•"/>
      <w:lvlJc w:val="left"/>
      <w:pPr>
        <w:ind w:left="1704" w:hanging="360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44" w15:restartNumberingAfterBreak="0">
    <w:nsid w:val="52217F41"/>
    <w:multiLevelType w:val="hybridMultilevel"/>
    <w:tmpl w:val="4B06805A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5" w15:restartNumberingAfterBreak="0">
    <w:nsid w:val="5348270E"/>
    <w:multiLevelType w:val="hybridMultilevel"/>
    <w:tmpl w:val="EB6ACA94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6" w15:restartNumberingAfterBreak="0">
    <w:nsid w:val="556C4561"/>
    <w:multiLevelType w:val="hybridMultilevel"/>
    <w:tmpl w:val="B31CEF90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7" w15:restartNumberingAfterBreak="0">
    <w:nsid w:val="584236EF"/>
    <w:multiLevelType w:val="hybridMultilevel"/>
    <w:tmpl w:val="70FCEB64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8" w15:restartNumberingAfterBreak="0">
    <w:nsid w:val="595261C7"/>
    <w:multiLevelType w:val="hybridMultilevel"/>
    <w:tmpl w:val="AF445CE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9" w15:restartNumberingAfterBreak="0">
    <w:nsid w:val="59B36F15"/>
    <w:multiLevelType w:val="hybridMultilevel"/>
    <w:tmpl w:val="6AB88544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0" w15:restartNumberingAfterBreak="0">
    <w:nsid w:val="59F43A3B"/>
    <w:multiLevelType w:val="hybridMultilevel"/>
    <w:tmpl w:val="4D10E514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1" w15:restartNumberingAfterBreak="0">
    <w:nsid w:val="59FB48CD"/>
    <w:multiLevelType w:val="hybridMultilevel"/>
    <w:tmpl w:val="29866B3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2" w15:restartNumberingAfterBreak="0">
    <w:nsid w:val="5A012333"/>
    <w:multiLevelType w:val="hybridMultilevel"/>
    <w:tmpl w:val="098ECC24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3" w15:restartNumberingAfterBreak="0">
    <w:nsid w:val="5CB55832"/>
    <w:multiLevelType w:val="hybridMultilevel"/>
    <w:tmpl w:val="ECD0AF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6A0673"/>
    <w:multiLevelType w:val="hybridMultilevel"/>
    <w:tmpl w:val="781AE4A8"/>
    <w:lvl w:ilvl="0" w:tplc="E63AD3D6">
      <w:start w:val="1"/>
      <w:numFmt w:val="decimal"/>
      <w:lvlText w:val="%1."/>
      <w:lvlJc w:val="left"/>
      <w:pPr>
        <w:ind w:left="29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010" w:hanging="360"/>
      </w:pPr>
    </w:lvl>
    <w:lvl w:ilvl="2" w:tplc="0414001B" w:tentative="1">
      <w:start w:val="1"/>
      <w:numFmt w:val="lowerRoman"/>
      <w:lvlText w:val="%3."/>
      <w:lvlJc w:val="right"/>
      <w:pPr>
        <w:ind w:left="1730" w:hanging="180"/>
      </w:pPr>
    </w:lvl>
    <w:lvl w:ilvl="3" w:tplc="0414000F" w:tentative="1">
      <w:start w:val="1"/>
      <w:numFmt w:val="decimal"/>
      <w:lvlText w:val="%4."/>
      <w:lvlJc w:val="left"/>
      <w:pPr>
        <w:ind w:left="2450" w:hanging="360"/>
      </w:pPr>
    </w:lvl>
    <w:lvl w:ilvl="4" w:tplc="04140019" w:tentative="1">
      <w:start w:val="1"/>
      <w:numFmt w:val="lowerLetter"/>
      <w:lvlText w:val="%5."/>
      <w:lvlJc w:val="left"/>
      <w:pPr>
        <w:ind w:left="3170" w:hanging="360"/>
      </w:pPr>
    </w:lvl>
    <w:lvl w:ilvl="5" w:tplc="0414001B" w:tentative="1">
      <w:start w:val="1"/>
      <w:numFmt w:val="lowerRoman"/>
      <w:lvlText w:val="%6."/>
      <w:lvlJc w:val="right"/>
      <w:pPr>
        <w:ind w:left="3890" w:hanging="180"/>
      </w:pPr>
    </w:lvl>
    <w:lvl w:ilvl="6" w:tplc="0414000F" w:tentative="1">
      <w:start w:val="1"/>
      <w:numFmt w:val="decimal"/>
      <w:lvlText w:val="%7."/>
      <w:lvlJc w:val="left"/>
      <w:pPr>
        <w:ind w:left="4610" w:hanging="360"/>
      </w:pPr>
    </w:lvl>
    <w:lvl w:ilvl="7" w:tplc="04140019" w:tentative="1">
      <w:start w:val="1"/>
      <w:numFmt w:val="lowerLetter"/>
      <w:lvlText w:val="%8."/>
      <w:lvlJc w:val="left"/>
      <w:pPr>
        <w:ind w:left="5330" w:hanging="360"/>
      </w:pPr>
    </w:lvl>
    <w:lvl w:ilvl="8" w:tplc="0414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55" w15:restartNumberingAfterBreak="0">
    <w:nsid w:val="63587ECE"/>
    <w:multiLevelType w:val="hybridMultilevel"/>
    <w:tmpl w:val="0194038E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6" w15:restartNumberingAfterBreak="0">
    <w:nsid w:val="643B7BE9"/>
    <w:multiLevelType w:val="hybridMultilevel"/>
    <w:tmpl w:val="F406247E"/>
    <w:lvl w:ilvl="0" w:tplc="E6F60A4A">
      <w:numFmt w:val="bullet"/>
      <w:lvlText w:val="•"/>
      <w:lvlJc w:val="left"/>
      <w:pPr>
        <w:ind w:left="1344" w:hanging="360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7" w15:restartNumberingAfterBreak="0">
    <w:nsid w:val="64641BEF"/>
    <w:multiLevelType w:val="hybridMultilevel"/>
    <w:tmpl w:val="CB88CE48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8" w15:restartNumberingAfterBreak="0">
    <w:nsid w:val="66CE2D9C"/>
    <w:multiLevelType w:val="hybridMultilevel"/>
    <w:tmpl w:val="FE0E006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9" w15:restartNumberingAfterBreak="0">
    <w:nsid w:val="66EF360B"/>
    <w:multiLevelType w:val="hybridMultilevel"/>
    <w:tmpl w:val="DF7C5C84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0" w15:restartNumberingAfterBreak="0">
    <w:nsid w:val="6A285B13"/>
    <w:multiLevelType w:val="hybridMultilevel"/>
    <w:tmpl w:val="53C63B88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1" w15:restartNumberingAfterBreak="0">
    <w:nsid w:val="6BD75F92"/>
    <w:multiLevelType w:val="hybridMultilevel"/>
    <w:tmpl w:val="550ACC9E"/>
    <w:lvl w:ilvl="0" w:tplc="E6F60A4A">
      <w:numFmt w:val="bullet"/>
      <w:lvlText w:val="•"/>
      <w:lvlJc w:val="left"/>
      <w:pPr>
        <w:ind w:left="1344" w:hanging="360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2" w15:restartNumberingAfterBreak="0">
    <w:nsid w:val="6E1869EC"/>
    <w:multiLevelType w:val="hybridMultilevel"/>
    <w:tmpl w:val="8A7C48FC"/>
    <w:lvl w:ilvl="0" w:tplc="68CCE1B4">
      <w:start w:val="1"/>
      <w:numFmt w:val="bullet"/>
      <w:pStyle w:val="Listeavsnitt"/>
      <w:lvlText w:val=""/>
      <w:lvlJc w:val="left"/>
      <w:pPr>
        <w:ind w:left="644" w:hanging="360"/>
      </w:pPr>
      <w:rPr>
        <w:rFonts w:ascii="Symbol" w:hAnsi="Symbol" w:hint="default"/>
        <w:color w:val="3E9B55" w:themeColor="accent1"/>
        <w:sz w:val="30"/>
        <w:szCs w:val="3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E847D59"/>
    <w:multiLevelType w:val="hybridMultilevel"/>
    <w:tmpl w:val="2836175E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4" w15:restartNumberingAfterBreak="0">
    <w:nsid w:val="721902E5"/>
    <w:multiLevelType w:val="hybridMultilevel"/>
    <w:tmpl w:val="90F2173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5" w15:restartNumberingAfterBreak="0">
    <w:nsid w:val="73C94693"/>
    <w:multiLevelType w:val="hybridMultilevel"/>
    <w:tmpl w:val="6A2C7C9A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6" w15:restartNumberingAfterBreak="0">
    <w:nsid w:val="75C8468C"/>
    <w:multiLevelType w:val="hybridMultilevel"/>
    <w:tmpl w:val="425C123A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7" w15:restartNumberingAfterBreak="0">
    <w:nsid w:val="75F76392"/>
    <w:multiLevelType w:val="hybridMultilevel"/>
    <w:tmpl w:val="2AB2602C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8" w15:restartNumberingAfterBreak="0">
    <w:nsid w:val="767A7510"/>
    <w:multiLevelType w:val="hybridMultilevel"/>
    <w:tmpl w:val="2A66FA4E"/>
    <w:lvl w:ilvl="0" w:tplc="E08E5794">
      <w:start w:val="4300"/>
      <w:numFmt w:val="bullet"/>
      <w:lvlText w:val="-"/>
      <w:lvlJc w:val="left"/>
      <w:pPr>
        <w:ind w:left="170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69" w15:restartNumberingAfterBreak="0">
    <w:nsid w:val="7761078B"/>
    <w:multiLevelType w:val="hybridMultilevel"/>
    <w:tmpl w:val="2A78B92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0" w15:restartNumberingAfterBreak="0">
    <w:nsid w:val="79643F70"/>
    <w:multiLevelType w:val="hybridMultilevel"/>
    <w:tmpl w:val="4DE8238C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1" w15:restartNumberingAfterBreak="0">
    <w:nsid w:val="7A8F1B74"/>
    <w:multiLevelType w:val="hybridMultilevel"/>
    <w:tmpl w:val="D222E66E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2" w15:restartNumberingAfterBreak="0">
    <w:nsid w:val="7B8155A8"/>
    <w:multiLevelType w:val="hybridMultilevel"/>
    <w:tmpl w:val="C1100B0C"/>
    <w:lvl w:ilvl="0" w:tplc="7F14C30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B9A04AE"/>
    <w:multiLevelType w:val="hybridMultilevel"/>
    <w:tmpl w:val="3F70262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4" w15:restartNumberingAfterBreak="0">
    <w:nsid w:val="7C423EE6"/>
    <w:multiLevelType w:val="hybridMultilevel"/>
    <w:tmpl w:val="6C543228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5" w15:restartNumberingAfterBreak="0">
    <w:nsid w:val="7EC468B6"/>
    <w:multiLevelType w:val="hybridMultilevel"/>
    <w:tmpl w:val="AF12DCEC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6" w15:restartNumberingAfterBreak="0">
    <w:nsid w:val="7EFA0414"/>
    <w:multiLevelType w:val="hybridMultilevel"/>
    <w:tmpl w:val="4AF870C4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 w16cid:durableId="938219373">
    <w:abstractNumId w:val="62"/>
  </w:num>
  <w:num w:numId="2" w16cid:durableId="1321232216">
    <w:abstractNumId w:val="30"/>
  </w:num>
  <w:num w:numId="3" w16cid:durableId="902135704">
    <w:abstractNumId w:val="32"/>
  </w:num>
  <w:num w:numId="4" w16cid:durableId="1071074219">
    <w:abstractNumId w:val="40"/>
  </w:num>
  <w:num w:numId="5" w16cid:durableId="189029618">
    <w:abstractNumId w:val="33"/>
  </w:num>
  <w:num w:numId="6" w16cid:durableId="1847551739">
    <w:abstractNumId w:val="6"/>
  </w:num>
  <w:num w:numId="7" w16cid:durableId="1455908523">
    <w:abstractNumId w:val="20"/>
  </w:num>
  <w:num w:numId="8" w16cid:durableId="1075667938">
    <w:abstractNumId w:val="27"/>
  </w:num>
  <w:num w:numId="9" w16cid:durableId="302471159">
    <w:abstractNumId w:val="41"/>
  </w:num>
  <w:num w:numId="10" w16cid:durableId="1370453658">
    <w:abstractNumId w:val="58"/>
  </w:num>
  <w:num w:numId="11" w16cid:durableId="1243181435">
    <w:abstractNumId w:val="3"/>
  </w:num>
  <w:num w:numId="12" w16cid:durableId="2087459280">
    <w:abstractNumId w:val="15"/>
  </w:num>
  <w:num w:numId="13" w16cid:durableId="1606308383">
    <w:abstractNumId w:val="55"/>
  </w:num>
  <w:num w:numId="14" w16cid:durableId="1940143534">
    <w:abstractNumId w:val="14"/>
  </w:num>
  <w:num w:numId="15" w16cid:durableId="1584298373">
    <w:abstractNumId w:val="36"/>
  </w:num>
  <w:num w:numId="16" w16cid:durableId="830367857">
    <w:abstractNumId w:val="4"/>
  </w:num>
  <w:num w:numId="17" w16cid:durableId="1301615151">
    <w:abstractNumId w:val="48"/>
  </w:num>
  <w:num w:numId="18" w16cid:durableId="1667591648">
    <w:abstractNumId w:val="71"/>
  </w:num>
  <w:num w:numId="19" w16cid:durableId="559754751">
    <w:abstractNumId w:val="37"/>
  </w:num>
  <w:num w:numId="20" w16cid:durableId="1745687997">
    <w:abstractNumId w:val="66"/>
  </w:num>
  <w:num w:numId="21" w16cid:durableId="2029330487">
    <w:abstractNumId w:val="38"/>
  </w:num>
  <w:num w:numId="22" w16cid:durableId="1777366734">
    <w:abstractNumId w:val="46"/>
  </w:num>
  <w:num w:numId="23" w16cid:durableId="266697855">
    <w:abstractNumId w:val="57"/>
  </w:num>
  <w:num w:numId="24" w16cid:durableId="329404842">
    <w:abstractNumId w:val="34"/>
  </w:num>
  <w:num w:numId="25" w16cid:durableId="491994127">
    <w:abstractNumId w:val="10"/>
  </w:num>
  <w:num w:numId="26" w16cid:durableId="1105732822">
    <w:abstractNumId w:val="49"/>
  </w:num>
  <w:num w:numId="27" w16cid:durableId="2036421958">
    <w:abstractNumId w:val="29"/>
  </w:num>
  <w:num w:numId="28" w16cid:durableId="1300258001">
    <w:abstractNumId w:val="67"/>
  </w:num>
  <w:num w:numId="29" w16cid:durableId="2061781036">
    <w:abstractNumId w:val="8"/>
  </w:num>
  <w:num w:numId="30" w16cid:durableId="2821559">
    <w:abstractNumId w:val="65"/>
  </w:num>
  <w:num w:numId="31" w16cid:durableId="63837586">
    <w:abstractNumId w:val="50"/>
  </w:num>
  <w:num w:numId="32" w16cid:durableId="1069571817">
    <w:abstractNumId w:val="17"/>
  </w:num>
  <w:num w:numId="33" w16cid:durableId="1215388265">
    <w:abstractNumId w:val="70"/>
  </w:num>
  <w:num w:numId="34" w16cid:durableId="2120953739">
    <w:abstractNumId w:val="9"/>
  </w:num>
  <w:num w:numId="35" w16cid:durableId="489561224">
    <w:abstractNumId w:val="75"/>
  </w:num>
  <w:num w:numId="36" w16cid:durableId="1252162329">
    <w:abstractNumId w:val="45"/>
  </w:num>
  <w:num w:numId="37" w16cid:durableId="1450709074">
    <w:abstractNumId w:val="18"/>
  </w:num>
  <w:num w:numId="38" w16cid:durableId="250284376">
    <w:abstractNumId w:val="19"/>
  </w:num>
  <w:num w:numId="39" w16cid:durableId="1434282320">
    <w:abstractNumId w:val="5"/>
  </w:num>
  <w:num w:numId="40" w16cid:durableId="1627346519">
    <w:abstractNumId w:val="69"/>
  </w:num>
  <w:num w:numId="41" w16cid:durableId="425150985">
    <w:abstractNumId w:val="13"/>
  </w:num>
  <w:num w:numId="42" w16cid:durableId="276255167">
    <w:abstractNumId w:val="60"/>
  </w:num>
  <w:num w:numId="43" w16cid:durableId="1790126591">
    <w:abstractNumId w:val="31"/>
  </w:num>
  <w:num w:numId="44" w16cid:durableId="840704921">
    <w:abstractNumId w:val="59"/>
  </w:num>
  <w:num w:numId="45" w16cid:durableId="1836917773">
    <w:abstractNumId w:val="47"/>
  </w:num>
  <w:num w:numId="46" w16cid:durableId="1526821420">
    <w:abstractNumId w:val="63"/>
  </w:num>
  <w:num w:numId="47" w16cid:durableId="1344094568">
    <w:abstractNumId w:val="52"/>
  </w:num>
  <w:num w:numId="48" w16cid:durableId="1701932481">
    <w:abstractNumId w:val="16"/>
  </w:num>
  <w:num w:numId="49" w16cid:durableId="868565280">
    <w:abstractNumId w:val="51"/>
  </w:num>
  <w:num w:numId="50" w16cid:durableId="1867476812">
    <w:abstractNumId w:val="76"/>
  </w:num>
  <w:num w:numId="51" w16cid:durableId="2107268761">
    <w:abstractNumId w:val="44"/>
  </w:num>
  <w:num w:numId="52" w16cid:durableId="1714577095">
    <w:abstractNumId w:val="0"/>
  </w:num>
  <w:num w:numId="53" w16cid:durableId="1958636865">
    <w:abstractNumId w:val="74"/>
  </w:num>
  <w:num w:numId="54" w16cid:durableId="1773163635">
    <w:abstractNumId w:val="11"/>
  </w:num>
  <w:num w:numId="55" w16cid:durableId="162671463">
    <w:abstractNumId w:val="39"/>
  </w:num>
  <w:num w:numId="56" w16cid:durableId="528181905">
    <w:abstractNumId w:val="2"/>
  </w:num>
  <w:num w:numId="57" w16cid:durableId="1153106009">
    <w:abstractNumId w:val="64"/>
  </w:num>
  <w:num w:numId="58" w16cid:durableId="498275137">
    <w:abstractNumId w:val="24"/>
  </w:num>
  <w:num w:numId="59" w16cid:durableId="1232227828">
    <w:abstractNumId w:val="42"/>
  </w:num>
  <w:num w:numId="60" w16cid:durableId="235743787">
    <w:abstractNumId w:val="73"/>
  </w:num>
  <w:num w:numId="61" w16cid:durableId="246690530">
    <w:abstractNumId w:val="68"/>
  </w:num>
  <w:num w:numId="62" w16cid:durableId="1571840201">
    <w:abstractNumId w:val="25"/>
  </w:num>
  <w:num w:numId="63" w16cid:durableId="1105004891">
    <w:abstractNumId w:val="56"/>
  </w:num>
  <w:num w:numId="64" w16cid:durableId="262032141">
    <w:abstractNumId w:val="21"/>
  </w:num>
  <w:num w:numId="65" w16cid:durableId="1727948543">
    <w:abstractNumId w:val="61"/>
  </w:num>
  <w:num w:numId="66" w16cid:durableId="1256941517">
    <w:abstractNumId w:val="28"/>
  </w:num>
  <w:num w:numId="67" w16cid:durableId="1435058108">
    <w:abstractNumId w:val="12"/>
  </w:num>
  <w:num w:numId="68" w16cid:durableId="563223450">
    <w:abstractNumId w:val="7"/>
  </w:num>
  <w:num w:numId="69" w16cid:durableId="1093936762">
    <w:abstractNumId w:val="35"/>
  </w:num>
  <w:num w:numId="70" w16cid:durableId="1468544524">
    <w:abstractNumId w:val="26"/>
  </w:num>
  <w:num w:numId="71" w16cid:durableId="1451976615">
    <w:abstractNumId w:val="43"/>
  </w:num>
  <w:num w:numId="72" w16cid:durableId="2013989699">
    <w:abstractNumId w:val="22"/>
  </w:num>
  <w:num w:numId="73" w16cid:durableId="554588633">
    <w:abstractNumId w:val="54"/>
  </w:num>
  <w:num w:numId="74" w16cid:durableId="1683974568">
    <w:abstractNumId w:val="1"/>
  </w:num>
  <w:num w:numId="75" w16cid:durableId="2857765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24301175">
    <w:abstractNumId w:val="72"/>
  </w:num>
  <w:num w:numId="77" w16cid:durableId="15549776">
    <w:abstractNumId w:val="23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FFD"/>
    <w:rsid w:val="00004837"/>
    <w:rsid w:val="00004BC9"/>
    <w:rsid w:val="00005810"/>
    <w:rsid w:val="00006D06"/>
    <w:rsid w:val="0001075C"/>
    <w:rsid w:val="00012F2F"/>
    <w:rsid w:val="00014FF2"/>
    <w:rsid w:val="00016686"/>
    <w:rsid w:val="00017EEB"/>
    <w:rsid w:val="00022280"/>
    <w:rsid w:val="000304FA"/>
    <w:rsid w:val="000315D1"/>
    <w:rsid w:val="00035881"/>
    <w:rsid w:val="00036C9C"/>
    <w:rsid w:val="0004150C"/>
    <w:rsid w:val="00043DBB"/>
    <w:rsid w:val="000440DA"/>
    <w:rsid w:val="00045999"/>
    <w:rsid w:val="00052E02"/>
    <w:rsid w:val="000534AE"/>
    <w:rsid w:val="00054088"/>
    <w:rsid w:val="00055404"/>
    <w:rsid w:val="0005647D"/>
    <w:rsid w:val="00057BE9"/>
    <w:rsid w:val="0006015E"/>
    <w:rsid w:val="00061A54"/>
    <w:rsid w:val="000630C0"/>
    <w:rsid w:val="0006787E"/>
    <w:rsid w:val="00070D20"/>
    <w:rsid w:val="00073699"/>
    <w:rsid w:val="00074C6A"/>
    <w:rsid w:val="00074F8B"/>
    <w:rsid w:val="00076132"/>
    <w:rsid w:val="00076BF9"/>
    <w:rsid w:val="000852B7"/>
    <w:rsid w:val="00085E6B"/>
    <w:rsid w:val="0008653A"/>
    <w:rsid w:val="00093782"/>
    <w:rsid w:val="00096FE8"/>
    <w:rsid w:val="000973AF"/>
    <w:rsid w:val="00097D04"/>
    <w:rsid w:val="000B2CA6"/>
    <w:rsid w:val="000B3F3E"/>
    <w:rsid w:val="000B574A"/>
    <w:rsid w:val="000B7AF8"/>
    <w:rsid w:val="000C00C2"/>
    <w:rsid w:val="000C4C45"/>
    <w:rsid w:val="000C4C78"/>
    <w:rsid w:val="000D0ED1"/>
    <w:rsid w:val="000D0F14"/>
    <w:rsid w:val="000D7028"/>
    <w:rsid w:val="000E2FBF"/>
    <w:rsid w:val="000E30B0"/>
    <w:rsid w:val="000E4B5B"/>
    <w:rsid w:val="000E719A"/>
    <w:rsid w:val="000F0B08"/>
    <w:rsid w:val="000F277E"/>
    <w:rsid w:val="000F3B2B"/>
    <w:rsid w:val="000F6D62"/>
    <w:rsid w:val="00100B80"/>
    <w:rsid w:val="00102EFE"/>
    <w:rsid w:val="001070EE"/>
    <w:rsid w:val="00107CD2"/>
    <w:rsid w:val="0011317E"/>
    <w:rsid w:val="00113315"/>
    <w:rsid w:val="00113B91"/>
    <w:rsid w:val="00115018"/>
    <w:rsid w:val="00115E50"/>
    <w:rsid w:val="00117D47"/>
    <w:rsid w:val="00120152"/>
    <w:rsid w:val="001212B1"/>
    <w:rsid w:val="00124634"/>
    <w:rsid w:val="00126013"/>
    <w:rsid w:val="001315E0"/>
    <w:rsid w:val="00133FE1"/>
    <w:rsid w:val="00135D92"/>
    <w:rsid w:val="00142EE5"/>
    <w:rsid w:val="00143ACD"/>
    <w:rsid w:val="001527B7"/>
    <w:rsid w:val="001529AE"/>
    <w:rsid w:val="00153A68"/>
    <w:rsid w:val="00160F99"/>
    <w:rsid w:val="00162BB4"/>
    <w:rsid w:val="00163A35"/>
    <w:rsid w:val="0016579B"/>
    <w:rsid w:val="00166109"/>
    <w:rsid w:val="001709FB"/>
    <w:rsid w:val="00170DAE"/>
    <w:rsid w:val="00170F14"/>
    <w:rsid w:val="001739AA"/>
    <w:rsid w:val="00175380"/>
    <w:rsid w:val="001757E9"/>
    <w:rsid w:val="00183130"/>
    <w:rsid w:val="0018528A"/>
    <w:rsid w:val="0018553A"/>
    <w:rsid w:val="00186464"/>
    <w:rsid w:val="00190BB6"/>
    <w:rsid w:val="001911A6"/>
    <w:rsid w:val="00192409"/>
    <w:rsid w:val="001926A4"/>
    <w:rsid w:val="00193130"/>
    <w:rsid w:val="001A0809"/>
    <w:rsid w:val="001A30A5"/>
    <w:rsid w:val="001A5FBD"/>
    <w:rsid w:val="001B0ADB"/>
    <w:rsid w:val="001B0D1A"/>
    <w:rsid w:val="001B158C"/>
    <w:rsid w:val="001B2842"/>
    <w:rsid w:val="001C0D69"/>
    <w:rsid w:val="001C1F03"/>
    <w:rsid w:val="001C24DE"/>
    <w:rsid w:val="001C714B"/>
    <w:rsid w:val="001D2883"/>
    <w:rsid w:val="001E0A8E"/>
    <w:rsid w:val="001E0D9A"/>
    <w:rsid w:val="001E3C23"/>
    <w:rsid w:val="001E4726"/>
    <w:rsid w:val="001E6259"/>
    <w:rsid w:val="001E6281"/>
    <w:rsid w:val="001E73A5"/>
    <w:rsid w:val="001F1842"/>
    <w:rsid w:val="001F19A0"/>
    <w:rsid w:val="001F223C"/>
    <w:rsid w:val="001F528B"/>
    <w:rsid w:val="00201762"/>
    <w:rsid w:val="00202E24"/>
    <w:rsid w:val="0020491F"/>
    <w:rsid w:val="00211D6C"/>
    <w:rsid w:val="00213A28"/>
    <w:rsid w:val="0021646D"/>
    <w:rsid w:val="00216760"/>
    <w:rsid w:val="0022286B"/>
    <w:rsid w:val="00227270"/>
    <w:rsid w:val="00230C23"/>
    <w:rsid w:val="002323EF"/>
    <w:rsid w:val="00232E3E"/>
    <w:rsid w:val="00232F74"/>
    <w:rsid w:val="002340C7"/>
    <w:rsid w:val="00235091"/>
    <w:rsid w:val="00235F32"/>
    <w:rsid w:val="00236102"/>
    <w:rsid w:val="00236E5D"/>
    <w:rsid w:val="002379E8"/>
    <w:rsid w:val="00242123"/>
    <w:rsid w:val="0024729B"/>
    <w:rsid w:val="00250A93"/>
    <w:rsid w:val="00250B67"/>
    <w:rsid w:val="002517E3"/>
    <w:rsid w:val="00251839"/>
    <w:rsid w:val="00252611"/>
    <w:rsid w:val="0025469C"/>
    <w:rsid w:val="00256323"/>
    <w:rsid w:val="00257A0F"/>
    <w:rsid w:val="00257E2F"/>
    <w:rsid w:val="00261C75"/>
    <w:rsid w:val="002666A0"/>
    <w:rsid w:val="00266A94"/>
    <w:rsid w:val="00267658"/>
    <w:rsid w:val="002711AF"/>
    <w:rsid w:val="00271E55"/>
    <w:rsid w:val="00276ACF"/>
    <w:rsid w:val="00281E1F"/>
    <w:rsid w:val="00282C5B"/>
    <w:rsid w:val="0028320E"/>
    <w:rsid w:val="00287318"/>
    <w:rsid w:val="00290F5A"/>
    <w:rsid w:val="00291F9E"/>
    <w:rsid w:val="00293F30"/>
    <w:rsid w:val="0029452F"/>
    <w:rsid w:val="00296062"/>
    <w:rsid w:val="00297709"/>
    <w:rsid w:val="00297934"/>
    <w:rsid w:val="002A2DCF"/>
    <w:rsid w:val="002A6FFD"/>
    <w:rsid w:val="002B11C7"/>
    <w:rsid w:val="002B46E9"/>
    <w:rsid w:val="002B5197"/>
    <w:rsid w:val="002B6192"/>
    <w:rsid w:val="002B6B39"/>
    <w:rsid w:val="002B723E"/>
    <w:rsid w:val="002B73E2"/>
    <w:rsid w:val="002C6736"/>
    <w:rsid w:val="002D1299"/>
    <w:rsid w:val="002D30D7"/>
    <w:rsid w:val="002D476F"/>
    <w:rsid w:val="002E098C"/>
    <w:rsid w:val="002E279B"/>
    <w:rsid w:val="002E33AD"/>
    <w:rsid w:val="002F2D82"/>
    <w:rsid w:val="002F57EB"/>
    <w:rsid w:val="002F6A82"/>
    <w:rsid w:val="002F7A53"/>
    <w:rsid w:val="003026CD"/>
    <w:rsid w:val="00302FF5"/>
    <w:rsid w:val="00303AB1"/>
    <w:rsid w:val="00304C65"/>
    <w:rsid w:val="003055D5"/>
    <w:rsid w:val="003057B2"/>
    <w:rsid w:val="00306F79"/>
    <w:rsid w:val="0030757E"/>
    <w:rsid w:val="003109F1"/>
    <w:rsid w:val="0031269B"/>
    <w:rsid w:val="00312925"/>
    <w:rsid w:val="003137E4"/>
    <w:rsid w:val="003139DF"/>
    <w:rsid w:val="00314987"/>
    <w:rsid w:val="00314999"/>
    <w:rsid w:val="0031522E"/>
    <w:rsid w:val="00315F57"/>
    <w:rsid w:val="003171AC"/>
    <w:rsid w:val="00323413"/>
    <w:rsid w:val="003254F5"/>
    <w:rsid w:val="003324C2"/>
    <w:rsid w:val="00336403"/>
    <w:rsid w:val="00341678"/>
    <w:rsid w:val="00341D25"/>
    <w:rsid w:val="00342975"/>
    <w:rsid w:val="003465B9"/>
    <w:rsid w:val="003506E2"/>
    <w:rsid w:val="003512B8"/>
    <w:rsid w:val="00351D98"/>
    <w:rsid w:val="0035293F"/>
    <w:rsid w:val="00363898"/>
    <w:rsid w:val="003669E4"/>
    <w:rsid w:val="00367611"/>
    <w:rsid w:val="0037101B"/>
    <w:rsid w:val="00372078"/>
    <w:rsid w:val="0037238C"/>
    <w:rsid w:val="00372AA4"/>
    <w:rsid w:val="00373656"/>
    <w:rsid w:val="00375C8B"/>
    <w:rsid w:val="00377E98"/>
    <w:rsid w:val="00381E20"/>
    <w:rsid w:val="003821C8"/>
    <w:rsid w:val="00383DD5"/>
    <w:rsid w:val="00385240"/>
    <w:rsid w:val="00387C35"/>
    <w:rsid w:val="00391808"/>
    <w:rsid w:val="00392C37"/>
    <w:rsid w:val="00393552"/>
    <w:rsid w:val="00397D19"/>
    <w:rsid w:val="003A0493"/>
    <w:rsid w:val="003A2D18"/>
    <w:rsid w:val="003A5ECC"/>
    <w:rsid w:val="003A786E"/>
    <w:rsid w:val="003B027E"/>
    <w:rsid w:val="003B0292"/>
    <w:rsid w:val="003B0EB8"/>
    <w:rsid w:val="003B1AFE"/>
    <w:rsid w:val="003B34F1"/>
    <w:rsid w:val="003C2CD3"/>
    <w:rsid w:val="003D4208"/>
    <w:rsid w:val="003D506E"/>
    <w:rsid w:val="003D5572"/>
    <w:rsid w:val="003D7B3B"/>
    <w:rsid w:val="003E72C6"/>
    <w:rsid w:val="003F0F34"/>
    <w:rsid w:val="003F1C7E"/>
    <w:rsid w:val="003F2B96"/>
    <w:rsid w:val="003F784C"/>
    <w:rsid w:val="004015E0"/>
    <w:rsid w:val="00404320"/>
    <w:rsid w:val="004045C8"/>
    <w:rsid w:val="004101C2"/>
    <w:rsid w:val="00413283"/>
    <w:rsid w:val="00413E97"/>
    <w:rsid w:val="00420D8D"/>
    <w:rsid w:val="0042154A"/>
    <w:rsid w:val="004215C8"/>
    <w:rsid w:val="00422792"/>
    <w:rsid w:val="00422FFD"/>
    <w:rsid w:val="00423B92"/>
    <w:rsid w:val="004343C4"/>
    <w:rsid w:val="00434B07"/>
    <w:rsid w:val="0043707F"/>
    <w:rsid w:val="0043780E"/>
    <w:rsid w:val="0044336D"/>
    <w:rsid w:val="00447ED4"/>
    <w:rsid w:val="00451614"/>
    <w:rsid w:val="00451D7D"/>
    <w:rsid w:val="00462117"/>
    <w:rsid w:val="00464514"/>
    <w:rsid w:val="00464678"/>
    <w:rsid w:val="00464DC6"/>
    <w:rsid w:val="00467906"/>
    <w:rsid w:val="00467CE5"/>
    <w:rsid w:val="00470E55"/>
    <w:rsid w:val="00474170"/>
    <w:rsid w:val="00474315"/>
    <w:rsid w:val="00475D24"/>
    <w:rsid w:val="00476942"/>
    <w:rsid w:val="0048053C"/>
    <w:rsid w:val="00481146"/>
    <w:rsid w:val="004815D2"/>
    <w:rsid w:val="00482391"/>
    <w:rsid w:val="004837D5"/>
    <w:rsid w:val="00485A5B"/>
    <w:rsid w:val="00486F30"/>
    <w:rsid w:val="00490C0C"/>
    <w:rsid w:val="00490C91"/>
    <w:rsid w:val="00494B4F"/>
    <w:rsid w:val="004A1EDC"/>
    <w:rsid w:val="004A3E4A"/>
    <w:rsid w:val="004A50BE"/>
    <w:rsid w:val="004A748C"/>
    <w:rsid w:val="004B0316"/>
    <w:rsid w:val="004B0F07"/>
    <w:rsid w:val="004B3F65"/>
    <w:rsid w:val="004B54C5"/>
    <w:rsid w:val="004B552A"/>
    <w:rsid w:val="004B66D8"/>
    <w:rsid w:val="004B7702"/>
    <w:rsid w:val="004B7AF9"/>
    <w:rsid w:val="004C0F62"/>
    <w:rsid w:val="004C1FB2"/>
    <w:rsid w:val="004C2182"/>
    <w:rsid w:val="004C2B3A"/>
    <w:rsid w:val="004C3D50"/>
    <w:rsid w:val="004C45E4"/>
    <w:rsid w:val="004D0592"/>
    <w:rsid w:val="004D1349"/>
    <w:rsid w:val="004D4629"/>
    <w:rsid w:val="004D5406"/>
    <w:rsid w:val="004D577D"/>
    <w:rsid w:val="004D6DB2"/>
    <w:rsid w:val="004E0EAE"/>
    <w:rsid w:val="004E14F0"/>
    <w:rsid w:val="004E20ED"/>
    <w:rsid w:val="004E7CEC"/>
    <w:rsid w:val="004E7D8F"/>
    <w:rsid w:val="004F0A2A"/>
    <w:rsid w:val="004F3510"/>
    <w:rsid w:val="004F3D5E"/>
    <w:rsid w:val="004F5DC2"/>
    <w:rsid w:val="00502847"/>
    <w:rsid w:val="0050289B"/>
    <w:rsid w:val="00503D01"/>
    <w:rsid w:val="005052D1"/>
    <w:rsid w:val="00510312"/>
    <w:rsid w:val="0051166F"/>
    <w:rsid w:val="005126AD"/>
    <w:rsid w:val="00512CBD"/>
    <w:rsid w:val="00514890"/>
    <w:rsid w:val="00515519"/>
    <w:rsid w:val="00516D47"/>
    <w:rsid w:val="00520724"/>
    <w:rsid w:val="00522908"/>
    <w:rsid w:val="00522F92"/>
    <w:rsid w:val="00524258"/>
    <w:rsid w:val="00525192"/>
    <w:rsid w:val="005315F3"/>
    <w:rsid w:val="005322E5"/>
    <w:rsid w:val="00533272"/>
    <w:rsid w:val="005347B7"/>
    <w:rsid w:val="00534801"/>
    <w:rsid w:val="00534FA6"/>
    <w:rsid w:val="005352E0"/>
    <w:rsid w:val="00537FAE"/>
    <w:rsid w:val="00542B4D"/>
    <w:rsid w:val="0054332B"/>
    <w:rsid w:val="00545D57"/>
    <w:rsid w:val="005467A1"/>
    <w:rsid w:val="005479B6"/>
    <w:rsid w:val="0055123E"/>
    <w:rsid w:val="005541EF"/>
    <w:rsid w:val="005549DB"/>
    <w:rsid w:val="00564F42"/>
    <w:rsid w:val="005651AB"/>
    <w:rsid w:val="0056652E"/>
    <w:rsid w:val="00571076"/>
    <w:rsid w:val="00573CAA"/>
    <w:rsid w:val="005758BE"/>
    <w:rsid w:val="00576C9A"/>
    <w:rsid w:val="00580233"/>
    <w:rsid w:val="00581F19"/>
    <w:rsid w:val="00586DD4"/>
    <w:rsid w:val="00586DF0"/>
    <w:rsid w:val="005911AB"/>
    <w:rsid w:val="00592640"/>
    <w:rsid w:val="005927BF"/>
    <w:rsid w:val="005933AC"/>
    <w:rsid w:val="005935A9"/>
    <w:rsid w:val="00593E80"/>
    <w:rsid w:val="00594C3F"/>
    <w:rsid w:val="00595A39"/>
    <w:rsid w:val="0059618D"/>
    <w:rsid w:val="005A0E96"/>
    <w:rsid w:val="005A4B55"/>
    <w:rsid w:val="005A670E"/>
    <w:rsid w:val="005A7770"/>
    <w:rsid w:val="005B3697"/>
    <w:rsid w:val="005B762F"/>
    <w:rsid w:val="005C24FC"/>
    <w:rsid w:val="005C36CF"/>
    <w:rsid w:val="005C3F07"/>
    <w:rsid w:val="005C5EEA"/>
    <w:rsid w:val="005D3375"/>
    <w:rsid w:val="005D3935"/>
    <w:rsid w:val="005D5D6E"/>
    <w:rsid w:val="005E0426"/>
    <w:rsid w:val="005E0440"/>
    <w:rsid w:val="005E0B05"/>
    <w:rsid w:val="005E0FAE"/>
    <w:rsid w:val="005E1738"/>
    <w:rsid w:val="005E3ADF"/>
    <w:rsid w:val="005E6E03"/>
    <w:rsid w:val="005E7AD6"/>
    <w:rsid w:val="005F6EEE"/>
    <w:rsid w:val="00600CD3"/>
    <w:rsid w:val="00600DFA"/>
    <w:rsid w:val="00601D0D"/>
    <w:rsid w:val="006042C3"/>
    <w:rsid w:val="00604F55"/>
    <w:rsid w:val="006055EF"/>
    <w:rsid w:val="00605B81"/>
    <w:rsid w:val="00613D81"/>
    <w:rsid w:val="00615436"/>
    <w:rsid w:val="0062283A"/>
    <w:rsid w:val="00622D2D"/>
    <w:rsid w:val="00623A82"/>
    <w:rsid w:val="00624B69"/>
    <w:rsid w:val="00626F84"/>
    <w:rsid w:val="00627CA7"/>
    <w:rsid w:val="00642142"/>
    <w:rsid w:val="00643AA2"/>
    <w:rsid w:val="00647658"/>
    <w:rsid w:val="00650830"/>
    <w:rsid w:val="006510E8"/>
    <w:rsid w:val="00655C0E"/>
    <w:rsid w:val="006567B9"/>
    <w:rsid w:val="006570ED"/>
    <w:rsid w:val="006573BE"/>
    <w:rsid w:val="006620B4"/>
    <w:rsid w:val="006639A8"/>
    <w:rsid w:val="00667F25"/>
    <w:rsid w:val="006701FB"/>
    <w:rsid w:val="006718DB"/>
    <w:rsid w:val="006722A6"/>
    <w:rsid w:val="00672F4E"/>
    <w:rsid w:val="0067487F"/>
    <w:rsid w:val="00677142"/>
    <w:rsid w:val="00677AE8"/>
    <w:rsid w:val="00677EBF"/>
    <w:rsid w:val="006807AE"/>
    <w:rsid w:val="006809F8"/>
    <w:rsid w:val="006839BB"/>
    <w:rsid w:val="0069042B"/>
    <w:rsid w:val="00692161"/>
    <w:rsid w:val="00694C5B"/>
    <w:rsid w:val="006A02DD"/>
    <w:rsid w:val="006A0ADF"/>
    <w:rsid w:val="006A58DE"/>
    <w:rsid w:val="006A68FD"/>
    <w:rsid w:val="006B177B"/>
    <w:rsid w:val="006B275C"/>
    <w:rsid w:val="006B4722"/>
    <w:rsid w:val="006B6C5B"/>
    <w:rsid w:val="006C2FDC"/>
    <w:rsid w:val="006C562A"/>
    <w:rsid w:val="006C7D56"/>
    <w:rsid w:val="006D1A79"/>
    <w:rsid w:val="006D3FE9"/>
    <w:rsid w:val="006D41D6"/>
    <w:rsid w:val="006D5CAD"/>
    <w:rsid w:val="006E0146"/>
    <w:rsid w:val="006E0416"/>
    <w:rsid w:val="006E765D"/>
    <w:rsid w:val="006F3720"/>
    <w:rsid w:val="006F3894"/>
    <w:rsid w:val="006F5FDA"/>
    <w:rsid w:val="00704BDC"/>
    <w:rsid w:val="00705258"/>
    <w:rsid w:val="00706B5C"/>
    <w:rsid w:val="0071033F"/>
    <w:rsid w:val="00711B6F"/>
    <w:rsid w:val="00713EEA"/>
    <w:rsid w:val="007172EC"/>
    <w:rsid w:val="00717EE2"/>
    <w:rsid w:val="0072231F"/>
    <w:rsid w:val="007228CA"/>
    <w:rsid w:val="00723AE3"/>
    <w:rsid w:val="00723D93"/>
    <w:rsid w:val="00724F3C"/>
    <w:rsid w:val="007272E1"/>
    <w:rsid w:val="007303F4"/>
    <w:rsid w:val="0073379D"/>
    <w:rsid w:val="00734303"/>
    <w:rsid w:val="00735B5B"/>
    <w:rsid w:val="00743849"/>
    <w:rsid w:val="00744832"/>
    <w:rsid w:val="0075243F"/>
    <w:rsid w:val="007549D7"/>
    <w:rsid w:val="00756A42"/>
    <w:rsid w:val="007575F8"/>
    <w:rsid w:val="0076158C"/>
    <w:rsid w:val="0076650E"/>
    <w:rsid w:val="00766638"/>
    <w:rsid w:val="00770E6F"/>
    <w:rsid w:val="0077182D"/>
    <w:rsid w:val="00772F3F"/>
    <w:rsid w:val="00777A7F"/>
    <w:rsid w:val="007821C8"/>
    <w:rsid w:val="00782FF5"/>
    <w:rsid w:val="00784352"/>
    <w:rsid w:val="00786BE7"/>
    <w:rsid w:val="0079112F"/>
    <w:rsid w:val="00793E86"/>
    <w:rsid w:val="007A14F1"/>
    <w:rsid w:val="007A2DDC"/>
    <w:rsid w:val="007A2F68"/>
    <w:rsid w:val="007A5E25"/>
    <w:rsid w:val="007A6568"/>
    <w:rsid w:val="007B069B"/>
    <w:rsid w:val="007B1D99"/>
    <w:rsid w:val="007B3595"/>
    <w:rsid w:val="007B375B"/>
    <w:rsid w:val="007B3F24"/>
    <w:rsid w:val="007B467F"/>
    <w:rsid w:val="007B4697"/>
    <w:rsid w:val="007B6079"/>
    <w:rsid w:val="007C2903"/>
    <w:rsid w:val="007C4466"/>
    <w:rsid w:val="007C4524"/>
    <w:rsid w:val="007C503C"/>
    <w:rsid w:val="007D3CCD"/>
    <w:rsid w:val="007D48DD"/>
    <w:rsid w:val="007D5BCD"/>
    <w:rsid w:val="007D5CCF"/>
    <w:rsid w:val="007E01E7"/>
    <w:rsid w:val="007E3DBC"/>
    <w:rsid w:val="007E49F0"/>
    <w:rsid w:val="007E5E30"/>
    <w:rsid w:val="007F051A"/>
    <w:rsid w:val="007F0FC6"/>
    <w:rsid w:val="007F4B2E"/>
    <w:rsid w:val="008000BF"/>
    <w:rsid w:val="0080182D"/>
    <w:rsid w:val="008029E8"/>
    <w:rsid w:val="00803D7E"/>
    <w:rsid w:val="008048D2"/>
    <w:rsid w:val="0080780C"/>
    <w:rsid w:val="0081574B"/>
    <w:rsid w:val="008168FA"/>
    <w:rsid w:val="00820EA7"/>
    <w:rsid w:val="008244FC"/>
    <w:rsid w:val="008245E7"/>
    <w:rsid w:val="0082666F"/>
    <w:rsid w:val="00826CE5"/>
    <w:rsid w:val="00827D80"/>
    <w:rsid w:val="00827E64"/>
    <w:rsid w:val="0083128E"/>
    <w:rsid w:val="0083494F"/>
    <w:rsid w:val="00843ED7"/>
    <w:rsid w:val="00846625"/>
    <w:rsid w:val="008469F4"/>
    <w:rsid w:val="00851950"/>
    <w:rsid w:val="008542DE"/>
    <w:rsid w:val="00860C11"/>
    <w:rsid w:val="00861D28"/>
    <w:rsid w:val="00861FB0"/>
    <w:rsid w:val="00864538"/>
    <w:rsid w:val="008657F0"/>
    <w:rsid w:val="008674EC"/>
    <w:rsid w:val="00870B47"/>
    <w:rsid w:val="00872412"/>
    <w:rsid w:val="0087565E"/>
    <w:rsid w:val="00876B74"/>
    <w:rsid w:val="0087778B"/>
    <w:rsid w:val="008800E3"/>
    <w:rsid w:val="00881DDE"/>
    <w:rsid w:val="00883A51"/>
    <w:rsid w:val="00883F8B"/>
    <w:rsid w:val="00884BEE"/>
    <w:rsid w:val="00887B15"/>
    <w:rsid w:val="00887C9D"/>
    <w:rsid w:val="008907E3"/>
    <w:rsid w:val="0089148F"/>
    <w:rsid w:val="0089236B"/>
    <w:rsid w:val="00893495"/>
    <w:rsid w:val="00895DC2"/>
    <w:rsid w:val="00896A5C"/>
    <w:rsid w:val="008A0D75"/>
    <w:rsid w:val="008A2FC7"/>
    <w:rsid w:val="008A3F7C"/>
    <w:rsid w:val="008A437D"/>
    <w:rsid w:val="008A4AAF"/>
    <w:rsid w:val="008A5AF4"/>
    <w:rsid w:val="008B6185"/>
    <w:rsid w:val="008C1488"/>
    <w:rsid w:val="008C22DE"/>
    <w:rsid w:val="008C2C22"/>
    <w:rsid w:val="008C2C89"/>
    <w:rsid w:val="008C2D52"/>
    <w:rsid w:val="008C31E4"/>
    <w:rsid w:val="008C7437"/>
    <w:rsid w:val="008D14A2"/>
    <w:rsid w:val="008D2363"/>
    <w:rsid w:val="008D3BDF"/>
    <w:rsid w:val="008D505E"/>
    <w:rsid w:val="008D50CF"/>
    <w:rsid w:val="008D793D"/>
    <w:rsid w:val="008E2542"/>
    <w:rsid w:val="008E49D1"/>
    <w:rsid w:val="008E740A"/>
    <w:rsid w:val="008E7BEF"/>
    <w:rsid w:val="008F286A"/>
    <w:rsid w:val="008F472E"/>
    <w:rsid w:val="009005E0"/>
    <w:rsid w:val="00900AB9"/>
    <w:rsid w:val="009055F6"/>
    <w:rsid w:val="00911B36"/>
    <w:rsid w:val="0091376E"/>
    <w:rsid w:val="0091593A"/>
    <w:rsid w:val="00916D9B"/>
    <w:rsid w:val="00917669"/>
    <w:rsid w:val="00921CDA"/>
    <w:rsid w:val="0092583F"/>
    <w:rsid w:val="00931D51"/>
    <w:rsid w:val="0093455F"/>
    <w:rsid w:val="00936C6C"/>
    <w:rsid w:val="00943A15"/>
    <w:rsid w:val="00945E41"/>
    <w:rsid w:val="00951F37"/>
    <w:rsid w:val="0095312A"/>
    <w:rsid w:val="00954C4B"/>
    <w:rsid w:val="00956FB3"/>
    <w:rsid w:val="00970679"/>
    <w:rsid w:val="00974B95"/>
    <w:rsid w:val="009750BF"/>
    <w:rsid w:val="00975785"/>
    <w:rsid w:val="00976315"/>
    <w:rsid w:val="009764C9"/>
    <w:rsid w:val="00981A63"/>
    <w:rsid w:val="00984EA8"/>
    <w:rsid w:val="00985CEA"/>
    <w:rsid w:val="00987CC5"/>
    <w:rsid w:val="009908D6"/>
    <w:rsid w:val="00993EE7"/>
    <w:rsid w:val="00993EFF"/>
    <w:rsid w:val="0099621C"/>
    <w:rsid w:val="009A0016"/>
    <w:rsid w:val="009A460A"/>
    <w:rsid w:val="009B07EF"/>
    <w:rsid w:val="009B2A8F"/>
    <w:rsid w:val="009B6D95"/>
    <w:rsid w:val="009B7597"/>
    <w:rsid w:val="009C5DCB"/>
    <w:rsid w:val="009C6324"/>
    <w:rsid w:val="009C6B30"/>
    <w:rsid w:val="009D169C"/>
    <w:rsid w:val="009D33A1"/>
    <w:rsid w:val="009D40C7"/>
    <w:rsid w:val="009D5BDA"/>
    <w:rsid w:val="009E386E"/>
    <w:rsid w:val="009E6ABA"/>
    <w:rsid w:val="009E7AE1"/>
    <w:rsid w:val="009F2C20"/>
    <w:rsid w:val="009F3454"/>
    <w:rsid w:val="009F3461"/>
    <w:rsid w:val="009F5DB9"/>
    <w:rsid w:val="00A007A0"/>
    <w:rsid w:val="00A02109"/>
    <w:rsid w:val="00A032A0"/>
    <w:rsid w:val="00A03EC1"/>
    <w:rsid w:val="00A05E87"/>
    <w:rsid w:val="00A078A2"/>
    <w:rsid w:val="00A10DCE"/>
    <w:rsid w:val="00A10F29"/>
    <w:rsid w:val="00A20245"/>
    <w:rsid w:val="00A23C43"/>
    <w:rsid w:val="00A23EA0"/>
    <w:rsid w:val="00A26537"/>
    <w:rsid w:val="00A274E2"/>
    <w:rsid w:val="00A32A18"/>
    <w:rsid w:val="00A345F2"/>
    <w:rsid w:val="00A35A7C"/>
    <w:rsid w:val="00A36189"/>
    <w:rsid w:val="00A36A44"/>
    <w:rsid w:val="00A36E37"/>
    <w:rsid w:val="00A376CD"/>
    <w:rsid w:val="00A403D1"/>
    <w:rsid w:val="00A4103E"/>
    <w:rsid w:val="00A4109B"/>
    <w:rsid w:val="00A414D9"/>
    <w:rsid w:val="00A4480C"/>
    <w:rsid w:val="00A44E09"/>
    <w:rsid w:val="00A513EA"/>
    <w:rsid w:val="00A530E6"/>
    <w:rsid w:val="00A5476E"/>
    <w:rsid w:val="00A55507"/>
    <w:rsid w:val="00A566F8"/>
    <w:rsid w:val="00A617EB"/>
    <w:rsid w:val="00A62AD2"/>
    <w:rsid w:val="00A64514"/>
    <w:rsid w:val="00A660AE"/>
    <w:rsid w:val="00A71572"/>
    <w:rsid w:val="00A717AC"/>
    <w:rsid w:val="00A728E7"/>
    <w:rsid w:val="00A7299B"/>
    <w:rsid w:val="00A739FE"/>
    <w:rsid w:val="00A86A3F"/>
    <w:rsid w:val="00A86E28"/>
    <w:rsid w:val="00A870C2"/>
    <w:rsid w:val="00A91AD8"/>
    <w:rsid w:val="00A91FDB"/>
    <w:rsid w:val="00A94118"/>
    <w:rsid w:val="00A95140"/>
    <w:rsid w:val="00A95306"/>
    <w:rsid w:val="00A97A94"/>
    <w:rsid w:val="00AA0CD0"/>
    <w:rsid w:val="00AA5A1C"/>
    <w:rsid w:val="00AA6732"/>
    <w:rsid w:val="00AB1369"/>
    <w:rsid w:val="00AB41B2"/>
    <w:rsid w:val="00AB78E9"/>
    <w:rsid w:val="00AC1844"/>
    <w:rsid w:val="00AC193C"/>
    <w:rsid w:val="00AC3C0D"/>
    <w:rsid w:val="00AC4D7E"/>
    <w:rsid w:val="00AC51CE"/>
    <w:rsid w:val="00AD07BF"/>
    <w:rsid w:val="00AD0997"/>
    <w:rsid w:val="00AD1056"/>
    <w:rsid w:val="00AD3993"/>
    <w:rsid w:val="00AD4EBC"/>
    <w:rsid w:val="00AD6C89"/>
    <w:rsid w:val="00AE156C"/>
    <w:rsid w:val="00AF30F4"/>
    <w:rsid w:val="00AF6484"/>
    <w:rsid w:val="00AF65A6"/>
    <w:rsid w:val="00B1062A"/>
    <w:rsid w:val="00B11A05"/>
    <w:rsid w:val="00B13BD0"/>
    <w:rsid w:val="00B15EEB"/>
    <w:rsid w:val="00B220BB"/>
    <w:rsid w:val="00B24DA4"/>
    <w:rsid w:val="00B2516F"/>
    <w:rsid w:val="00B25D8A"/>
    <w:rsid w:val="00B30DF6"/>
    <w:rsid w:val="00B360C6"/>
    <w:rsid w:val="00B3793F"/>
    <w:rsid w:val="00B438DD"/>
    <w:rsid w:val="00B447B8"/>
    <w:rsid w:val="00B466AB"/>
    <w:rsid w:val="00B470BE"/>
    <w:rsid w:val="00B472D8"/>
    <w:rsid w:val="00B528D7"/>
    <w:rsid w:val="00B537A3"/>
    <w:rsid w:val="00B55356"/>
    <w:rsid w:val="00B6142B"/>
    <w:rsid w:val="00B63511"/>
    <w:rsid w:val="00B661E2"/>
    <w:rsid w:val="00B7120B"/>
    <w:rsid w:val="00B7188E"/>
    <w:rsid w:val="00B726AC"/>
    <w:rsid w:val="00B72A39"/>
    <w:rsid w:val="00B73E36"/>
    <w:rsid w:val="00B750EA"/>
    <w:rsid w:val="00B758E5"/>
    <w:rsid w:val="00B76C21"/>
    <w:rsid w:val="00B77567"/>
    <w:rsid w:val="00B8025D"/>
    <w:rsid w:val="00B829F0"/>
    <w:rsid w:val="00B835C4"/>
    <w:rsid w:val="00B909FD"/>
    <w:rsid w:val="00B9279B"/>
    <w:rsid w:val="00B93E4E"/>
    <w:rsid w:val="00B94F29"/>
    <w:rsid w:val="00B9501A"/>
    <w:rsid w:val="00B96DEA"/>
    <w:rsid w:val="00B97E9F"/>
    <w:rsid w:val="00BA3BF3"/>
    <w:rsid w:val="00BA5C79"/>
    <w:rsid w:val="00BA699A"/>
    <w:rsid w:val="00BA69DC"/>
    <w:rsid w:val="00BA776E"/>
    <w:rsid w:val="00BB112F"/>
    <w:rsid w:val="00BB1B0D"/>
    <w:rsid w:val="00BB2288"/>
    <w:rsid w:val="00BB4F4E"/>
    <w:rsid w:val="00BB672D"/>
    <w:rsid w:val="00BB6893"/>
    <w:rsid w:val="00BB6F6D"/>
    <w:rsid w:val="00BB7BC9"/>
    <w:rsid w:val="00BC5CD3"/>
    <w:rsid w:val="00BC6718"/>
    <w:rsid w:val="00BD09DD"/>
    <w:rsid w:val="00BD5522"/>
    <w:rsid w:val="00BD6311"/>
    <w:rsid w:val="00BE37B1"/>
    <w:rsid w:val="00BE4381"/>
    <w:rsid w:val="00BF3F61"/>
    <w:rsid w:val="00BF5D76"/>
    <w:rsid w:val="00C00429"/>
    <w:rsid w:val="00C024C6"/>
    <w:rsid w:val="00C02686"/>
    <w:rsid w:val="00C03774"/>
    <w:rsid w:val="00C041DE"/>
    <w:rsid w:val="00C04B49"/>
    <w:rsid w:val="00C0620E"/>
    <w:rsid w:val="00C11DBA"/>
    <w:rsid w:val="00C14834"/>
    <w:rsid w:val="00C21474"/>
    <w:rsid w:val="00C22693"/>
    <w:rsid w:val="00C23A61"/>
    <w:rsid w:val="00C2434C"/>
    <w:rsid w:val="00C25441"/>
    <w:rsid w:val="00C31312"/>
    <w:rsid w:val="00C329A0"/>
    <w:rsid w:val="00C3552A"/>
    <w:rsid w:val="00C41A82"/>
    <w:rsid w:val="00C43285"/>
    <w:rsid w:val="00C51F45"/>
    <w:rsid w:val="00C53A8B"/>
    <w:rsid w:val="00C55F85"/>
    <w:rsid w:val="00C60B71"/>
    <w:rsid w:val="00C6767C"/>
    <w:rsid w:val="00C70A60"/>
    <w:rsid w:val="00C711C9"/>
    <w:rsid w:val="00C740C0"/>
    <w:rsid w:val="00C75825"/>
    <w:rsid w:val="00C77745"/>
    <w:rsid w:val="00C905D2"/>
    <w:rsid w:val="00C92868"/>
    <w:rsid w:val="00C93CD3"/>
    <w:rsid w:val="00C940A3"/>
    <w:rsid w:val="00C961F0"/>
    <w:rsid w:val="00C96CFE"/>
    <w:rsid w:val="00CA037F"/>
    <w:rsid w:val="00CA1369"/>
    <w:rsid w:val="00CA1599"/>
    <w:rsid w:val="00CA17D4"/>
    <w:rsid w:val="00CA457C"/>
    <w:rsid w:val="00CA4893"/>
    <w:rsid w:val="00CA49F0"/>
    <w:rsid w:val="00CA6AC0"/>
    <w:rsid w:val="00CA70E3"/>
    <w:rsid w:val="00CB00FB"/>
    <w:rsid w:val="00CB49D5"/>
    <w:rsid w:val="00CB5AE5"/>
    <w:rsid w:val="00CB676A"/>
    <w:rsid w:val="00CC3E5D"/>
    <w:rsid w:val="00CC3FF5"/>
    <w:rsid w:val="00CC5320"/>
    <w:rsid w:val="00CC613A"/>
    <w:rsid w:val="00CC6B43"/>
    <w:rsid w:val="00CD1284"/>
    <w:rsid w:val="00CD1620"/>
    <w:rsid w:val="00CD22A0"/>
    <w:rsid w:val="00CD3DD1"/>
    <w:rsid w:val="00CD69CA"/>
    <w:rsid w:val="00CE08D9"/>
    <w:rsid w:val="00CE66DA"/>
    <w:rsid w:val="00CE6958"/>
    <w:rsid w:val="00CE6C49"/>
    <w:rsid w:val="00CF1E66"/>
    <w:rsid w:val="00CF28C0"/>
    <w:rsid w:val="00CF3C56"/>
    <w:rsid w:val="00CF4010"/>
    <w:rsid w:val="00D029DA"/>
    <w:rsid w:val="00D03FBF"/>
    <w:rsid w:val="00D04BDB"/>
    <w:rsid w:val="00D0583E"/>
    <w:rsid w:val="00D06155"/>
    <w:rsid w:val="00D10830"/>
    <w:rsid w:val="00D11C6C"/>
    <w:rsid w:val="00D11FC4"/>
    <w:rsid w:val="00D12579"/>
    <w:rsid w:val="00D13543"/>
    <w:rsid w:val="00D13660"/>
    <w:rsid w:val="00D20132"/>
    <w:rsid w:val="00D2425D"/>
    <w:rsid w:val="00D24628"/>
    <w:rsid w:val="00D25FB2"/>
    <w:rsid w:val="00D26BED"/>
    <w:rsid w:val="00D27292"/>
    <w:rsid w:val="00D276E8"/>
    <w:rsid w:val="00D3005D"/>
    <w:rsid w:val="00D31458"/>
    <w:rsid w:val="00D3479A"/>
    <w:rsid w:val="00D35C1C"/>
    <w:rsid w:val="00D364E7"/>
    <w:rsid w:val="00D36D8F"/>
    <w:rsid w:val="00D37BB7"/>
    <w:rsid w:val="00D41499"/>
    <w:rsid w:val="00D479CA"/>
    <w:rsid w:val="00D506C0"/>
    <w:rsid w:val="00D57876"/>
    <w:rsid w:val="00D6222E"/>
    <w:rsid w:val="00D64948"/>
    <w:rsid w:val="00D70290"/>
    <w:rsid w:val="00D721A7"/>
    <w:rsid w:val="00D72AAC"/>
    <w:rsid w:val="00D7480E"/>
    <w:rsid w:val="00D76AA9"/>
    <w:rsid w:val="00D81145"/>
    <w:rsid w:val="00D81429"/>
    <w:rsid w:val="00D84E19"/>
    <w:rsid w:val="00D91679"/>
    <w:rsid w:val="00D92FD9"/>
    <w:rsid w:val="00D954D8"/>
    <w:rsid w:val="00D95E8F"/>
    <w:rsid w:val="00D96229"/>
    <w:rsid w:val="00D978F3"/>
    <w:rsid w:val="00DA0CCE"/>
    <w:rsid w:val="00DA2F39"/>
    <w:rsid w:val="00DA7ECE"/>
    <w:rsid w:val="00DA7F1E"/>
    <w:rsid w:val="00DB0D1A"/>
    <w:rsid w:val="00DB0DD3"/>
    <w:rsid w:val="00DB0FC0"/>
    <w:rsid w:val="00DB15AE"/>
    <w:rsid w:val="00DB56C8"/>
    <w:rsid w:val="00DB5D5D"/>
    <w:rsid w:val="00DB7CF1"/>
    <w:rsid w:val="00DC3281"/>
    <w:rsid w:val="00DC74F4"/>
    <w:rsid w:val="00DC7DD9"/>
    <w:rsid w:val="00DD1E83"/>
    <w:rsid w:val="00DD23C1"/>
    <w:rsid w:val="00DD244E"/>
    <w:rsid w:val="00DD485A"/>
    <w:rsid w:val="00DE1A3C"/>
    <w:rsid w:val="00DE2F05"/>
    <w:rsid w:val="00DE3472"/>
    <w:rsid w:val="00DE36C7"/>
    <w:rsid w:val="00DE4D24"/>
    <w:rsid w:val="00DE7704"/>
    <w:rsid w:val="00DF50A2"/>
    <w:rsid w:val="00DF5470"/>
    <w:rsid w:val="00DF6D93"/>
    <w:rsid w:val="00DF7A17"/>
    <w:rsid w:val="00E03371"/>
    <w:rsid w:val="00E04A73"/>
    <w:rsid w:val="00E05F43"/>
    <w:rsid w:val="00E071C9"/>
    <w:rsid w:val="00E14E85"/>
    <w:rsid w:val="00E16A73"/>
    <w:rsid w:val="00E213AB"/>
    <w:rsid w:val="00E227FA"/>
    <w:rsid w:val="00E2308A"/>
    <w:rsid w:val="00E371E9"/>
    <w:rsid w:val="00E419D6"/>
    <w:rsid w:val="00E42422"/>
    <w:rsid w:val="00E429B6"/>
    <w:rsid w:val="00E42A8D"/>
    <w:rsid w:val="00E4452E"/>
    <w:rsid w:val="00E533AF"/>
    <w:rsid w:val="00E53DC9"/>
    <w:rsid w:val="00E55E0C"/>
    <w:rsid w:val="00E602B6"/>
    <w:rsid w:val="00E614ED"/>
    <w:rsid w:val="00E61951"/>
    <w:rsid w:val="00E63340"/>
    <w:rsid w:val="00E63DA6"/>
    <w:rsid w:val="00E73740"/>
    <w:rsid w:val="00E74DB6"/>
    <w:rsid w:val="00E80E47"/>
    <w:rsid w:val="00E82E1A"/>
    <w:rsid w:val="00E83FFA"/>
    <w:rsid w:val="00E86667"/>
    <w:rsid w:val="00E86DE9"/>
    <w:rsid w:val="00E86EA1"/>
    <w:rsid w:val="00E87B6F"/>
    <w:rsid w:val="00E87D3F"/>
    <w:rsid w:val="00E95783"/>
    <w:rsid w:val="00E96598"/>
    <w:rsid w:val="00EA2CB9"/>
    <w:rsid w:val="00EA5180"/>
    <w:rsid w:val="00EA5E60"/>
    <w:rsid w:val="00EA5F35"/>
    <w:rsid w:val="00EA740D"/>
    <w:rsid w:val="00EB1D34"/>
    <w:rsid w:val="00EB54A7"/>
    <w:rsid w:val="00EC4243"/>
    <w:rsid w:val="00EC657B"/>
    <w:rsid w:val="00ED0626"/>
    <w:rsid w:val="00ED4668"/>
    <w:rsid w:val="00ED7871"/>
    <w:rsid w:val="00EE3B9F"/>
    <w:rsid w:val="00EE52C7"/>
    <w:rsid w:val="00EE53AE"/>
    <w:rsid w:val="00EE643F"/>
    <w:rsid w:val="00EF4C0C"/>
    <w:rsid w:val="00EF64C0"/>
    <w:rsid w:val="00EF75B3"/>
    <w:rsid w:val="00F019BC"/>
    <w:rsid w:val="00F06AC0"/>
    <w:rsid w:val="00F137CF"/>
    <w:rsid w:val="00F210C5"/>
    <w:rsid w:val="00F22FFB"/>
    <w:rsid w:val="00F248AF"/>
    <w:rsid w:val="00F256DC"/>
    <w:rsid w:val="00F273B2"/>
    <w:rsid w:val="00F3400D"/>
    <w:rsid w:val="00F342D6"/>
    <w:rsid w:val="00F34714"/>
    <w:rsid w:val="00F36930"/>
    <w:rsid w:val="00F41D97"/>
    <w:rsid w:val="00F45CE7"/>
    <w:rsid w:val="00F475EF"/>
    <w:rsid w:val="00F5067C"/>
    <w:rsid w:val="00F52C77"/>
    <w:rsid w:val="00F55263"/>
    <w:rsid w:val="00F56DB8"/>
    <w:rsid w:val="00F56E73"/>
    <w:rsid w:val="00F611D9"/>
    <w:rsid w:val="00F61CF3"/>
    <w:rsid w:val="00F631F1"/>
    <w:rsid w:val="00F655B1"/>
    <w:rsid w:val="00F7416C"/>
    <w:rsid w:val="00F754BA"/>
    <w:rsid w:val="00F756B2"/>
    <w:rsid w:val="00F758B4"/>
    <w:rsid w:val="00F77B8F"/>
    <w:rsid w:val="00F77FC8"/>
    <w:rsid w:val="00F807AF"/>
    <w:rsid w:val="00F80C76"/>
    <w:rsid w:val="00F842FB"/>
    <w:rsid w:val="00F84E39"/>
    <w:rsid w:val="00F85EAD"/>
    <w:rsid w:val="00F86F8C"/>
    <w:rsid w:val="00F8757B"/>
    <w:rsid w:val="00F87B76"/>
    <w:rsid w:val="00F90294"/>
    <w:rsid w:val="00F91FDE"/>
    <w:rsid w:val="00F928D4"/>
    <w:rsid w:val="00F93311"/>
    <w:rsid w:val="00F93CDA"/>
    <w:rsid w:val="00F93E00"/>
    <w:rsid w:val="00F95A3A"/>
    <w:rsid w:val="00F9661F"/>
    <w:rsid w:val="00F97B6E"/>
    <w:rsid w:val="00FA0701"/>
    <w:rsid w:val="00FA234D"/>
    <w:rsid w:val="00FA2797"/>
    <w:rsid w:val="00FA285F"/>
    <w:rsid w:val="00FA311A"/>
    <w:rsid w:val="00FA4CB1"/>
    <w:rsid w:val="00FA7E44"/>
    <w:rsid w:val="00FB7FEC"/>
    <w:rsid w:val="00FC0EF9"/>
    <w:rsid w:val="00FC12B9"/>
    <w:rsid w:val="00FC1477"/>
    <w:rsid w:val="00FC363D"/>
    <w:rsid w:val="00FC5BF8"/>
    <w:rsid w:val="00FC5DE8"/>
    <w:rsid w:val="00FD02B4"/>
    <w:rsid w:val="00FD1CF3"/>
    <w:rsid w:val="00FD2CCD"/>
    <w:rsid w:val="00FD2DDD"/>
    <w:rsid w:val="00FD7229"/>
    <w:rsid w:val="00FD7A97"/>
    <w:rsid w:val="00FE18DD"/>
    <w:rsid w:val="00FE1D0C"/>
    <w:rsid w:val="00FE21F4"/>
    <w:rsid w:val="00FE2442"/>
    <w:rsid w:val="00FE291C"/>
    <w:rsid w:val="00FE34EE"/>
    <w:rsid w:val="00FF059A"/>
    <w:rsid w:val="00FF1447"/>
    <w:rsid w:val="00FF228C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102EE"/>
  <w15:chartTrackingRefBased/>
  <w15:docId w15:val="{F3D4F1E3-A82E-4E9B-AA7F-6B4E9A316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before="120" w:line="238" w:lineRule="auto"/>
        <w:ind w:left="624" w:right="60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289B"/>
    <w:rPr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254F5"/>
    <w:pPr>
      <w:keepNext/>
      <w:keepLines/>
      <w:pageBreakBefore/>
      <w:spacing w:before="0" w:line="240" w:lineRule="auto"/>
      <w:ind w:left="0" w:right="0"/>
      <w:outlineLvl w:val="0"/>
    </w:pPr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A70E3"/>
    <w:pPr>
      <w:keepNext/>
      <w:keepLines/>
      <w:spacing w:before="600"/>
      <w:ind w:left="0" w:right="0"/>
      <w:outlineLvl w:val="1"/>
    </w:pPr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13EEA"/>
    <w:pPr>
      <w:keepNext/>
      <w:keepLines/>
      <w:spacing w:before="480" w:after="120"/>
      <w:ind w:left="0" w:right="0"/>
      <w:outlineLvl w:val="2"/>
    </w:pPr>
    <w:rPr>
      <w:rFonts w:asciiTheme="majorHAnsi" w:eastAsiaTheme="majorEastAsia" w:hAnsiTheme="majorHAnsi" w:cstheme="majorBidi"/>
      <w:b/>
      <w:color w:val="000000" w:themeColor="text1"/>
      <w:sz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rsid w:val="00ED466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33F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D577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33F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D577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2A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D466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2A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254F5"/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character" w:customStyle="1" w:styleId="Overskrift2Tegn">
    <w:name w:val="Overskrift 2 Tegn"/>
    <w:basedOn w:val="Standardskriftforavsnitt"/>
    <w:link w:val="Overskrift2"/>
    <w:rsid w:val="00CA70E3"/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13EEA"/>
    <w:rPr>
      <w:rFonts w:asciiTheme="majorHAnsi" w:eastAsiaTheme="majorEastAsia" w:hAnsiTheme="majorHAnsi" w:cstheme="majorBidi"/>
      <w:b/>
      <w:color w:val="000000" w:themeColor="text1"/>
      <w:sz w:val="28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D4668"/>
    <w:rPr>
      <w:rFonts w:asciiTheme="majorHAnsi" w:eastAsiaTheme="majorEastAsia" w:hAnsiTheme="majorHAnsi" w:cstheme="majorBidi"/>
      <w:i/>
      <w:iCs/>
      <w:color w:val="2E733F" w:themeColor="accent1" w:themeShade="BF"/>
      <w:szCs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D577D"/>
    <w:rPr>
      <w:rFonts w:asciiTheme="majorHAnsi" w:eastAsiaTheme="majorEastAsia" w:hAnsiTheme="majorHAnsi" w:cstheme="majorBidi"/>
      <w:color w:val="2E733F" w:themeColor="accent1" w:themeShade="BF"/>
      <w:szCs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D577D"/>
    <w:rPr>
      <w:rFonts w:asciiTheme="majorHAnsi" w:eastAsiaTheme="majorEastAsia" w:hAnsiTheme="majorHAnsi" w:cstheme="majorBidi"/>
      <w:color w:val="1F4D2A" w:themeColor="accent1" w:themeShade="7F"/>
      <w:szCs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D4668"/>
    <w:rPr>
      <w:rFonts w:asciiTheme="majorHAnsi" w:eastAsiaTheme="majorEastAsia" w:hAnsiTheme="majorHAnsi" w:cstheme="majorBidi"/>
      <w:i/>
      <w:iCs/>
      <w:color w:val="1F4D2A" w:themeColor="accent1" w:themeShade="7F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694C5B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94C5B"/>
  </w:style>
  <w:style w:type="paragraph" w:styleId="Bunntekst">
    <w:name w:val="footer"/>
    <w:basedOn w:val="Normal"/>
    <w:link w:val="BunntekstTegn"/>
    <w:uiPriority w:val="99"/>
    <w:unhideWhenUsed/>
    <w:rsid w:val="008C7437"/>
    <w:pPr>
      <w:tabs>
        <w:tab w:val="center" w:pos="4513"/>
        <w:tab w:val="right" w:pos="9026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8C7437"/>
    <w:rPr>
      <w:sz w:val="20"/>
      <w:szCs w:val="20"/>
    </w:rPr>
  </w:style>
  <w:style w:type="table" w:styleId="Tabellrutenett">
    <w:name w:val="Table Grid"/>
    <w:basedOn w:val="Vanligtabell"/>
    <w:uiPriority w:val="59"/>
    <w:rsid w:val="0025469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E5E30"/>
    <w:rPr>
      <w:color w:val="808080"/>
    </w:rPr>
  </w:style>
  <w:style w:type="paragraph" w:styleId="Listeavsnitt">
    <w:name w:val="List Paragraph"/>
    <w:basedOn w:val="Normal"/>
    <w:uiPriority w:val="34"/>
    <w:qFormat/>
    <w:rsid w:val="00A617EB"/>
    <w:pPr>
      <w:numPr>
        <w:numId w:val="1"/>
      </w:numPr>
      <w:spacing w:before="240" w:after="380"/>
      <w:ind w:left="278" w:hanging="278"/>
      <w:contextualSpacing/>
    </w:pPr>
  </w:style>
  <w:style w:type="table" w:customStyle="1" w:styleId="InnlandetFylkeskommune">
    <w:name w:val="Innlandet Fylkeskommune"/>
    <w:basedOn w:val="Vanligtabell"/>
    <w:uiPriority w:val="99"/>
    <w:rsid w:val="005E0B05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E53DC9"/>
    <w:pPr>
      <w:contextualSpacing/>
    </w:pPr>
    <w:rPr>
      <w:rFonts w:ascii="Roboto Medium" w:eastAsiaTheme="majorEastAsia" w:hAnsi="Roboto Medium" w:cstheme="majorBidi"/>
      <w:kern w:val="28"/>
      <w:sz w:val="56"/>
      <w:szCs w:val="80"/>
    </w:rPr>
  </w:style>
  <w:style w:type="character" w:customStyle="1" w:styleId="TittelTegn">
    <w:name w:val="Tittel Tegn"/>
    <w:basedOn w:val="Standardskriftforavsnitt"/>
    <w:link w:val="Tittel"/>
    <w:uiPriority w:val="10"/>
    <w:rsid w:val="00E53DC9"/>
    <w:rPr>
      <w:rFonts w:ascii="Roboto Medium" w:eastAsiaTheme="majorEastAsia" w:hAnsi="Roboto Medium" w:cstheme="majorBidi"/>
      <w:kern w:val="28"/>
      <w:sz w:val="56"/>
      <w:szCs w:val="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30C23"/>
    <w:pPr>
      <w:spacing w:before="50" w:after="160"/>
    </w:pPr>
    <w:rPr>
      <w:rFonts w:eastAsiaTheme="minorEastAsia"/>
      <w:color w:val="000000" w:themeColor="text1"/>
      <w:sz w:val="42"/>
      <w:szCs w:val="4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30C23"/>
    <w:rPr>
      <w:rFonts w:eastAsiaTheme="minorEastAsia"/>
      <w:color w:val="000000" w:themeColor="text1"/>
      <w:sz w:val="42"/>
      <w:szCs w:val="4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C4466"/>
    <w:pPr>
      <w:pageBreakBefore w:val="0"/>
      <w:spacing w:after="240" w:line="259" w:lineRule="auto"/>
      <w:outlineLvl w:val="9"/>
    </w:pPr>
    <w:rPr>
      <w:lang w:eastAsia="nb-NO"/>
    </w:rPr>
  </w:style>
  <w:style w:type="paragraph" w:styleId="INNH1">
    <w:name w:val="toc 1"/>
    <w:basedOn w:val="Normal"/>
    <w:next w:val="Normal"/>
    <w:link w:val="INNH1Tegn"/>
    <w:autoRedefine/>
    <w:uiPriority w:val="39"/>
    <w:unhideWhenUsed/>
    <w:rsid w:val="00EB1D34"/>
    <w:pPr>
      <w:tabs>
        <w:tab w:val="left" w:pos="400"/>
        <w:tab w:val="left" w:pos="851"/>
        <w:tab w:val="right" w:leader="dot" w:pos="8469"/>
      </w:tabs>
    </w:pPr>
    <w:rPr>
      <w:b/>
      <w:noProof/>
    </w:rPr>
  </w:style>
  <w:style w:type="character" w:customStyle="1" w:styleId="INNH1Tegn">
    <w:name w:val="INNH 1 Tegn"/>
    <w:basedOn w:val="Standardskriftforavsnitt"/>
    <w:link w:val="INNH1"/>
    <w:uiPriority w:val="39"/>
    <w:rsid w:val="00EB1D34"/>
    <w:rPr>
      <w:b/>
      <w:noProof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3821C8"/>
    <w:pPr>
      <w:tabs>
        <w:tab w:val="left" w:pos="1232"/>
        <w:tab w:val="right" w:leader="dot" w:pos="8455"/>
      </w:tabs>
      <w:ind w:left="879"/>
    </w:pPr>
    <w:rPr>
      <w:noProof/>
    </w:rPr>
  </w:style>
  <w:style w:type="paragraph" w:styleId="INNH3">
    <w:name w:val="toc 3"/>
    <w:basedOn w:val="Normal"/>
    <w:next w:val="Normal"/>
    <w:autoRedefine/>
    <w:uiPriority w:val="39"/>
    <w:unhideWhenUsed/>
    <w:rsid w:val="00E61951"/>
    <w:pPr>
      <w:tabs>
        <w:tab w:val="left" w:pos="1778"/>
        <w:tab w:val="right" w:leader="dot" w:pos="8455"/>
      </w:tabs>
      <w:spacing w:after="100"/>
      <w:ind w:left="709"/>
    </w:pPr>
    <w:rPr>
      <w:i/>
      <w:noProof/>
    </w:rPr>
  </w:style>
  <w:style w:type="character" w:styleId="Hyperkobling">
    <w:name w:val="Hyperlink"/>
    <w:basedOn w:val="Standardskriftforavsnitt"/>
    <w:uiPriority w:val="99"/>
    <w:unhideWhenUsed/>
    <w:rsid w:val="00142EE5"/>
    <w:rPr>
      <w:color w:val="0563C1" w:themeColor="hyperlink"/>
      <w:u w:val="single"/>
    </w:rPr>
  </w:style>
  <w:style w:type="paragraph" w:customStyle="1" w:styleId="Ingress">
    <w:name w:val="Ingress"/>
    <w:basedOn w:val="Normal"/>
    <w:qFormat/>
    <w:rsid w:val="00FF228C"/>
    <w:pPr>
      <w:spacing w:before="280" w:after="280"/>
    </w:pPr>
    <w:rPr>
      <w:b/>
      <w:sz w:val="24"/>
      <w:szCs w:val="24"/>
    </w:rPr>
  </w:style>
  <w:style w:type="paragraph" w:customStyle="1" w:styleId="Undertittelmengdtekst">
    <w:name w:val="Undertittel mengdtekst"/>
    <w:basedOn w:val="Normal"/>
    <w:qFormat/>
    <w:rsid w:val="00CA70E3"/>
    <w:pPr>
      <w:spacing w:before="360" w:line="240" w:lineRule="auto"/>
      <w:ind w:left="0" w:right="0"/>
    </w:pPr>
    <w:rPr>
      <w:b/>
      <w:i/>
      <w:sz w:val="24"/>
      <w:szCs w:val="3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3640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36403"/>
    <w:rPr>
      <w:rFonts w:ascii="Segoe UI" w:hAnsi="Segoe UI" w:cs="Segoe UI"/>
      <w:sz w:val="18"/>
      <w:szCs w:val="18"/>
    </w:rPr>
  </w:style>
  <w:style w:type="character" w:styleId="Sterkutheving">
    <w:name w:val="Intense Emphasis"/>
    <w:uiPriority w:val="21"/>
    <w:semiHidden/>
    <w:rsid w:val="003465B9"/>
  </w:style>
  <w:style w:type="character" w:styleId="Svakreferanse">
    <w:name w:val="Subtle Reference"/>
    <w:basedOn w:val="Standardskriftforavsnitt"/>
    <w:uiPriority w:val="31"/>
    <w:semiHidden/>
    <w:rsid w:val="003465B9"/>
    <w:rPr>
      <w:smallCaps/>
      <w:color w:val="5A5A5A" w:themeColor="text1" w:themeTint="A5"/>
    </w:rPr>
  </w:style>
  <w:style w:type="paragraph" w:customStyle="1" w:styleId="Overskrift1Grnn">
    <w:name w:val="Overskrift 1 Grønn"/>
    <w:basedOn w:val="Overskrift1"/>
    <w:uiPriority w:val="10"/>
    <w:qFormat/>
    <w:rsid w:val="0059618D"/>
    <w:rPr>
      <w:color w:val="2F5743" w:themeColor="accent2"/>
    </w:rPr>
  </w:style>
  <w:style w:type="paragraph" w:customStyle="1" w:styleId="Overskrift2Grnn">
    <w:name w:val="Overskrift 2 Grønn"/>
    <w:basedOn w:val="Overskrift2"/>
    <w:uiPriority w:val="10"/>
    <w:qFormat/>
    <w:rsid w:val="0059618D"/>
    <w:rPr>
      <w:color w:val="2F5743" w:themeColor="accent2"/>
    </w:rPr>
  </w:style>
  <w:style w:type="paragraph" w:styleId="Ingenmellomrom">
    <w:name w:val="No Spacing"/>
    <w:uiPriority w:val="1"/>
    <w:qFormat/>
    <w:rsid w:val="004D5406"/>
    <w:pPr>
      <w:spacing w:before="0" w:line="240" w:lineRule="auto"/>
      <w:ind w:left="11" w:hanging="11"/>
      <w:jc w:val="both"/>
    </w:pPr>
    <w:rPr>
      <w:rFonts w:ascii="Times New Roman" w:eastAsia="Times New Roman" w:hAnsi="Times New Roman" w:cs="Times New Roman"/>
      <w:color w:val="000000"/>
      <w:sz w:val="24"/>
      <w:lang w:eastAsia="nb-NO"/>
    </w:rPr>
  </w:style>
  <w:style w:type="paragraph" w:customStyle="1" w:styleId="footnotedescription">
    <w:name w:val="footnote description"/>
    <w:next w:val="Normal"/>
    <w:link w:val="footnotedescriptionChar"/>
    <w:hidden/>
    <w:rsid w:val="00E87B6F"/>
    <w:pPr>
      <w:spacing w:line="240" w:lineRule="auto"/>
    </w:pPr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descriptionChar">
    <w:name w:val="footnote description Char"/>
    <w:link w:val="footnotedescription"/>
    <w:rsid w:val="00E87B6F"/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mark">
    <w:name w:val="footnote mark"/>
    <w:hidden/>
    <w:rsid w:val="00E87B6F"/>
    <w:rPr>
      <w:rFonts w:ascii="Calibri" w:eastAsia="Calibri" w:hAnsi="Calibri" w:cs="Calibri"/>
      <w:color w:val="000000"/>
      <w:sz w:val="14"/>
      <w:vertAlign w:val="superscript"/>
    </w:rPr>
  </w:style>
  <w:style w:type="table" w:customStyle="1" w:styleId="TableGrid">
    <w:name w:val="TableGrid"/>
    <w:rsid w:val="00E87B6F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7C446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4466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446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C446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C4466"/>
    <w:rPr>
      <w:b/>
      <w:bCs/>
      <w:sz w:val="20"/>
      <w:szCs w:val="20"/>
    </w:rPr>
  </w:style>
  <w:style w:type="paragraph" w:customStyle="1" w:styleId="Overskrift2mednummer">
    <w:name w:val="Overskrift 2 med nummer"/>
    <w:basedOn w:val="INNH1"/>
    <w:link w:val="Overskrift2mednummerTegn"/>
    <w:rsid w:val="00C21474"/>
    <w:rPr>
      <w:bCs/>
    </w:rPr>
  </w:style>
  <w:style w:type="character" w:customStyle="1" w:styleId="Overskrift2mednummerTegn">
    <w:name w:val="Overskrift 2 med nummer Tegn"/>
    <w:basedOn w:val="INNH1Tegn"/>
    <w:link w:val="Overskrift2mednummer"/>
    <w:rsid w:val="00C21474"/>
    <w:rPr>
      <w:b/>
      <w:bCs/>
      <w:noProof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660" w:right="0"/>
    </w:pPr>
    <w:rPr>
      <w:rFonts w:eastAsiaTheme="minorEastAsia"/>
      <w:szCs w:val="22"/>
      <w:lang w:eastAsia="nb-NO"/>
    </w:rPr>
  </w:style>
  <w:style w:type="paragraph" w:styleId="INNH5">
    <w:name w:val="toc 5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880" w:right="0"/>
    </w:pPr>
    <w:rPr>
      <w:rFonts w:eastAsiaTheme="minorEastAsia"/>
      <w:szCs w:val="22"/>
      <w:lang w:eastAsia="nb-NO"/>
    </w:rPr>
  </w:style>
  <w:style w:type="paragraph" w:styleId="INNH6">
    <w:name w:val="toc 6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100" w:right="0"/>
    </w:pPr>
    <w:rPr>
      <w:rFonts w:eastAsiaTheme="minorEastAsia"/>
      <w:szCs w:val="22"/>
      <w:lang w:eastAsia="nb-NO"/>
    </w:rPr>
  </w:style>
  <w:style w:type="paragraph" w:styleId="INNH7">
    <w:name w:val="toc 7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320" w:right="0"/>
    </w:pPr>
    <w:rPr>
      <w:rFonts w:eastAsiaTheme="minorEastAsia"/>
      <w:szCs w:val="22"/>
      <w:lang w:eastAsia="nb-NO"/>
    </w:rPr>
  </w:style>
  <w:style w:type="paragraph" w:styleId="INNH8">
    <w:name w:val="toc 8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540" w:right="0"/>
    </w:pPr>
    <w:rPr>
      <w:rFonts w:eastAsiaTheme="minorEastAsia"/>
      <w:szCs w:val="22"/>
      <w:lang w:eastAsia="nb-NO"/>
    </w:rPr>
  </w:style>
  <w:style w:type="paragraph" w:styleId="INNH9">
    <w:name w:val="toc 9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760" w:right="0"/>
    </w:pPr>
    <w:rPr>
      <w:rFonts w:eastAsiaTheme="minorEastAsia"/>
      <w:szCs w:val="22"/>
      <w:lang w:eastAsia="nb-NO"/>
    </w:rPr>
  </w:style>
  <w:style w:type="numbering" w:customStyle="1" w:styleId="Ingenliste1">
    <w:name w:val="Ingen liste1"/>
    <w:next w:val="Ingenliste"/>
    <w:uiPriority w:val="99"/>
    <w:semiHidden/>
    <w:unhideWhenUsed/>
    <w:rsid w:val="00323413"/>
  </w:style>
  <w:style w:type="table" w:customStyle="1" w:styleId="Tabellrutenett1">
    <w:name w:val="Tabellrutenett1"/>
    <w:basedOn w:val="Vanligtabell"/>
    <w:next w:val="Tabellrutenett"/>
    <w:uiPriority w:val="39"/>
    <w:rsid w:val="003234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InnlandetFylkeskommune1">
    <w:name w:val="Innlandet Fylkeskommune1"/>
    <w:basedOn w:val="Vanligtabell"/>
    <w:uiPriority w:val="99"/>
    <w:rsid w:val="00323413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table" w:customStyle="1" w:styleId="TableGrid1">
    <w:name w:val="TableGrid1"/>
    <w:rsid w:val="00323413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  <w:rsid w:val="00600CD3"/>
    <w:pPr>
      <w:widowControl w:val="0"/>
      <w:autoSpaceDE w:val="0"/>
      <w:autoSpaceDN w:val="0"/>
      <w:spacing w:before="0" w:line="240" w:lineRule="auto"/>
      <w:ind w:left="0" w:right="0"/>
    </w:pPr>
    <w:rPr>
      <w:rFonts w:eastAsia="Times New Roman" w:cs="Times New Roman"/>
      <w:sz w:val="24"/>
      <w:szCs w:val="24"/>
      <w:u w:val="single"/>
      <w:lang w:val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600CD3"/>
    <w:rPr>
      <w:rFonts w:eastAsia="Times New Roman" w:cs="Times New Roman"/>
      <w:sz w:val="24"/>
      <w:szCs w:val="24"/>
      <w:u w:val="single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323413"/>
    <w:rPr>
      <w:color w:val="605E5C"/>
      <w:shd w:val="clear" w:color="auto" w:fill="E1DFDD"/>
    </w:rPr>
  </w:style>
  <w:style w:type="paragraph" w:customStyle="1" w:styleId="Default">
    <w:name w:val="Default"/>
    <w:rsid w:val="0091376E"/>
    <w:pPr>
      <w:autoSpaceDE w:val="0"/>
      <w:autoSpaceDN w:val="0"/>
      <w:adjustRightInd w:val="0"/>
      <w:spacing w:before="0" w:line="240" w:lineRule="auto"/>
      <w:ind w:left="0" w:right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okumenttekst">
    <w:name w:val="dokumenttekst"/>
    <w:basedOn w:val="Normal"/>
    <w:rsid w:val="00A5476E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unhideWhenUsed/>
    <w:rsid w:val="00D10830"/>
    <w:pPr>
      <w:spacing w:before="0" w:after="120" w:line="240" w:lineRule="auto"/>
      <w:ind w:left="0" w:right="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semiHidden/>
    <w:rsid w:val="00D10830"/>
    <w:rPr>
      <w:rFonts w:ascii="Times New Roman" w:eastAsia="Times New Roman" w:hAnsi="Times New Roman" w:cs="Times New Roman"/>
      <w:sz w:val="16"/>
      <w:szCs w:val="16"/>
    </w:rPr>
  </w:style>
  <w:style w:type="table" w:customStyle="1" w:styleId="TableGrid2">
    <w:name w:val="TableGrid2"/>
    <w:rsid w:val="001911A6"/>
    <w:pPr>
      <w:spacing w:before="0" w:line="240" w:lineRule="auto"/>
      <w:ind w:left="0" w:right="0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tnotetekst">
    <w:name w:val="footnote text"/>
    <w:basedOn w:val="Normal"/>
    <w:link w:val="FotnotetekstTegn"/>
    <w:semiHidden/>
    <w:rsid w:val="00A513EA"/>
    <w:pPr>
      <w:spacing w:before="0" w:line="240" w:lineRule="auto"/>
      <w:ind w:left="0" w:right="0"/>
    </w:pPr>
    <w:rPr>
      <w:rFonts w:ascii="Times New Roman" w:eastAsia="Times New Roman" w:hAnsi="Times New Roman" w:cs="Times New Roman"/>
      <w:sz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A513EA"/>
    <w:rPr>
      <w:rFonts w:ascii="Times New Roman" w:eastAsia="Times New Roman" w:hAnsi="Times New Roman" w:cs="Times New Roman"/>
      <w:sz w:val="20"/>
      <w:szCs w:val="20"/>
    </w:rPr>
  </w:style>
  <w:style w:type="character" w:styleId="Fotnotereferanse">
    <w:name w:val="footnote reference"/>
    <w:semiHidden/>
    <w:rsid w:val="00A513EA"/>
    <w:rPr>
      <w:vertAlign w:val="superscript"/>
    </w:rPr>
  </w:style>
  <w:style w:type="paragraph" w:customStyle="1" w:styleId="Ledetekstfet">
    <w:name w:val="Ledetekst (fet)"/>
    <w:basedOn w:val="Normal"/>
    <w:next w:val="Brdtekst"/>
    <w:rsid w:val="00F475EF"/>
    <w:pPr>
      <w:tabs>
        <w:tab w:val="left" w:pos="284"/>
        <w:tab w:val="left" w:pos="7938"/>
        <w:tab w:val="left" w:pos="8222"/>
      </w:tabs>
      <w:spacing w:before="40" w:line="240" w:lineRule="auto"/>
      <w:ind w:left="0" w:right="0"/>
    </w:pPr>
    <w:rPr>
      <w:rFonts w:ascii="Arial" w:eastAsia="Times New Roman" w:hAnsi="Arial" w:cs="Times New Roman"/>
      <w:b/>
      <w:sz w:val="16"/>
      <w:lang w:eastAsia="nb-NO"/>
    </w:rPr>
  </w:style>
  <w:style w:type="paragraph" w:customStyle="1" w:styleId="brdtekst2">
    <w:name w:val="brødtekst2"/>
    <w:basedOn w:val="Brdtekst"/>
    <w:rsid w:val="00F475EF"/>
    <w:pPr>
      <w:widowControl/>
      <w:autoSpaceDE/>
      <w:autoSpaceDN/>
      <w:spacing w:before="100" w:after="100"/>
    </w:pPr>
    <w:rPr>
      <w:rFonts w:ascii="Times New Roman" w:hAnsi="Times New Roman"/>
      <w:sz w:val="22"/>
      <w:szCs w:val="20"/>
      <w:u w:val="none"/>
      <w:lang w:val="nb-NO" w:eastAsia="nb-NO"/>
    </w:rPr>
  </w:style>
  <w:style w:type="table" w:customStyle="1" w:styleId="Tabellrutenett2">
    <w:name w:val="Tabellrutenett2"/>
    <w:basedOn w:val="Vanligtabell"/>
    <w:next w:val="Tabellrutenett"/>
    <w:rsid w:val="00970679"/>
    <w:pPr>
      <w:spacing w:before="0" w:line="240" w:lineRule="auto"/>
      <w:ind w:left="0" w:right="0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">
    <w:name w:val="Tabellrutenett3"/>
    <w:basedOn w:val="Vanligtabell"/>
    <w:next w:val="Tabellrutenett"/>
    <w:rsid w:val="00D91679"/>
    <w:pPr>
      <w:spacing w:before="0" w:line="240" w:lineRule="auto"/>
      <w:ind w:left="0" w:right="0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4">
    <w:name w:val="Tabellrutenett4"/>
    <w:basedOn w:val="Vanligtabell"/>
    <w:next w:val="Tabellrutenett"/>
    <w:rsid w:val="00D91679"/>
    <w:pPr>
      <w:spacing w:before="0" w:line="240" w:lineRule="auto"/>
      <w:ind w:left="0" w:right="0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5">
    <w:name w:val="Tabellrutenett5"/>
    <w:basedOn w:val="Vanligtabell"/>
    <w:next w:val="Tabellrutenett"/>
    <w:rsid w:val="00D91679"/>
    <w:pPr>
      <w:spacing w:before="0" w:line="240" w:lineRule="auto"/>
      <w:ind w:left="0" w:right="0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3F0F34"/>
    <w:pPr>
      <w:spacing w:before="0" w:line="240" w:lineRule="auto"/>
      <w:ind w:left="0" w:right="0"/>
    </w:pPr>
    <w:rPr>
      <w:szCs w:val="20"/>
    </w:rPr>
  </w:style>
  <w:style w:type="table" w:customStyle="1" w:styleId="TableNormal">
    <w:name w:val="Table Normal"/>
    <w:uiPriority w:val="2"/>
    <w:semiHidden/>
    <w:unhideWhenUsed/>
    <w:qFormat/>
    <w:rsid w:val="00297709"/>
    <w:pPr>
      <w:widowControl w:val="0"/>
      <w:autoSpaceDE w:val="0"/>
      <w:autoSpaceDN w:val="0"/>
      <w:spacing w:before="0" w:line="240" w:lineRule="auto"/>
      <w:ind w:left="0" w:right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97709"/>
    <w:pPr>
      <w:widowControl w:val="0"/>
      <w:autoSpaceDE w:val="0"/>
      <w:autoSpaceDN w:val="0"/>
      <w:spacing w:before="0" w:line="240" w:lineRule="auto"/>
      <w:ind w:left="0" w:right="0"/>
    </w:pPr>
    <w:rPr>
      <w:rFonts w:ascii="Times New Roman" w:eastAsia="Times New Roman" w:hAnsi="Times New Roman" w:cs="Times New Roman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reh\AppData\Local\Packages\Microsoft.MicrosoftEdge_8wekyb3d8bbwe\TempState\Downloads\Innlandet_fylkeskommune_dokumentmal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B57A7310A9940DDAF1AB2A70CC3F5B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147BFA5-65CF-4651-A66D-AA284C768C4B}"/>
      </w:docPartPr>
      <w:docPartBody>
        <w:p w:rsidR="00430944" w:rsidRDefault="00EF2AA2">
          <w:pPr>
            <w:pStyle w:val="4B57A7310A9940DDAF1AB2A70CC3F5B0"/>
          </w:pPr>
          <w:r w:rsidRPr="00343AA3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E7F022376F6A4938924849B96924E45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AB3080E-D0E6-4E22-91F8-71C2E65FD75F}"/>
      </w:docPartPr>
      <w:docPartBody>
        <w:p w:rsidR="00EE55C1" w:rsidRDefault="00EE55C1" w:rsidP="00EE55C1">
          <w:pPr>
            <w:pStyle w:val="E7F022376F6A4938924849B96924E452"/>
          </w:pPr>
          <w:r w:rsidRPr="00225B5C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AA2"/>
    <w:rsid w:val="00063E80"/>
    <w:rsid w:val="00082095"/>
    <w:rsid w:val="00166774"/>
    <w:rsid w:val="001C75FF"/>
    <w:rsid w:val="00235E70"/>
    <w:rsid w:val="00311825"/>
    <w:rsid w:val="003229C5"/>
    <w:rsid w:val="003B0DD2"/>
    <w:rsid w:val="00430944"/>
    <w:rsid w:val="00465223"/>
    <w:rsid w:val="004734A4"/>
    <w:rsid w:val="004A5F57"/>
    <w:rsid w:val="00581F19"/>
    <w:rsid w:val="005A381D"/>
    <w:rsid w:val="00622E73"/>
    <w:rsid w:val="0066583C"/>
    <w:rsid w:val="006A58DE"/>
    <w:rsid w:val="006C5BE2"/>
    <w:rsid w:val="006E611C"/>
    <w:rsid w:val="00704BDC"/>
    <w:rsid w:val="00723436"/>
    <w:rsid w:val="0073379D"/>
    <w:rsid w:val="00735B5B"/>
    <w:rsid w:val="00786E7E"/>
    <w:rsid w:val="007D4C0D"/>
    <w:rsid w:val="00820EA7"/>
    <w:rsid w:val="00833B95"/>
    <w:rsid w:val="008603EA"/>
    <w:rsid w:val="00882288"/>
    <w:rsid w:val="008A401E"/>
    <w:rsid w:val="008E7BEF"/>
    <w:rsid w:val="00916D9B"/>
    <w:rsid w:val="00944CF6"/>
    <w:rsid w:val="00955634"/>
    <w:rsid w:val="00992A5A"/>
    <w:rsid w:val="009A281C"/>
    <w:rsid w:val="009B0E3C"/>
    <w:rsid w:val="009B7597"/>
    <w:rsid w:val="009C16BC"/>
    <w:rsid w:val="00A87924"/>
    <w:rsid w:val="00AB78E9"/>
    <w:rsid w:val="00AE5A75"/>
    <w:rsid w:val="00AF19B0"/>
    <w:rsid w:val="00B174A3"/>
    <w:rsid w:val="00B55A84"/>
    <w:rsid w:val="00B700EF"/>
    <w:rsid w:val="00BF1E5E"/>
    <w:rsid w:val="00C01C32"/>
    <w:rsid w:val="00C12F8D"/>
    <w:rsid w:val="00C53A8B"/>
    <w:rsid w:val="00CA6AC0"/>
    <w:rsid w:val="00CC70B6"/>
    <w:rsid w:val="00D978F3"/>
    <w:rsid w:val="00DD7BB3"/>
    <w:rsid w:val="00DE1AF7"/>
    <w:rsid w:val="00DF48ED"/>
    <w:rsid w:val="00E41B07"/>
    <w:rsid w:val="00E42B39"/>
    <w:rsid w:val="00EE55C1"/>
    <w:rsid w:val="00EF2AA2"/>
    <w:rsid w:val="00F56DB8"/>
    <w:rsid w:val="00FA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EE55C1"/>
    <w:rPr>
      <w:color w:val="808080"/>
    </w:rPr>
  </w:style>
  <w:style w:type="paragraph" w:customStyle="1" w:styleId="4B57A7310A9940DDAF1AB2A70CC3F5B0">
    <w:name w:val="4B57A7310A9940DDAF1AB2A70CC3F5B0"/>
  </w:style>
  <w:style w:type="paragraph" w:customStyle="1" w:styleId="E7F022376F6A4938924849B96924E452">
    <w:name w:val="E7F022376F6A4938924849B96924E452"/>
    <w:rsid w:val="00EE55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Innlandet fylkeskommun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E9B55"/>
      </a:accent1>
      <a:accent2>
        <a:srgbClr val="2F5743"/>
      </a:accent2>
      <a:accent3>
        <a:srgbClr val="D3CFC9"/>
      </a:accent3>
      <a:accent4>
        <a:srgbClr val="F3F0ED"/>
      </a:accent4>
      <a:accent5>
        <a:srgbClr val="5F0001"/>
      </a:accent5>
      <a:accent6>
        <a:srgbClr val="70AD47"/>
      </a:accent6>
      <a:hlink>
        <a:srgbClr val="0563C1"/>
      </a:hlink>
      <a:folHlink>
        <a:srgbClr val="954F72"/>
      </a:folHlink>
    </a:clrScheme>
    <a:fontScheme name="Innlandet fylkeskommune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Dato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Prognoseendring xmlns="05476afe-8bef-49c8-a283-a493477f5dcc">true</Prognoseendring>
    <Status xmlns="05476afe-8bef-49c8-a283-a493477f5dcc" xsi:nil="true"/>
    <Sortering xmlns="05476afe-8bef-49c8-a283-a493477f5dcc" xsi:nil="true"/>
    <m_x00f8_tereferat xmlns="05476afe-8bef-49c8-a283-a493477f5dcc" xsi:nil="true"/>
  </documentManagement>
</p:properties>
</file>

<file path=customXml/item2.xml><?xml version="1.0" encoding="utf-8"?>
<root>
  <tittel>
Driftskontrakt veg</tittel>
  <doktyp>Styrende dokument veg</doktyp>
</root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93BA3-C768-40C4-B857-A9289D8240F0}">
  <ds:schemaRefs>
    <ds:schemaRef ds:uri="http://schemas.microsoft.com/office/2006/metadata/properties"/>
    <ds:schemaRef ds:uri="http://schemas.microsoft.com/office/infopath/2007/PartnerControls"/>
    <ds:schemaRef ds:uri="05476afe-8bef-49c8-a283-a493477f5dcc"/>
    <ds:schemaRef ds:uri="8a1586c3-c249-417c-9e47-c5913d3141cb"/>
  </ds:schemaRefs>
</ds:datastoreItem>
</file>

<file path=customXml/itemProps2.xml><?xml version="1.0" encoding="utf-8"?>
<ds:datastoreItem xmlns:ds="http://schemas.openxmlformats.org/officeDocument/2006/customXml" ds:itemID="{0F9B369B-CCEA-4D8F-9E4F-1534FE2AD680}">
  <ds:schemaRefs/>
</ds:datastoreItem>
</file>

<file path=customXml/itemProps3.xml><?xml version="1.0" encoding="utf-8"?>
<ds:datastoreItem xmlns:ds="http://schemas.openxmlformats.org/officeDocument/2006/customXml" ds:itemID="{A042FD4B-DDF6-4087-845C-F92A6F899B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2E2789-5C66-4616-994B-164ABD6F97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6D95EE-1E2F-4082-895D-DBC413DE4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Innlandet_fylkeskommune_dokumentmal</Template>
  <TotalTime>76</TotalTime>
  <Pages>2</Pages>
  <Words>144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Rehder Ann-Kristin</dc:creator>
  <cp:keywords/>
  <dc:description/>
  <cp:lastModifiedBy>Røislien, Kjersti</cp:lastModifiedBy>
  <cp:revision>75</cp:revision>
  <cp:lastPrinted>2020-10-23T08:37:00Z</cp:lastPrinted>
  <dcterms:created xsi:type="dcterms:W3CDTF">2020-11-20T14:35:00Z</dcterms:created>
  <dcterms:modified xsi:type="dcterms:W3CDTF">2026-08-21T11:45:00Z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ANNREH@vegvesen.no</vt:lpwstr>
  </property>
  <property fmtid="{D5CDD505-2E9C-101B-9397-08002B2CF9AE}" pid="5" name="MSIP_Label_e5fbf486-f09d-4a86-8810-b4add863c98a_SetDate">
    <vt:lpwstr>2019-07-31T11:03:52.7815703Z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d632dbe2-7db9-4d0e-b7ae-9fa8b25b211d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0x01010063D73AD5766E1849A018467F155D94B6</vt:lpwstr>
  </property>
  <property fmtid="{D5CDD505-2E9C-101B-9397-08002B2CF9AE}" pid="12" name="MediaServiceImageTags">
    <vt:lpwstr/>
  </property>
</Properties>
</file>