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63A35" w:rsidR="00163A35" w:rsidP="006B623A" w:rsidRDefault="00864538" w14:paraId="6EA1489C" w14:textId="62761E7A">
      <w:pPr>
        <w:pStyle w:val="Overskrift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B3F3E" w:rsidR="005019A6" w:rsidP="00D3005D" w:rsidRDefault="005019A6" w14:paraId="740EC399" w14:textId="77777777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A2DC4D9">
              <v:shapetype id="_x0000_t202" coordsize="21600,21600" o:spt="202" path="m,l,21600r21600,l21600,xe" w14:anchorId="3CC80FAB">
                <v:stroke joinstyle="miter"/>
                <v:path gradientshapeok="t" o:connecttype="rect"/>
              </v:shapetype>
              <v:shape id="Tekstboks 1" style="position:absolute;margin-left:31pt;margin-top:694.2pt;width:315.25pt;height:37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">
                <v:textbox inset="0,0,0,0">
                  <w:txbxContent>
                    <w:p w:rsidRPr="000B3F3E" w:rsidR="005019A6" w:rsidP="00D3005D" w:rsidRDefault="005019A6" w14:paraId="672A6659" w14:textId="77777777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163A35" w:rsidR="00163A35">
        <w:t>E- Svardokumenter</w:t>
      </w:r>
    </w:p>
    <w:p w:rsidRPr="00DB0FC0" w:rsidR="004E20ED" w:rsidP="00163A35" w:rsidRDefault="00163A35" w14:paraId="73036CC9" w14:textId="324553B3">
      <w:pPr>
        <w:pStyle w:val="Overskrift2"/>
      </w:pPr>
      <w:r>
        <w:t>E1-</w:t>
      </w:r>
      <w:r w:rsidRPr="00163A35">
        <w:t xml:space="preserve"> </w:t>
      </w:r>
      <w:r w:rsidR="00A23EA0">
        <w:t>D</w:t>
      </w:r>
      <w:r w:rsidRPr="00163A35">
        <w:t>okumentasjon fra tilbyder</w:t>
      </w:r>
    </w:p>
    <w:p w:rsidR="00004BC9" w:rsidP="006A4DC6" w:rsidRDefault="00163A35" w14:paraId="7873C1CD" w14:textId="57028F83">
      <w:pPr>
        <w:ind w:left="0"/>
      </w:pPr>
      <w:r w:rsidRPr="00163A35">
        <w:t xml:space="preserve">Dokumentasjon som skal inngå i tilbudet (evt. også med tilhørende </w:t>
      </w:r>
      <w:r w:rsidR="00A23EA0">
        <w:t>tilleggsdokument/</w:t>
      </w:r>
      <w:r w:rsidRPr="00163A35">
        <w:t xml:space="preserve">vedlegg). </w:t>
      </w:r>
    </w:p>
    <w:p w:rsidRPr="007D7AFB" w:rsidR="007D7AFB" w:rsidP="003A5C70" w:rsidRDefault="00163A35" w14:paraId="4C1429BA" w14:textId="48322D4D">
      <w:pPr>
        <w:pStyle w:val="Listeavsnitt"/>
        <w:numPr>
          <w:ilvl w:val="0"/>
          <w:numId w:val="63"/>
        </w:numPr>
      </w:pPr>
      <w:r w:rsidRPr="00CD53F0">
        <w:rPr>
          <w:lang w:val="nn-NO"/>
        </w:rPr>
        <w:t>Dokumentasjon av kvalifikasjon</w:t>
      </w:r>
      <w:r w:rsidR="002D664F">
        <w:rPr>
          <w:lang w:val="nn-NO"/>
        </w:rPr>
        <w:t>skrav</w:t>
      </w:r>
      <w:r w:rsidRPr="00CD53F0">
        <w:rPr>
          <w:lang w:val="nn-NO"/>
        </w:rPr>
        <w:t>,</w:t>
      </w:r>
      <w:r w:rsidR="00AC70FC">
        <w:rPr>
          <w:lang w:val="nn-NO"/>
        </w:rPr>
        <w:t xml:space="preserve"> kap.</w:t>
      </w:r>
      <w:r w:rsidRPr="007D7AFB" w:rsidR="00AC70FC">
        <w:t xml:space="preserve"> E2</w:t>
      </w:r>
      <w:r w:rsidRPr="007D7AFB" w:rsidR="00CD53F0">
        <w:t>,</w:t>
      </w:r>
      <w:r w:rsidRPr="007D7AFB">
        <w:t xml:space="preserve"> </w:t>
      </w:r>
      <w:proofErr w:type="spellStart"/>
      <w:r w:rsidRPr="00CD53F0" w:rsidR="00DA5C42">
        <w:rPr>
          <w:lang w:val="nn-NO"/>
        </w:rPr>
        <w:t>leveres</w:t>
      </w:r>
      <w:proofErr w:type="spellEnd"/>
      <w:r w:rsidRPr="00CD53F0" w:rsidR="00DA5C42">
        <w:rPr>
          <w:lang w:val="nn-NO"/>
        </w:rPr>
        <w:t xml:space="preserve"> </w:t>
      </w:r>
      <w:proofErr w:type="spellStart"/>
      <w:r w:rsidRPr="00CD53F0" w:rsidR="00DA5C42">
        <w:rPr>
          <w:lang w:val="nn-NO"/>
        </w:rPr>
        <w:t>iht</w:t>
      </w:r>
      <w:proofErr w:type="spellEnd"/>
      <w:r w:rsidR="00646F26">
        <w:rPr>
          <w:lang w:val="nn-NO"/>
        </w:rPr>
        <w:t>.</w:t>
      </w:r>
      <w:r w:rsidRPr="00CD53F0" w:rsidR="00DA5C42">
        <w:rPr>
          <w:lang w:val="nn-NO"/>
        </w:rPr>
        <w:t xml:space="preserve"> </w:t>
      </w:r>
      <w:r w:rsidRPr="003A5C70" w:rsidR="00DA5C42">
        <w:rPr>
          <w:lang w:val="nn-NO"/>
        </w:rPr>
        <w:t>B</w:t>
      </w:r>
      <w:r w:rsidR="003A5C70">
        <w:rPr>
          <w:lang w:val="nn-NO"/>
        </w:rPr>
        <w:t>2-</w:t>
      </w:r>
      <w:r w:rsidRPr="003A5C70" w:rsidR="00115506">
        <w:rPr>
          <w:lang w:val="nn-NO"/>
        </w:rPr>
        <w:t>6</w:t>
      </w:r>
      <w:r w:rsidR="003A5C70">
        <w:rPr>
          <w:lang w:val="nn-NO"/>
        </w:rPr>
        <w:t>.</w:t>
      </w:r>
      <w:r w:rsidRPr="003A5C70" w:rsidR="003A5C70">
        <w:rPr>
          <w:lang w:val="nn-NO"/>
        </w:rPr>
        <w:t>2</w:t>
      </w:r>
    </w:p>
    <w:p w:rsidR="00004BC9" w:rsidP="003A5C70" w:rsidRDefault="00163A35" w14:paraId="3F363119" w14:textId="233F3D02">
      <w:pPr>
        <w:pStyle w:val="Listeavsnitt"/>
        <w:numPr>
          <w:ilvl w:val="0"/>
          <w:numId w:val="63"/>
        </w:numPr>
      </w:pPr>
      <w:r w:rsidRPr="00163A35">
        <w:t xml:space="preserve">Beskrivelse med utfylte priser, kap. </w:t>
      </w:r>
      <w:r w:rsidR="00E66341">
        <w:t>E3</w:t>
      </w:r>
    </w:p>
    <w:p w:rsidR="00004BC9" w:rsidP="00C949B5" w:rsidRDefault="00163A35" w14:paraId="19C2FD6F" w14:textId="231CF05C">
      <w:pPr>
        <w:pStyle w:val="Listeavsnitt"/>
        <w:numPr>
          <w:ilvl w:val="0"/>
          <w:numId w:val="63"/>
        </w:numPr>
      </w:pPr>
      <w:r w:rsidRPr="00163A35">
        <w:t xml:space="preserve">Prisskjema: Timepriser for mannskap og maskiner, kap. </w:t>
      </w:r>
      <w:r w:rsidR="00E66341">
        <w:t>E4</w:t>
      </w:r>
    </w:p>
    <w:p w:rsidR="00004BC9" w:rsidP="00C949B5" w:rsidRDefault="00163A35" w14:paraId="444CCDE0" w14:textId="283DC613">
      <w:pPr>
        <w:pStyle w:val="Listeavsnitt"/>
        <w:numPr>
          <w:ilvl w:val="0"/>
          <w:numId w:val="63"/>
        </w:numPr>
      </w:pPr>
      <w:r w:rsidRPr="00163A35">
        <w:t xml:space="preserve">Tilbudsskjema, kap. </w:t>
      </w:r>
      <w:r w:rsidR="00E66341">
        <w:t>E5</w:t>
      </w:r>
    </w:p>
    <w:p w:rsidR="000D1FBA" w:rsidP="00C949B5" w:rsidRDefault="00163A35" w14:paraId="7A536D78" w14:textId="77777777">
      <w:pPr>
        <w:pStyle w:val="Listeavsnitt"/>
        <w:numPr>
          <w:ilvl w:val="0"/>
          <w:numId w:val="63"/>
        </w:numPr>
      </w:pPr>
      <w:r w:rsidRPr="00163A35">
        <w:t>Fil iht. NS 3459 utg. 3, med alle priser fra kap. E3</w:t>
      </w:r>
    </w:p>
    <w:p w:rsidR="003314CC" w:rsidP="00F628F8" w:rsidRDefault="00163A35" w14:paraId="3FDAA26B" w14:textId="30490B8F">
      <w:pPr>
        <w:pStyle w:val="Listeavsnitt"/>
        <w:numPr>
          <w:ilvl w:val="0"/>
          <w:numId w:val="63"/>
        </w:numPr>
        <w:spacing w:before="0" w:after="0"/>
      </w:pPr>
      <w:r w:rsidRPr="00163A35">
        <w:t>Annen dokumentasjon i tilknytning til tilbud</w:t>
      </w:r>
      <w:r w:rsidR="00F628F8">
        <w:t>et</w:t>
      </w:r>
    </w:p>
    <w:p w:rsidR="00F628F8" w:rsidP="00F628F8" w:rsidRDefault="00F628F8" w14:paraId="08EBF64A" w14:textId="77777777">
      <w:pPr>
        <w:spacing w:before="0"/>
        <w:ind w:left="984"/>
      </w:pPr>
    </w:p>
    <w:p w:rsidR="00004BC9" w:rsidP="00E40E7D" w:rsidRDefault="00004BC9" w14:paraId="5B00E544" w14:textId="77777777">
      <w:pPr>
        <w:pStyle w:val="Ingress"/>
      </w:pPr>
      <w:r>
        <w:br w:type="page"/>
      </w:r>
    </w:p>
    <w:p w:rsidR="00004BC9" w:rsidP="00004BC9" w:rsidRDefault="00004BC9" w14:paraId="04E623FD" w14:textId="238B005F">
      <w:pPr>
        <w:pStyle w:val="Overskrift2"/>
      </w:pPr>
      <w:bookmarkStart w:name="_Hlk53738864" w:id="0"/>
      <w:r w:rsidRPr="00004BC9">
        <w:t>E2</w:t>
      </w:r>
      <w:r>
        <w:t>-</w:t>
      </w:r>
      <w:r w:rsidRPr="00004BC9">
        <w:t>Svardokument for vurdering av leverandørers kvalifikasjoner</w:t>
      </w:r>
    </w:p>
    <w:p w:rsidR="00004BC9" w:rsidP="00004BC9" w:rsidRDefault="00004BC9" w14:paraId="11F49F32" w14:textId="056FB867">
      <w:pPr>
        <w:pStyle w:val="Overskrift3"/>
      </w:pPr>
      <w:r>
        <w:t>E2-1-Dokumentasjon av kvalifikasjoner</w:t>
      </w:r>
    </w:p>
    <w:p w:rsidR="00004BC9" w:rsidP="00004BC9" w:rsidRDefault="00004BC9" w14:paraId="708BF370" w14:textId="77777777">
      <w:r>
        <w:t xml:space="preserve">Herværende skjema skal, sammen med ESPD-skjemaet, fylles ut av den enkelte leverandør. </w:t>
      </w:r>
    </w:p>
    <w:p w:rsidR="00004BC9" w:rsidP="00004BC9" w:rsidRDefault="00004BC9" w14:paraId="7BD09A76" w14:textId="77777777">
      <w:r>
        <w:t>Opplysninger om leverandør skal gis med redigering og struktur som er angitt i dette kapitlet.</w:t>
      </w:r>
    </w:p>
    <w:p w:rsidR="00004BC9" w:rsidP="00004BC9" w:rsidRDefault="00004BC9" w14:paraId="370975B3" w14:textId="00562A7B">
      <w:pPr>
        <w:pStyle w:val="Overskrift3"/>
      </w:pPr>
      <w:r>
        <w:t>E2-2-Det europeiske egenerklæringsskjemaet (ESPD)</w:t>
      </w:r>
    </w:p>
    <w:p w:rsidR="00004BC9" w:rsidP="00004BC9" w:rsidRDefault="00004BC9" w14:paraId="00F52375" w14:textId="690DA5E4">
      <w:r>
        <w:t>Leverandørene skal fylle ut det elektroniske egenerklæringsskjemaet for offentlige anskaffelser (ESPD) som er gjort gjeldende i konkurransen, jf. kapittel B2</w:t>
      </w:r>
      <w:r w:rsidR="00AD1056">
        <w:t>-</w:t>
      </w:r>
      <w:r>
        <w:t>6.1.</w:t>
      </w:r>
    </w:p>
    <w:p w:rsidR="00004BC9" w:rsidP="00004BC9" w:rsidRDefault="00004BC9" w14:paraId="4798F761" w14:textId="77777777">
      <w:r>
        <w:t xml:space="preserve">Dersom flere leverandører deltar i konkurransen i fellesskap eller leverandøren støtter seg på en annen virksomhet for å oppfylle kvalifikasjonskravene skal det, i tillegg til leverandørens eget utfylte skjema, leveres et komplett utfylt ESPD-skjema for hver enkelt av leverandørene i felleskapet eller for hver leverandør som bidrar til oppfyllelse av ett eller flere kvalifikasjonskrav. </w:t>
      </w:r>
    </w:p>
    <w:p w:rsidR="00004BC9" w:rsidP="00004BC9" w:rsidRDefault="00004BC9" w14:paraId="52571037" w14:textId="77777777"/>
    <w:p w:rsidR="00004BC9" w:rsidP="00004BC9" w:rsidRDefault="00004BC9" w14:paraId="0BDAA896" w14:textId="154EA8B6">
      <w:r>
        <w:t xml:space="preserve">ESPD-filen er gjort tilgjengelig via </w:t>
      </w:r>
      <w:r w:rsidR="00CB07F0">
        <w:t>KGV</w:t>
      </w:r>
    </w:p>
    <w:p w:rsidR="00004BC9" w:rsidP="00004BC9" w:rsidRDefault="00004BC9" w14:paraId="25EE1025" w14:textId="38EE2146"/>
    <w:p w:rsidR="00004BC9" w:rsidRDefault="00004BC9" w14:paraId="0D92715A" w14:textId="77777777">
      <w:r>
        <w:br w:type="page"/>
      </w:r>
    </w:p>
    <w:p w:rsidR="00004BC9" w:rsidP="00004BC9" w:rsidRDefault="00004BC9" w14:paraId="7112D21C" w14:textId="4F969B52">
      <w:pPr>
        <w:pStyle w:val="Overskrift3"/>
      </w:pPr>
      <w:r>
        <w:t>E2-3-Leverandørens organisatoriske og juridiske stilling</w:t>
      </w:r>
    </w:p>
    <w:p w:rsidR="00004BC9" w:rsidP="00004BC9" w:rsidRDefault="00004BC9" w14:paraId="7A13721B" w14:textId="56A5F0CE">
      <w:pPr>
        <w:pStyle w:val="Ingress"/>
        <w:ind w:left="0"/>
      </w:pPr>
      <w:r>
        <w:t>E2-3.1</w:t>
      </w:r>
      <w:r>
        <w:tab/>
      </w:r>
      <w:r>
        <w:t>Lovlig etablert foretak – kapittel B2</w:t>
      </w:r>
      <w:r w:rsidR="00AD1056">
        <w:t>-</w:t>
      </w:r>
      <w:r>
        <w:t>2.2</w:t>
      </w:r>
    </w:p>
    <w:p w:rsidR="00004BC9" w:rsidP="00004BC9" w:rsidRDefault="00004BC9" w14:paraId="227F5F5C" w14:textId="570D726A">
      <w:r>
        <w:t>Her vedlegges firmaattest fra Foretaksregistret. Utenlandske leverandører skal isteden levere tilsvarende attest bestemt ved lovgivningen i den stat leverandøren er etablert.</w:t>
      </w:r>
    </w:p>
    <w:p w:rsidRPr="00004BC9" w:rsidR="00004BC9" w:rsidP="00004BC9" w:rsidRDefault="00004BC9" w14:paraId="6634DFDE" w14:textId="77777777"/>
    <w:p w:rsidR="00004BC9" w:rsidP="00004BC9" w:rsidRDefault="00004BC9" w14:paraId="75D6ECE7" w14:textId="3713F078">
      <w:pPr>
        <w:pStyle w:val="Ingress"/>
        <w:ind w:left="0"/>
      </w:pPr>
      <w:r>
        <w:t>E2-3.2</w:t>
      </w:r>
      <w:r>
        <w:tab/>
      </w:r>
      <w:r>
        <w:t>Generell informasjon om leverandøren</w:t>
      </w:r>
    </w:p>
    <w:p w:rsidR="00BE228A" w:rsidP="00004BC9" w:rsidRDefault="00BE228A" w14:paraId="336B66E9" w14:textId="29056B4E">
      <w:pPr>
        <w:pStyle w:val="Ingress"/>
        <w:ind w:left="0"/>
        <w:rPr>
          <w:b w:val="0"/>
        </w:rPr>
      </w:pPr>
      <w:r>
        <w:tab/>
      </w:r>
      <w:r w:rsidRPr="00BE228A">
        <w:rPr>
          <w:b w:val="0"/>
        </w:rPr>
        <w:t>Leverandøren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2647"/>
        <w:gridCol w:w="5790"/>
      </w:tblGrid>
      <w:tr w:rsidR="00004BC9" w:rsidTr="00BE228A" w14:paraId="18B36CBB" w14:textId="77777777">
        <w:tc>
          <w:tcPr>
            <w:tcW w:w="2647" w:type="dxa"/>
          </w:tcPr>
          <w:p w:rsidRPr="00B360C6" w:rsidR="00004BC9" w:rsidP="00004BC9" w:rsidRDefault="00004BC9" w14:paraId="0949A786" w14:textId="59DA089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Navn</w:t>
            </w:r>
          </w:p>
        </w:tc>
        <w:tc>
          <w:tcPr>
            <w:tcW w:w="5790" w:type="dxa"/>
          </w:tcPr>
          <w:p w:rsidR="00004BC9" w:rsidP="00004BC9" w:rsidRDefault="00004BC9" w14:paraId="69AC7939" w14:textId="77777777">
            <w:pPr>
              <w:ind w:left="0"/>
            </w:pPr>
          </w:p>
        </w:tc>
      </w:tr>
      <w:tr w:rsidR="00004BC9" w:rsidTr="00BE228A" w14:paraId="395599A4" w14:textId="77777777">
        <w:tc>
          <w:tcPr>
            <w:tcW w:w="2647" w:type="dxa"/>
          </w:tcPr>
          <w:p w:rsidRPr="00B360C6" w:rsidR="00004BC9" w:rsidP="00004BC9" w:rsidRDefault="00004BC9" w14:paraId="4B018497" w14:textId="104D345A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Nasjonalitet</w:t>
            </w:r>
          </w:p>
        </w:tc>
        <w:tc>
          <w:tcPr>
            <w:tcW w:w="5790" w:type="dxa"/>
          </w:tcPr>
          <w:p w:rsidR="00004BC9" w:rsidP="00004BC9" w:rsidRDefault="00004BC9" w14:paraId="14486BA0" w14:textId="77777777">
            <w:pPr>
              <w:ind w:left="0"/>
            </w:pPr>
          </w:p>
        </w:tc>
      </w:tr>
      <w:tr w:rsidR="00004BC9" w:rsidTr="00BE228A" w14:paraId="22E45F21" w14:textId="77777777">
        <w:tc>
          <w:tcPr>
            <w:tcW w:w="2647" w:type="dxa"/>
          </w:tcPr>
          <w:p w:rsidRPr="00B360C6" w:rsidR="00004BC9" w:rsidP="00004BC9" w:rsidRDefault="00004BC9" w14:paraId="1484CCF3" w14:textId="5AA1DA1E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Organisasjonsnummer</w:t>
            </w:r>
          </w:p>
        </w:tc>
        <w:tc>
          <w:tcPr>
            <w:tcW w:w="5790" w:type="dxa"/>
          </w:tcPr>
          <w:p w:rsidR="00004BC9" w:rsidP="00004BC9" w:rsidRDefault="00004BC9" w14:paraId="45B74524" w14:textId="77777777">
            <w:pPr>
              <w:ind w:left="0"/>
            </w:pPr>
          </w:p>
        </w:tc>
      </w:tr>
      <w:tr w:rsidR="00004BC9" w:rsidTr="00BE228A" w14:paraId="0CB9C323" w14:textId="77777777">
        <w:tc>
          <w:tcPr>
            <w:tcW w:w="2647" w:type="dxa"/>
          </w:tcPr>
          <w:p w:rsidRPr="00B360C6" w:rsidR="00004BC9" w:rsidP="00004BC9" w:rsidRDefault="00004BC9" w14:paraId="380E9486" w14:textId="5C40CCD0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Adresse</w:t>
            </w:r>
          </w:p>
        </w:tc>
        <w:tc>
          <w:tcPr>
            <w:tcW w:w="5790" w:type="dxa"/>
          </w:tcPr>
          <w:p w:rsidR="00004BC9" w:rsidP="00004BC9" w:rsidRDefault="00004BC9" w14:paraId="2264B67E" w14:textId="77777777">
            <w:pPr>
              <w:ind w:left="0"/>
            </w:pPr>
          </w:p>
        </w:tc>
      </w:tr>
      <w:tr w:rsidR="00004BC9" w:rsidTr="00BE228A" w14:paraId="259EB445" w14:textId="77777777">
        <w:tc>
          <w:tcPr>
            <w:tcW w:w="2647" w:type="dxa"/>
          </w:tcPr>
          <w:p w:rsidRPr="00B360C6" w:rsidR="00004BC9" w:rsidP="00004BC9" w:rsidRDefault="00004BC9" w14:paraId="0D67D2DD" w14:textId="3416FB7D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Telefon</w:t>
            </w:r>
          </w:p>
        </w:tc>
        <w:tc>
          <w:tcPr>
            <w:tcW w:w="5790" w:type="dxa"/>
          </w:tcPr>
          <w:p w:rsidR="00004BC9" w:rsidP="00004BC9" w:rsidRDefault="00004BC9" w14:paraId="63113157" w14:textId="77777777">
            <w:pPr>
              <w:ind w:left="0"/>
            </w:pPr>
          </w:p>
        </w:tc>
      </w:tr>
      <w:tr w:rsidR="00004BC9" w:rsidTr="00BE228A" w14:paraId="563F4AB0" w14:textId="77777777">
        <w:tc>
          <w:tcPr>
            <w:tcW w:w="2647" w:type="dxa"/>
          </w:tcPr>
          <w:p w:rsidRPr="00B360C6" w:rsidR="00004BC9" w:rsidP="00004BC9" w:rsidRDefault="00004BC9" w14:paraId="148DF818" w14:textId="75A0DA5C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E-Post</w:t>
            </w:r>
          </w:p>
        </w:tc>
        <w:tc>
          <w:tcPr>
            <w:tcW w:w="5790" w:type="dxa"/>
          </w:tcPr>
          <w:p w:rsidR="00004BC9" w:rsidP="00004BC9" w:rsidRDefault="00004BC9" w14:paraId="2573603A" w14:textId="77777777">
            <w:pPr>
              <w:ind w:left="0"/>
            </w:pPr>
          </w:p>
        </w:tc>
      </w:tr>
    </w:tbl>
    <w:p w:rsidR="00004BC9" w:rsidP="00004BC9" w:rsidRDefault="00004BC9" w14:paraId="12412FFA" w14:textId="77777777"/>
    <w:p w:rsidR="00004BC9" w:rsidP="00004BC9" w:rsidRDefault="00004BC9" w14:paraId="565DC471" w14:textId="12FCF913">
      <w:pPr>
        <w:pStyle w:val="Ingress"/>
        <w:ind w:left="0"/>
      </w:pPr>
      <w:r>
        <w:t>E2-3.3</w:t>
      </w:r>
      <w:r>
        <w:tab/>
      </w:r>
      <w:r>
        <w:t xml:space="preserve">Leverandørens </w:t>
      </w:r>
      <w:bookmarkStart w:name="_Hlk33265753" w:id="1"/>
      <w:r>
        <w:t>struktur</w:t>
      </w:r>
    </w:p>
    <w:p w:rsidR="00BE228A" w:rsidP="00BE228A" w:rsidRDefault="00004BC9" w14:paraId="60C40206" w14:textId="5A8E8807">
      <w:r>
        <w:t xml:space="preserve">Vennligst </w:t>
      </w:r>
      <w:bookmarkEnd w:id="1"/>
      <w:r>
        <w:t>kryss av nedenfor for leverandørens struktur.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647"/>
        <w:gridCol w:w="7790"/>
      </w:tblGrid>
      <w:tr w:rsidR="00004BC9" w:rsidTr="00004BC9" w14:paraId="2D40323F" w14:textId="77777777">
        <w:tc>
          <w:tcPr>
            <w:tcW w:w="647" w:type="dxa"/>
          </w:tcPr>
          <w:p w:rsidR="00004BC9" w:rsidP="00004BC9" w:rsidRDefault="00004BC9" w14:paraId="13B3EE42" w14:textId="77777777">
            <w:pPr>
              <w:ind w:left="0"/>
            </w:pPr>
          </w:p>
        </w:tc>
        <w:tc>
          <w:tcPr>
            <w:tcW w:w="7790" w:type="dxa"/>
          </w:tcPr>
          <w:p w:rsidRPr="00B360C6" w:rsidR="00004BC9" w:rsidP="00004BC9" w:rsidRDefault="00004BC9" w14:paraId="78C80A4D" w14:textId="275B9FB7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Enkeltstående firma</w:t>
            </w:r>
          </w:p>
        </w:tc>
      </w:tr>
      <w:tr w:rsidR="00004BC9" w:rsidTr="00004BC9" w14:paraId="6B2DA0E7" w14:textId="77777777">
        <w:tc>
          <w:tcPr>
            <w:tcW w:w="647" w:type="dxa"/>
          </w:tcPr>
          <w:p w:rsidR="00004BC9" w:rsidP="00004BC9" w:rsidRDefault="00004BC9" w14:paraId="12D4618C" w14:textId="77777777">
            <w:pPr>
              <w:ind w:left="0"/>
            </w:pPr>
          </w:p>
        </w:tc>
        <w:tc>
          <w:tcPr>
            <w:tcW w:w="7790" w:type="dxa"/>
          </w:tcPr>
          <w:p w:rsidRPr="00B360C6" w:rsidR="00004BC9" w:rsidP="00004BC9" w:rsidRDefault="00170DAE" w14:paraId="78AEF659" w14:textId="77A5052C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Konsortium</w:t>
            </w:r>
          </w:p>
        </w:tc>
      </w:tr>
      <w:tr w:rsidR="00004BC9" w:rsidTr="00004BC9" w14:paraId="6A36FEE9" w14:textId="77777777">
        <w:tc>
          <w:tcPr>
            <w:tcW w:w="647" w:type="dxa"/>
          </w:tcPr>
          <w:p w:rsidR="00004BC9" w:rsidP="00004BC9" w:rsidRDefault="00004BC9" w14:paraId="50829F66" w14:textId="77777777">
            <w:pPr>
              <w:ind w:left="0"/>
            </w:pPr>
          </w:p>
        </w:tc>
        <w:tc>
          <w:tcPr>
            <w:tcW w:w="7790" w:type="dxa"/>
          </w:tcPr>
          <w:p w:rsidRPr="00B360C6" w:rsidR="00004BC9" w:rsidP="00004BC9" w:rsidRDefault="00170DAE" w14:paraId="3E29F208" w14:textId="3BDAFC7E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Joint Venture</w:t>
            </w:r>
          </w:p>
        </w:tc>
      </w:tr>
      <w:tr w:rsidR="00004BC9" w:rsidTr="00004BC9" w14:paraId="14F06B6F" w14:textId="77777777">
        <w:tc>
          <w:tcPr>
            <w:tcW w:w="647" w:type="dxa"/>
          </w:tcPr>
          <w:p w:rsidR="00004BC9" w:rsidP="00004BC9" w:rsidRDefault="00004BC9" w14:paraId="5ADE20F6" w14:textId="77777777">
            <w:pPr>
              <w:ind w:left="0"/>
            </w:pPr>
          </w:p>
        </w:tc>
        <w:tc>
          <w:tcPr>
            <w:tcW w:w="7790" w:type="dxa"/>
          </w:tcPr>
          <w:p w:rsidRPr="00B360C6" w:rsidR="00004BC9" w:rsidP="00004BC9" w:rsidRDefault="00C55F85" w14:paraId="16A361EC" w14:textId="0BF8144D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Annet</w:t>
            </w:r>
          </w:p>
        </w:tc>
      </w:tr>
    </w:tbl>
    <w:p w:rsidR="00004BC9" w:rsidP="00004BC9" w:rsidRDefault="00004BC9" w14:paraId="2D86C3E3" w14:textId="77777777"/>
    <w:p w:rsidR="00004BC9" w:rsidP="00004BC9" w:rsidRDefault="00B360C6" w14:paraId="3140A337" w14:textId="77777777">
      <w:r w:rsidRPr="00B360C6">
        <w:t>Dersom "Annet" – vennligst spesifiser: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8437"/>
      </w:tblGrid>
      <w:tr w:rsidR="00B360C6" w:rsidTr="00B360C6" w14:paraId="0E01FAE9" w14:textId="77777777">
        <w:tc>
          <w:tcPr>
            <w:tcW w:w="9061" w:type="dxa"/>
          </w:tcPr>
          <w:p w:rsidR="00B360C6" w:rsidP="00004BC9" w:rsidRDefault="00B360C6" w14:paraId="5CB4938A" w14:textId="77777777">
            <w:pPr>
              <w:ind w:left="0"/>
            </w:pPr>
          </w:p>
          <w:p w:rsidR="00B360C6" w:rsidP="00004BC9" w:rsidRDefault="00B360C6" w14:paraId="3C47A3A0" w14:textId="718ED275">
            <w:pPr>
              <w:ind w:left="0"/>
            </w:pPr>
          </w:p>
          <w:p w:rsidR="00B360C6" w:rsidP="00004BC9" w:rsidRDefault="00B360C6" w14:paraId="0F2CBF27" w14:textId="42ADFD54">
            <w:pPr>
              <w:ind w:left="0"/>
            </w:pPr>
          </w:p>
          <w:p w:rsidR="00B360C6" w:rsidP="00004BC9" w:rsidRDefault="00B360C6" w14:paraId="27DC6844" w14:textId="4D98CFFE">
            <w:pPr>
              <w:ind w:left="0"/>
            </w:pPr>
          </w:p>
          <w:p w:rsidR="00B360C6" w:rsidP="00004BC9" w:rsidRDefault="00B360C6" w14:paraId="7A703490" w14:textId="77777777">
            <w:pPr>
              <w:ind w:left="0"/>
            </w:pPr>
          </w:p>
          <w:p w:rsidR="00B360C6" w:rsidP="00004BC9" w:rsidRDefault="00B360C6" w14:paraId="3FE2A0C9" w14:textId="77777777">
            <w:pPr>
              <w:ind w:left="0"/>
            </w:pPr>
          </w:p>
          <w:p w:rsidR="00B360C6" w:rsidP="00004BC9" w:rsidRDefault="00B360C6" w14:paraId="35C0298A" w14:textId="77777777">
            <w:pPr>
              <w:ind w:left="0"/>
            </w:pPr>
          </w:p>
          <w:p w:rsidR="00B360C6" w:rsidP="00004BC9" w:rsidRDefault="00B360C6" w14:paraId="2C387C36" w14:textId="743F26CB">
            <w:pPr>
              <w:ind w:left="0"/>
            </w:pPr>
          </w:p>
        </w:tc>
      </w:tr>
    </w:tbl>
    <w:p w:rsidR="00B360C6" w:rsidP="00B360C6" w:rsidRDefault="00B360C6" w14:paraId="75303393" w14:textId="0DEBFA57">
      <w:pPr>
        <w:pStyle w:val="Ingress"/>
        <w:ind w:left="0"/>
      </w:pPr>
      <w:r>
        <w:t>E2-3.4</w:t>
      </w:r>
      <w:r>
        <w:tab/>
      </w:r>
      <w:r>
        <w:t>Leverandører som deltar i fellesskap</w:t>
      </w:r>
    </w:p>
    <w:p w:rsidR="00B360C6" w:rsidP="00B360C6" w:rsidRDefault="00B360C6" w14:paraId="5B14497F" w14:textId="40C04988">
      <w:r>
        <w:t>Leverandører som deltar i fellesskap må fylle ut følgende informasjon:</w:t>
      </w:r>
    </w:p>
    <w:tbl>
      <w:tblPr>
        <w:tblStyle w:val="Tabellrutenett"/>
        <w:tblW w:w="0" w:type="auto"/>
        <w:tblInd w:w="624" w:type="dxa"/>
        <w:tblLayout w:type="fixed"/>
        <w:tblLook w:val="04A0" w:firstRow="1" w:lastRow="0" w:firstColumn="1" w:lastColumn="0" w:noHBand="0" w:noVBand="1"/>
      </w:tblPr>
      <w:tblGrid>
        <w:gridCol w:w="1668"/>
        <w:gridCol w:w="1814"/>
        <w:gridCol w:w="2552"/>
        <w:gridCol w:w="2403"/>
      </w:tblGrid>
      <w:tr w:rsidR="00B360C6" w:rsidTr="0056519D" w14:paraId="437E1555" w14:textId="77777777">
        <w:tc>
          <w:tcPr>
            <w:tcW w:w="1668" w:type="dxa"/>
          </w:tcPr>
          <w:p w:rsidRPr="00B360C6" w:rsidR="00B360C6" w:rsidP="00004BC9" w:rsidRDefault="00B360C6" w14:paraId="37F3171F" w14:textId="44D42C10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Firmanavn</w:t>
            </w:r>
          </w:p>
        </w:tc>
        <w:tc>
          <w:tcPr>
            <w:tcW w:w="1814" w:type="dxa"/>
          </w:tcPr>
          <w:p w:rsidRPr="00B360C6" w:rsidR="00B360C6" w:rsidP="00004BC9" w:rsidRDefault="00B360C6" w14:paraId="03CAC520" w14:textId="16DEEE88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Nasjonalitet</w:t>
            </w:r>
          </w:p>
        </w:tc>
        <w:tc>
          <w:tcPr>
            <w:tcW w:w="2552" w:type="dxa"/>
          </w:tcPr>
          <w:p w:rsidR="00B360C6" w:rsidP="00004BC9" w:rsidRDefault="00B360C6" w14:paraId="14F90D55" w14:textId="3EFC62A7">
            <w:pPr>
              <w:ind w:left="0"/>
            </w:pPr>
            <w:r w:rsidRPr="00B360C6">
              <w:rPr>
                <w:sz w:val="18"/>
              </w:rPr>
              <w:t>Adresse, organisasjons</w:t>
            </w:r>
            <w:r w:rsidR="0056519D">
              <w:rPr>
                <w:sz w:val="18"/>
              </w:rPr>
              <w:t>-</w:t>
            </w:r>
            <w:r w:rsidRPr="00B360C6">
              <w:rPr>
                <w:sz w:val="18"/>
              </w:rPr>
              <w:t>nummer</w:t>
            </w:r>
          </w:p>
        </w:tc>
        <w:tc>
          <w:tcPr>
            <w:tcW w:w="2403" w:type="dxa"/>
          </w:tcPr>
          <w:p w:rsidR="00B360C6" w:rsidP="00004BC9" w:rsidRDefault="00B360C6" w14:paraId="31812BE7" w14:textId="69505570">
            <w:pPr>
              <w:ind w:left="0"/>
            </w:pPr>
            <w:r w:rsidRPr="00B360C6">
              <w:rPr>
                <w:sz w:val="18"/>
              </w:rPr>
              <w:t>Rolle (arbeidsoppgaver og fagområde) hos/i arbeidsfellesskapet</w:t>
            </w:r>
          </w:p>
        </w:tc>
      </w:tr>
      <w:tr w:rsidR="00B360C6" w:rsidTr="0056519D" w14:paraId="4C1295C5" w14:textId="77777777">
        <w:tc>
          <w:tcPr>
            <w:tcW w:w="1668" w:type="dxa"/>
          </w:tcPr>
          <w:p w:rsidR="00B360C6" w:rsidP="00004BC9" w:rsidRDefault="00B360C6" w14:paraId="5705449B" w14:textId="77777777">
            <w:pPr>
              <w:ind w:left="0"/>
            </w:pPr>
          </w:p>
        </w:tc>
        <w:tc>
          <w:tcPr>
            <w:tcW w:w="1814" w:type="dxa"/>
          </w:tcPr>
          <w:p w:rsidR="00B360C6" w:rsidP="00004BC9" w:rsidRDefault="00B360C6" w14:paraId="0025C947" w14:textId="77777777">
            <w:pPr>
              <w:ind w:left="0"/>
            </w:pPr>
          </w:p>
        </w:tc>
        <w:tc>
          <w:tcPr>
            <w:tcW w:w="2552" w:type="dxa"/>
          </w:tcPr>
          <w:p w:rsidR="00B360C6" w:rsidP="00004BC9" w:rsidRDefault="00B360C6" w14:paraId="44A74989" w14:textId="77777777">
            <w:pPr>
              <w:ind w:left="0"/>
            </w:pPr>
          </w:p>
        </w:tc>
        <w:tc>
          <w:tcPr>
            <w:tcW w:w="2403" w:type="dxa"/>
          </w:tcPr>
          <w:p w:rsidR="00B360C6" w:rsidP="00004BC9" w:rsidRDefault="00B360C6" w14:paraId="45263EEC" w14:textId="77777777">
            <w:pPr>
              <w:ind w:left="0"/>
            </w:pPr>
          </w:p>
          <w:p w:rsidR="00B360C6" w:rsidP="00004BC9" w:rsidRDefault="00B360C6" w14:paraId="60BCF512" w14:textId="279974E5">
            <w:pPr>
              <w:ind w:left="0"/>
            </w:pPr>
          </w:p>
        </w:tc>
      </w:tr>
      <w:tr w:rsidR="00B360C6" w:rsidTr="0056519D" w14:paraId="521281CA" w14:textId="77777777">
        <w:tc>
          <w:tcPr>
            <w:tcW w:w="1668" w:type="dxa"/>
          </w:tcPr>
          <w:p w:rsidR="00B360C6" w:rsidP="00004BC9" w:rsidRDefault="00B360C6" w14:paraId="0008856E" w14:textId="77777777">
            <w:pPr>
              <w:ind w:left="0"/>
            </w:pPr>
          </w:p>
        </w:tc>
        <w:tc>
          <w:tcPr>
            <w:tcW w:w="1814" w:type="dxa"/>
          </w:tcPr>
          <w:p w:rsidR="00B360C6" w:rsidP="00004BC9" w:rsidRDefault="00B360C6" w14:paraId="61F37EC9" w14:textId="77777777">
            <w:pPr>
              <w:ind w:left="0"/>
            </w:pPr>
          </w:p>
        </w:tc>
        <w:tc>
          <w:tcPr>
            <w:tcW w:w="2552" w:type="dxa"/>
          </w:tcPr>
          <w:p w:rsidR="00B360C6" w:rsidP="00004BC9" w:rsidRDefault="00B360C6" w14:paraId="5553DD34" w14:textId="77777777">
            <w:pPr>
              <w:ind w:left="0"/>
            </w:pPr>
          </w:p>
        </w:tc>
        <w:tc>
          <w:tcPr>
            <w:tcW w:w="2403" w:type="dxa"/>
          </w:tcPr>
          <w:p w:rsidR="00B360C6" w:rsidP="00004BC9" w:rsidRDefault="00B360C6" w14:paraId="6B1693A9" w14:textId="77777777">
            <w:pPr>
              <w:ind w:left="0"/>
            </w:pPr>
          </w:p>
          <w:p w:rsidR="00B360C6" w:rsidP="00004BC9" w:rsidRDefault="00B360C6" w14:paraId="0D5A08DB" w14:textId="6748B362">
            <w:pPr>
              <w:ind w:left="0"/>
            </w:pPr>
          </w:p>
        </w:tc>
      </w:tr>
      <w:tr w:rsidR="00B360C6" w:rsidTr="0056519D" w14:paraId="1C41E76C" w14:textId="77777777">
        <w:tc>
          <w:tcPr>
            <w:tcW w:w="1668" w:type="dxa"/>
          </w:tcPr>
          <w:p w:rsidR="00B360C6" w:rsidP="00004BC9" w:rsidRDefault="00B360C6" w14:paraId="2B0A001F" w14:textId="77777777">
            <w:pPr>
              <w:ind w:left="0"/>
            </w:pPr>
          </w:p>
        </w:tc>
        <w:tc>
          <w:tcPr>
            <w:tcW w:w="1814" w:type="dxa"/>
          </w:tcPr>
          <w:p w:rsidR="00B360C6" w:rsidP="00004BC9" w:rsidRDefault="00B360C6" w14:paraId="39B361A8" w14:textId="77777777">
            <w:pPr>
              <w:ind w:left="0"/>
            </w:pPr>
          </w:p>
        </w:tc>
        <w:tc>
          <w:tcPr>
            <w:tcW w:w="2552" w:type="dxa"/>
          </w:tcPr>
          <w:p w:rsidR="00B360C6" w:rsidP="00004BC9" w:rsidRDefault="00B360C6" w14:paraId="31B62CF2" w14:textId="77777777">
            <w:pPr>
              <w:ind w:left="0"/>
            </w:pPr>
          </w:p>
        </w:tc>
        <w:tc>
          <w:tcPr>
            <w:tcW w:w="2403" w:type="dxa"/>
          </w:tcPr>
          <w:p w:rsidR="00B360C6" w:rsidP="00004BC9" w:rsidRDefault="00B360C6" w14:paraId="12522BF9" w14:textId="77777777">
            <w:pPr>
              <w:ind w:left="0"/>
            </w:pPr>
          </w:p>
          <w:p w:rsidR="00B360C6" w:rsidP="00004BC9" w:rsidRDefault="00B360C6" w14:paraId="34E6FB42" w14:textId="5C2BAB29">
            <w:pPr>
              <w:ind w:left="0"/>
            </w:pPr>
          </w:p>
        </w:tc>
      </w:tr>
      <w:tr w:rsidR="00B360C6" w:rsidTr="0056519D" w14:paraId="1A98DD4F" w14:textId="77777777">
        <w:tc>
          <w:tcPr>
            <w:tcW w:w="1668" w:type="dxa"/>
          </w:tcPr>
          <w:p w:rsidR="00B360C6" w:rsidP="00004BC9" w:rsidRDefault="00B360C6" w14:paraId="2757E8E9" w14:textId="77777777">
            <w:pPr>
              <w:ind w:left="0"/>
            </w:pPr>
          </w:p>
        </w:tc>
        <w:tc>
          <w:tcPr>
            <w:tcW w:w="1814" w:type="dxa"/>
          </w:tcPr>
          <w:p w:rsidR="00B360C6" w:rsidP="00004BC9" w:rsidRDefault="00B360C6" w14:paraId="728F01D7" w14:textId="77777777">
            <w:pPr>
              <w:ind w:left="0"/>
            </w:pPr>
          </w:p>
        </w:tc>
        <w:tc>
          <w:tcPr>
            <w:tcW w:w="2552" w:type="dxa"/>
          </w:tcPr>
          <w:p w:rsidR="00B360C6" w:rsidP="00004BC9" w:rsidRDefault="00B360C6" w14:paraId="73469515" w14:textId="77777777">
            <w:pPr>
              <w:ind w:left="0"/>
            </w:pPr>
          </w:p>
        </w:tc>
        <w:tc>
          <w:tcPr>
            <w:tcW w:w="2403" w:type="dxa"/>
          </w:tcPr>
          <w:p w:rsidR="00B360C6" w:rsidP="00004BC9" w:rsidRDefault="00B360C6" w14:paraId="0BC848B6" w14:textId="77777777">
            <w:pPr>
              <w:ind w:left="0"/>
            </w:pPr>
          </w:p>
          <w:p w:rsidR="00B360C6" w:rsidP="00004BC9" w:rsidRDefault="00B360C6" w14:paraId="75D229C2" w14:textId="756DAE65">
            <w:pPr>
              <w:ind w:left="0"/>
            </w:pPr>
          </w:p>
        </w:tc>
      </w:tr>
      <w:tr w:rsidR="00B360C6" w:rsidTr="0056519D" w14:paraId="70B1AE52" w14:textId="77777777">
        <w:tc>
          <w:tcPr>
            <w:tcW w:w="1668" w:type="dxa"/>
          </w:tcPr>
          <w:p w:rsidR="00B360C6" w:rsidP="00004BC9" w:rsidRDefault="00B360C6" w14:paraId="43AAB0A3" w14:textId="77777777">
            <w:pPr>
              <w:ind w:left="0"/>
            </w:pPr>
          </w:p>
        </w:tc>
        <w:tc>
          <w:tcPr>
            <w:tcW w:w="1814" w:type="dxa"/>
          </w:tcPr>
          <w:p w:rsidR="00B360C6" w:rsidP="00004BC9" w:rsidRDefault="00B360C6" w14:paraId="06473F3A" w14:textId="77777777">
            <w:pPr>
              <w:ind w:left="0"/>
            </w:pPr>
          </w:p>
        </w:tc>
        <w:tc>
          <w:tcPr>
            <w:tcW w:w="2552" w:type="dxa"/>
          </w:tcPr>
          <w:p w:rsidR="00B360C6" w:rsidP="00004BC9" w:rsidRDefault="00B360C6" w14:paraId="7651431F" w14:textId="77777777">
            <w:pPr>
              <w:ind w:left="0"/>
            </w:pPr>
          </w:p>
        </w:tc>
        <w:tc>
          <w:tcPr>
            <w:tcW w:w="2403" w:type="dxa"/>
          </w:tcPr>
          <w:p w:rsidR="00B360C6" w:rsidP="00004BC9" w:rsidRDefault="00B360C6" w14:paraId="4037F12A" w14:textId="77777777">
            <w:pPr>
              <w:ind w:left="0"/>
            </w:pPr>
          </w:p>
          <w:p w:rsidR="00B360C6" w:rsidP="00004BC9" w:rsidRDefault="00B360C6" w14:paraId="2688FF2A" w14:textId="1D9A36E0">
            <w:pPr>
              <w:ind w:left="0"/>
            </w:pPr>
          </w:p>
        </w:tc>
      </w:tr>
    </w:tbl>
    <w:p w:rsidR="00B360C6" w:rsidP="00004BC9" w:rsidRDefault="00B360C6" w14:paraId="697BDA71" w14:textId="77777777"/>
    <w:p w:rsidR="00B360C6" w:rsidP="00B360C6" w:rsidRDefault="00B360C6" w14:paraId="3A707B9B" w14:textId="5060C22D">
      <w:pPr>
        <w:pStyle w:val="Ingress"/>
        <w:ind w:left="1418" w:hanging="1418"/>
      </w:pPr>
      <w:r>
        <w:t>E2-3.5</w:t>
      </w:r>
      <w:r>
        <w:tab/>
      </w:r>
      <w:r>
        <w:t>Støtte fra andre virksomheter for oppfyllelse av kvalifikasjonskrav</w:t>
      </w:r>
    </w:p>
    <w:p w:rsidR="00357D80" w:rsidRDefault="00357D80" w14:paraId="24AF1158" w14:textId="77777777">
      <w:pPr>
        <w:rPr>
          <w:color w:val="000000"/>
          <w:szCs w:val="22"/>
        </w:rPr>
      </w:pPr>
      <w:r w:rsidRPr="000776A6">
        <w:rPr>
          <w:color w:val="000000"/>
          <w:szCs w:val="22"/>
        </w:rPr>
        <w:t xml:space="preserve">Nødvendig dokumentasjon leveres </w:t>
      </w:r>
      <w:proofErr w:type="spellStart"/>
      <w:r w:rsidRPr="000776A6">
        <w:rPr>
          <w:color w:val="000000"/>
          <w:szCs w:val="22"/>
        </w:rPr>
        <w:t>iht</w:t>
      </w:r>
      <w:proofErr w:type="spellEnd"/>
      <w:r w:rsidRPr="000776A6">
        <w:rPr>
          <w:color w:val="000000"/>
          <w:szCs w:val="22"/>
        </w:rPr>
        <w:t xml:space="preserve"> krav i kapittel B2 punkt 4.1. </w:t>
      </w:r>
    </w:p>
    <w:p w:rsidR="00357D80" w:rsidRDefault="00357D80" w14:paraId="5F546D71" w14:textId="77777777">
      <w:pPr>
        <w:rPr>
          <w:color w:val="000000"/>
          <w:szCs w:val="22"/>
        </w:rPr>
      </w:pPr>
    </w:p>
    <w:p w:rsidRPr="000776A6" w:rsidR="00B360C6" w:rsidRDefault="00357D80" w14:paraId="42ABC23A" w14:textId="4A2D732A">
      <w:pPr>
        <w:rPr>
          <w:sz w:val="18"/>
          <w:szCs w:val="16"/>
        </w:rPr>
      </w:pPr>
      <w:r w:rsidRPr="000776A6">
        <w:rPr>
          <w:color w:val="000000"/>
          <w:szCs w:val="22"/>
        </w:rPr>
        <w:t>Mal for forpliktelseserklæring er vedlagt dette dokumentet som vedlegg 1</w:t>
      </w:r>
      <w:r>
        <w:rPr>
          <w:color w:val="000000"/>
          <w:szCs w:val="22"/>
        </w:rPr>
        <w:t xml:space="preserve"> under pkt. E</w:t>
      </w:r>
      <w:r w:rsidR="007D1404">
        <w:rPr>
          <w:color w:val="000000"/>
          <w:szCs w:val="22"/>
        </w:rPr>
        <w:t>2-8</w:t>
      </w:r>
      <w:r w:rsidRPr="000776A6">
        <w:rPr>
          <w:color w:val="000000"/>
          <w:szCs w:val="22"/>
        </w:rPr>
        <w:t>.</w:t>
      </w:r>
    </w:p>
    <w:p w:rsidR="009D6F26" w:rsidRDefault="009D6F26" w14:paraId="0B34FD91" w14:textId="69FA9BED">
      <w:r>
        <w:br w:type="page"/>
      </w:r>
    </w:p>
    <w:p w:rsidRPr="00447ED4" w:rsidR="00B360C6" w:rsidP="00447ED4" w:rsidRDefault="00B360C6" w14:paraId="35E2AB20" w14:textId="66DAE32E">
      <w:pPr>
        <w:pStyle w:val="Overskrift3"/>
      </w:pPr>
      <w:r w:rsidRPr="00447ED4">
        <w:t>E2-4-Leverandørens økonomiske og finansielle kapasitet</w:t>
      </w:r>
      <w:r w:rsidRPr="00447ED4" w:rsidR="00447ED4">
        <w:t xml:space="preserve">, </w:t>
      </w:r>
      <w:r w:rsidRPr="00447ED4">
        <w:t>kapittel B2</w:t>
      </w:r>
      <w:r w:rsidRPr="00447ED4" w:rsidR="00AD1056">
        <w:t>-</w:t>
      </w:r>
      <w:r w:rsidRPr="00447ED4">
        <w:t>2.3</w:t>
      </w:r>
    </w:p>
    <w:p w:rsidR="004D6450" w:rsidP="00B360C6" w:rsidRDefault="004D6450" w14:paraId="2EA6411C" w14:textId="77777777"/>
    <w:p w:rsidRPr="00FA34D3" w:rsidR="00FA34D3" w:rsidP="00FA34D3" w:rsidRDefault="00FA34D3" w14:paraId="2B86AB8F" w14:textId="77777777">
      <w:pPr>
        <w:spacing w:before="0" w:line="237" w:lineRule="auto"/>
        <w:ind w:left="278" w:firstLine="346"/>
        <w:rPr>
          <w:rFonts w:ascii="Roboto" w:hAnsi="Roboto"/>
        </w:rPr>
      </w:pPr>
      <w:r w:rsidRPr="00FA34D3">
        <w:rPr>
          <w:rFonts w:ascii="Roboto" w:hAnsi="Roboto"/>
        </w:rPr>
        <w:t xml:space="preserve">Oppdragsgiver vil selv innhente kredittvurdering/regnskapsdata. </w:t>
      </w:r>
    </w:p>
    <w:p w:rsidR="00530E5A" w:rsidP="00530E5A" w:rsidRDefault="00530E5A" w14:paraId="33DE5F3B" w14:textId="5AC74014">
      <w:r>
        <w:t>For øvrig vises det til dokumentasjonskrav angitt i kapittel B2.</w:t>
      </w:r>
    </w:p>
    <w:p w:rsidRPr="00A23EA0" w:rsidR="00AD1056" w:rsidP="00A23EA0" w:rsidRDefault="00AD1056" w14:paraId="3B10F30C" w14:textId="77777777"/>
    <w:p w:rsidR="000C1519" w:rsidP="000C1519" w:rsidRDefault="000C1519" w14:paraId="64F771B1" w14:textId="3DD536A4">
      <w:pPr>
        <w:ind w:left="0"/>
        <w:rPr>
          <w:rFonts w:asciiTheme="majorHAnsi" w:hAnsiTheme="majorHAnsi" w:eastAsiaTheme="majorEastAsia" w:cstheme="majorBidi"/>
          <w:b/>
          <w:color w:val="000000" w:themeColor="text1"/>
          <w:sz w:val="28"/>
        </w:rPr>
      </w:pPr>
    </w:p>
    <w:p w:rsidR="008F2D1A" w:rsidRDefault="008F2D1A" w14:paraId="372559C3" w14:textId="77777777"/>
    <w:p w:rsidR="008F2D1A" w:rsidRDefault="008F2D1A" w14:paraId="7A0A1F15" w14:textId="77777777"/>
    <w:p w:rsidR="008F2D1A" w:rsidRDefault="008F2D1A" w14:paraId="427FD7FD" w14:textId="77777777"/>
    <w:p w:rsidR="008F2D1A" w:rsidRDefault="008F2D1A" w14:paraId="0776341D" w14:textId="77777777"/>
    <w:p w:rsidR="008F2D1A" w:rsidRDefault="008F2D1A" w14:paraId="65AF23F3" w14:textId="77777777"/>
    <w:p w:rsidR="008F2D1A" w:rsidRDefault="008F2D1A" w14:paraId="0C8AFE06" w14:textId="77777777"/>
    <w:p w:rsidR="00B85625" w:rsidRDefault="00B85625" w14:paraId="6AFE536E" w14:textId="07DF81A5">
      <w:pPr>
        <w:rPr>
          <w:rFonts w:asciiTheme="majorHAnsi" w:hAnsiTheme="majorHAnsi" w:eastAsiaTheme="majorEastAsia" w:cstheme="majorBidi"/>
          <w:b/>
          <w:color w:val="000000" w:themeColor="text1"/>
          <w:sz w:val="28"/>
        </w:rPr>
      </w:pPr>
      <w:r>
        <w:br w:type="page"/>
      </w:r>
    </w:p>
    <w:p w:rsidR="00B85625" w:rsidP="00447ED4" w:rsidRDefault="00B85625" w14:paraId="74D58E88" w14:textId="77777777">
      <w:pPr>
        <w:pStyle w:val="Overskrift3"/>
        <w:sectPr w:rsidR="00B85625" w:rsidSect="006D2313">
          <w:headerReference w:type="default" r:id="rId12"/>
          <w:footerReference w:type="default" r:id="rId13"/>
          <w:pgSz w:w="11907" w:h="16840" w:orient="portrait" w:code="9"/>
          <w:pgMar w:top="1383" w:right="1418" w:bottom="1673" w:left="1418" w:header="720" w:footer="760" w:gutter="0"/>
          <w:cols w:space="720"/>
          <w:docGrid w:linePitch="360"/>
        </w:sectPr>
      </w:pPr>
    </w:p>
    <w:p w:rsidRPr="00447ED4" w:rsidR="00AD1056" w:rsidP="00F223DD" w:rsidRDefault="00AD1056" w14:paraId="27413F1C" w14:textId="75FCF4A6">
      <w:pPr>
        <w:pStyle w:val="Overskrift3"/>
        <w:spacing w:before="0"/>
      </w:pPr>
      <w:r w:rsidRPr="00447ED4">
        <w:t>E2-5-Leverandørens tekniske og faglige kvalifikasjoner</w:t>
      </w:r>
      <w:r w:rsidRPr="00447ED4" w:rsidR="00447ED4">
        <w:t xml:space="preserve">, </w:t>
      </w:r>
      <w:r w:rsidRPr="00447ED4">
        <w:t>kapittel B2-2.</w:t>
      </w:r>
      <w:r w:rsidR="004F6A87">
        <w:t>5</w:t>
      </w:r>
    </w:p>
    <w:p w:rsidR="00AD1056" w:rsidP="00AD1056" w:rsidRDefault="00AD1056" w14:paraId="0D1ED58A" w14:textId="21366CE1">
      <w:pPr>
        <w:pStyle w:val="Ingress"/>
        <w:ind w:left="0"/>
      </w:pPr>
      <w:r>
        <w:t>E2-5.1</w:t>
      </w:r>
      <w:r>
        <w:tab/>
      </w:r>
      <w:r>
        <w:t>Relevant erfaring – kapittel B2-2.</w:t>
      </w:r>
      <w:r w:rsidR="004F6A87">
        <w:t>5</w:t>
      </w:r>
      <w:r>
        <w:t xml:space="preserve">.1 </w:t>
      </w:r>
    </w:p>
    <w:p w:rsidR="00B360C6" w:rsidP="00966BEE" w:rsidRDefault="00AD1056" w14:paraId="1F228CBE" w14:textId="0E1F7D92">
      <w:pPr>
        <w:ind w:left="0"/>
      </w:pPr>
      <w:r>
        <w:t>Oversikt over de siste og mest relevante tilsvarende oppdrag gjennomført eller under gjennomførelse i løpet av de siste 5 år. Opplysninger kan også gis på eget skjema.</w:t>
      </w:r>
    </w:p>
    <w:p w:rsidR="00F223DD" w:rsidP="00966BEE" w:rsidRDefault="00F223DD" w14:paraId="6921071A" w14:textId="77777777">
      <w:pPr>
        <w:ind w:left="0"/>
      </w:pPr>
    </w:p>
    <w:tbl>
      <w:tblPr>
        <w:tblStyle w:val="Tabellrutenett"/>
        <w:tblW w:w="0" w:type="auto"/>
        <w:tblInd w:w="624" w:type="dxa"/>
        <w:tblLayout w:type="fixed"/>
        <w:tblLook w:val="04A0" w:firstRow="1" w:lastRow="0" w:firstColumn="1" w:lastColumn="0" w:noHBand="0" w:noVBand="1"/>
      </w:tblPr>
      <w:tblGrid>
        <w:gridCol w:w="2773"/>
        <w:gridCol w:w="1985"/>
        <w:gridCol w:w="2126"/>
        <w:gridCol w:w="2126"/>
        <w:gridCol w:w="1985"/>
        <w:gridCol w:w="2126"/>
      </w:tblGrid>
      <w:tr w:rsidRPr="00AD1056" w:rsidR="00B85625" w:rsidTr="0008680C" w14:paraId="7ACA69AD" w14:textId="77777777">
        <w:tc>
          <w:tcPr>
            <w:tcW w:w="2773" w:type="dxa"/>
          </w:tcPr>
          <w:p w:rsidRPr="00AD1056" w:rsidR="00B85625" w:rsidP="00B360C6" w:rsidRDefault="00B85625" w14:paraId="59129241" w14:textId="19DF330C">
            <w:pPr>
              <w:ind w:left="0"/>
              <w:rPr>
                <w:sz w:val="18"/>
              </w:rPr>
            </w:pPr>
            <w:bookmarkStart w:name="_Hlk30778225" w:id="2"/>
          </w:p>
        </w:tc>
        <w:tc>
          <w:tcPr>
            <w:tcW w:w="1985" w:type="dxa"/>
          </w:tcPr>
          <w:p w:rsidRPr="00AD1056" w:rsidR="00B85625" w:rsidP="00B360C6" w:rsidRDefault="00B85625" w14:paraId="3881B0BD" w14:textId="6245A496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2126" w:type="dxa"/>
          </w:tcPr>
          <w:p w:rsidRPr="00AD1056" w:rsidR="00B85625" w:rsidP="00B360C6" w:rsidRDefault="00B85625" w14:paraId="6266166E" w14:textId="02AAA555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2126" w:type="dxa"/>
          </w:tcPr>
          <w:p w:rsidRPr="00AD1056" w:rsidR="00B85625" w:rsidP="00B360C6" w:rsidRDefault="00B85625" w14:paraId="017756A7" w14:textId="5AEB3B29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1985" w:type="dxa"/>
          </w:tcPr>
          <w:p w:rsidR="00B85625" w:rsidP="00B360C6" w:rsidRDefault="00B85625" w14:paraId="3F15274C" w14:textId="17BD2688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2126" w:type="dxa"/>
          </w:tcPr>
          <w:p w:rsidRPr="00AD1056" w:rsidR="00B85625" w:rsidP="00B360C6" w:rsidRDefault="00B85625" w14:paraId="5A43EC3B" w14:textId="5EFA3020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</w:tr>
      <w:tr w:rsidRPr="00AD1056" w:rsidR="00B85625" w:rsidTr="0008680C" w14:paraId="44263481" w14:textId="77777777">
        <w:tc>
          <w:tcPr>
            <w:tcW w:w="2773" w:type="dxa"/>
          </w:tcPr>
          <w:p w:rsidRPr="00AD1056" w:rsidR="00B85625" w:rsidP="00B360C6" w:rsidRDefault="00B85625" w14:paraId="4244F9C6" w14:textId="22B61A8B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Oppdragets navn</w:t>
            </w:r>
          </w:p>
        </w:tc>
        <w:tc>
          <w:tcPr>
            <w:tcW w:w="1985" w:type="dxa"/>
          </w:tcPr>
          <w:p w:rsidRPr="00AD1056" w:rsidR="0008680C" w:rsidP="00B360C6" w:rsidRDefault="0008680C" w14:paraId="6B2EF85E" w14:textId="22033AF0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03FB2D61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5608A632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4A7AB449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24DCC2B4" w14:textId="29916920">
            <w:pPr>
              <w:ind w:left="0"/>
              <w:rPr>
                <w:sz w:val="18"/>
              </w:rPr>
            </w:pPr>
          </w:p>
        </w:tc>
      </w:tr>
      <w:tr w:rsidRPr="00AD1056" w:rsidR="003F017C" w:rsidTr="0008680C" w14:paraId="4D6CD838" w14:textId="77777777">
        <w:tc>
          <w:tcPr>
            <w:tcW w:w="2773" w:type="dxa"/>
          </w:tcPr>
          <w:p w:rsidRPr="007528B7" w:rsidR="003F017C" w:rsidP="00724E51" w:rsidRDefault="003F017C" w14:paraId="7A98E916" w14:textId="1C265ED5">
            <w:pPr>
              <w:ind w:left="0"/>
              <w:rPr>
                <w:b/>
                <w:bCs/>
                <w:sz w:val="18"/>
                <w:szCs w:val="18"/>
              </w:rPr>
            </w:pPr>
            <w:r w:rsidRPr="00724E51">
              <w:rPr>
                <w:sz w:val="18"/>
                <w:szCs w:val="18"/>
              </w:rPr>
              <w:t xml:space="preserve">Beskrivelse av hva kontraktarbeidene gikk ut på, </w:t>
            </w:r>
            <w:r w:rsidRPr="007528B7">
              <w:rPr>
                <w:b/>
                <w:bCs/>
                <w:sz w:val="18"/>
                <w:szCs w:val="18"/>
              </w:rPr>
              <w:t>herunder relevansen til kvalifikasjonskravet</w:t>
            </w:r>
          </w:p>
          <w:p w:rsidR="003F017C" w:rsidP="00B360C6" w:rsidRDefault="003F017C" w14:paraId="5AA3B6F3" w14:textId="22DE23E5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3F017C" w:rsidP="00B360C6" w:rsidRDefault="003F017C" w14:paraId="55AE64F6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3F017C" w:rsidP="00B360C6" w:rsidRDefault="003F017C" w14:paraId="1E6425A9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3F017C" w:rsidP="00B360C6" w:rsidRDefault="003F017C" w14:paraId="03057447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3F017C" w:rsidP="00B360C6" w:rsidRDefault="003F017C" w14:paraId="034A7DE5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3F017C" w:rsidP="00B360C6" w:rsidRDefault="003F017C" w14:paraId="5BCC7336" w14:textId="77777777">
            <w:pPr>
              <w:ind w:left="0"/>
              <w:rPr>
                <w:sz w:val="18"/>
              </w:rPr>
            </w:pPr>
          </w:p>
        </w:tc>
      </w:tr>
      <w:tr w:rsidRPr="00AD1056" w:rsidR="009A085A" w:rsidTr="0008680C" w14:paraId="3C246BA6" w14:textId="77777777">
        <w:tc>
          <w:tcPr>
            <w:tcW w:w="2773" w:type="dxa"/>
          </w:tcPr>
          <w:p w:rsidRPr="00724E51" w:rsidR="009A085A" w:rsidP="00724E51" w:rsidRDefault="009A085A" w14:paraId="563560EB" w14:textId="6FF699D8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Oppgi </w:t>
            </w:r>
            <w:r w:rsidRPr="00AD1056">
              <w:rPr>
                <w:sz w:val="18"/>
              </w:rPr>
              <w:t>hvilke arbeider som ble utført av leverandøren selv</w:t>
            </w:r>
          </w:p>
        </w:tc>
        <w:tc>
          <w:tcPr>
            <w:tcW w:w="1985" w:type="dxa"/>
          </w:tcPr>
          <w:p w:rsidRPr="00AD1056" w:rsidR="009A085A" w:rsidP="00B360C6" w:rsidRDefault="009A085A" w14:paraId="58D3FB19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9A085A" w:rsidP="00B360C6" w:rsidRDefault="009A085A" w14:paraId="5754E538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9A085A" w:rsidP="00B360C6" w:rsidRDefault="009A085A" w14:paraId="6EEA67D6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9A085A" w:rsidP="00B360C6" w:rsidRDefault="009A085A" w14:paraId="319E7C6C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9A085A" w:rsidP="00B360C6" w:rsidRDefault="009A085A" w14:paraId="2818027E" w14:textId="77777777">
            <w:pPr>
              <w:ind w:left="0"/>
              <w:rPr>
                <w:sz w:val="18"/>
              </w:rPr>
            </w:pPr>
          </w:p>
        </w:tc>
      </w:tr>
      <w:tr w:rsidRPr="00AD1056" w:rsidR="009A085A" w:rsidTr="0008680C" w14:paraId="478E885B" w14:textId="77777777">
        <w:tc>
          <w:tcPr>
            <w:tcW w:w="2773" w:type="dxa"/>
          </w:tcPr>
          <w:p w:rsidR="009A085A" w:rsidP="00724E51" w:rsidRDefault="009A085A" w14:paraId="53328D10" w14:textId="097C5F14">
            <w:pPr>
              <w:ind w:left="0"/>
              <w:rPr>
                <w:sz w:val="18"/>
              </w:rPr>
            </w:pPr>
            <w:r>
              <w:rPr>
                <w:sz w:val="18"/>
              </w:rPr>
              <w:t xml:space="preserve">Oppgi hvilke arbeider som ble </w:t>
            </w:r>
            <w:r w:rsidR="000357F6">
              <w:rPr>
                <w:sz w:val="18"/>
              </w:rPr>
              <w:t>utført av underentreprenører</w:t>
            </w:r>
          </w:p>
        </w:tc>
        <w:tc>
          <w:tcPr>
            <w:tcW w:w="1985" w:type="dxa"/>
          </w:tcPr>
          <w:p w:rsidRPr="00AD1056" w:rsidR="009A085A" w:rsidP="00B360C6" w:rsidRDefault="009A085A" w14:paraId="555A8277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9A085A" w:rsidP="00B360C6" w:rsidRDefault="009A085A" w14:paraId="0C4BFF67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9A085A" w:rsidP="00B360C6" w:rsidRDefault="009A085A" w14:paraId="5A91C2AC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9A085A" w:rsidP="00B360C6" w:rsidRDefault="009A085A" w14:paraId="24E6196D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9A085A" w:rsidP="00B360C6" w:rsidRDefault="009A085A" w14:paraId="2A6A3561" w14:textId="77777777">
            <w:pPr>
              <w:ind w:left="0"/>
              <w:rPr>
                <w:sz w:val="18"/>
              </w:rPr>
            </w:pPr>
          </w:p>
        </w:tc>
      </w:tr>
      <w:tr w:rsidRPr="00AD1056" w:rsidR="00B85625" w:rsidTr="0008680C" w14:paraId="6D37D009" w14:textId="77777777">
        <w:tc>
          <w:tcPr>
            <w:tcW w:w="2773" w:type="dxa"/>
          </w:tcPr>
          <w:p w:rsidRPr="00AD1056" w:rsidR="00B85625" w:rsidP="00B360C6" w:rsidRDefault="00B85625" w14:paraId="08B90CC9" w14:textId="58AD3F74">
            <w:pPr>
              <w:ind w:left="0"/>
              <w:rPr>
                <w:sz w:val="18"/>
              </w:rPr>
            </w:pPr>
            <w:r>
              <w:rPr>
                <w:sz w:val="18"/>
              </w:rPr>
              <w:t>Sted</w:t>
            </w:r>
          </w:p>
        </w:tc>
        <w:tc>
          <w:tcPr>
            <w:tcW w:w="1985" w:type="dxa"/>
          </w:tcPr>
          <w:p w:rsidRPr="00AD1056" w:rsidR="00B85625" w:rsidP="00B360C6" w:rsidRDefault="00B85625" w14:paraId="3E2C3F48" w14:textId="014AC1E1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428472D7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6E367918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5815EFAC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3AD08980" w14:textId="60632F2E">
            <w:pPr>
              <w:ind w:left="0"/>
              <w:rPr>
                <w:sz w:val="18"/>
              </w:rPr>
            </w:pPr>
          </w:p>
        </w:tc>
      </w:tr>
      <w:tr w:rsidRPr="00AD1056" w:rsidR="00B85625" w:rsidTr="0008680C" w14:paraId="0B7C7A0B" w14:textId="77777777">
        <w:tc>
          <w:tcPr>
            <w:tcW w:w="2773" w:type="dxa"/>
          </w:tcPr>
          <w:p w:rsidRPr="00AD1056" w:rsidR="00B85625" w:rsidP="00B360C6" w:rsidRDefault="00B85625" w14:paraId="1134CFA0" w14:textId="74BFF6A4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Oppdragsgiver</w:t>
            </w:r>
          </w:p>
        </w:tc>
        <w:tc>
          <w:tcPr>
            <w:tcW w:w="1985" w:type="dxa"/>
          </w:tcPr>
          <w:p w:rsidRPr="00AD1056" w:rsidR="00B85625" w:rsidP="00B360C6" w:rsidRDefault="00B85625" w14:paraId="320DE566" w14:textId="120277A8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5A263D57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080C10CB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5E7075A0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51ECFB96" w14:textId="5C986BE7">
            <w:pPr>
              <w:ind w:left="0"/>
              <w:rPr>
                <w:sz w:val="18"/>
              </w:rPr>
            </w:pPr>
          </w:p>
        </w:tc>
      </w:tr>
      <w:tr w:rsidRPr="00AD1056" w:rsidR="00B85625" w:rsidTr="0008680C" w14:paraId="523F50C4" w14:textId="77777777">
        <w:tc>
          <w:tcPr>
            <w:tcW w:w="2773" w:type="dxa"/>
          </w:tcPr>
          <w:p w:rsidRPr="00AD1056" w:rsidR="00B85625" w:rsidP="00B360C6" w:rsidRDefault="00562586" w14:paraId="4162B596" w14:textId="4DB58F5E">
            <w:pPr>
              <w:ind w:left="0"/>
              <w:rPr>
                <w:sz w:val="18"/>
              </w:rPr>
            </w:pPr>
            <w:r>
              <w:rPr>
                <w:sz w:val="18"/>
              </w:rPr>
              <w:t>Kontaktperson</w:t>
            </w:r>
            <w:r w:rsidRPr="00AD1056">
              <w:rPr>
                <w:sz w:val="18"/>
              </w:rPr>
              <w:t xml:space="preserve"> </w:t>
            </w:r>
            <w:r w:rsidRPr="00AD1056" w:rsidR="00B85625">
              <w:rPr>
                <w:sz w:val="18"/>
              </w:rPr>
              <w:t xml:space="preserve">(navn, stilling/tittel i </w:t>
            </w:r>
            <w:r w:rsidR="00011DE7">
              <w:rPr>
                <w:sz w:val="18"/>
              </w:rPr>
              <w:t>erfarings</w:t>
            </w:r>
            <w:r w:rsidRPr="00AD1056" w:rsidR="00B85625">
              <w:rPr>
                <w:sz w:val="18"/>
              </w:rPr>
              <w:t>prosjektet, telefon og e-post)</w:t>
            </w:r>
          </w:p>
        </w:tc>
        <w:tc>
          <w:tcPr>
            <w:tcW w:w="1985" w:type="dxa"/>
          </w:tcPr>
          <w:p w:rsidRPr="00AD1056" w:rsidR="00B85625" w:rsidP="00B360C6" w:rsidRDefault="00B85625" w14:paraId="02DD212D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784E5B1D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710A6856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6A265025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3751A54D" w14:textId="1B5D6CDE">
            <w:pPr>
              <w:ind w:left="0"/>
              <w:rPr>
                <w:sz w:val="18"/>
              </w:rPr>
            </w:pPr>
          </w:p>
        </w:tc>
      </w:tr>
      <w:tr w:rsidRPr="00AD1056" w:rsidR="00B85625" w:rsidTr="0008680C" w14:paraId="029AC839" w14:textId="77777777">
        <w:tc>
          <w:tcPr>
            <w:tcW w:w="2773" w:type="dxa"/>
          </w:tcPr>
          <w:p w:rsidRPr="00AD1056" w:rsidR="00B85625" w:rsidP="00B360C6" w:rsidRDefault="00B85625" w14:paraId="620A4837" w14:textId="31FBE490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 xml:space="preserve">Tid for utførelse (fra-til) </w:t>
            </w:r>
            <w:proofErr w:type="spellStart"/>
            <w:r w:rsidRPr="00AD1056">
              <w:rPr>
                <w:sz w:val="18"/>
              </w:rPr>
              <w:t>ååmm</w:t>
            </w:r>
            <w:proofErr w:type="spellEnd"/>
          </w:p>
        </w:tc>
        <w:tc>
          <w:tcPr>
            <w:tcW w:w="1985" w:type="dxa"/>
          </w:tcPr>
          <w:p w:rsidRPr="00AD1056" w:rsidR="00B85625" w:rsidP="00B360C6" w:rsidRDefault="00B85625" w14:paraId="3F815E17" w14:textId="579518D2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610378B6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5D3ACE95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010DCD1C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34141C9F" w14:textId="5ADD90ED">
            <w:pPr>
              <w:ind w:left="0"/>
              <w:rPr>
                <w:sz w:val="18"/>
              </w:rPr>
            </w:pPr>
          </w:p>
        </w:tc>
      </w:tr>
      <w:tr w:rsidRPr="001E1200" w:rsidR="00B85625" w:rsidTr="0008680C" w14:paraId="09FDE2AB" w14:textId="77777777">
        <w:tc>
          <w:tcPr>
            <w:tcW w:w="2773" w:type="dxa"/>
          </w:tcPr>
          <w:p w:rsidRPr="002D6349" w:rsidR="00B85625" w:rsidP="00B360C6" w:rsidRDefault="00B85625" w14:paraId="0577AE62" w14:textId="1E19AC75">
            <w:pPr>
              <w:ind w:left="0"/>
              <w:rPr>
                <w:sz w:val="18"/>
                <w:lang w:val="nn-NO"/>
              </w:rPr>
            </w:pPr>
            <w:r w:rsidRPr="002D6349">
              <w:rPr>
                <w:sz w:val="18"/>
                <w:lang w:val="nn-NO"/>
              </w:rPr>
              <w:t xml:space="preserve">Verdi i mill. kr. </w:t>
            </w:r>
            <w:r w:rsidR="005017E5">
              <w:rPr>
                <w:sz w:val="18"/>
                <w:lang w:val="nn-NO"/>
              </w:rPr>
              <w:t>ekskl.</w:t>
            </w:r>
            <w:r w:rsidRPr="002D6349">
              <w:rPr>
                <w:sz w:val="18"/>
                <w:lang w:val="nn-NO"/>
              </w:rPr>
              <w:t>. mva</w:t>
            </w:r>
          </w:p>
        </w:tc>
        <w:tc>
          <w:tcPr>
            <w:tcW w:w="1985" w:type="dxa"/>
          </w:tcPr>
          <w:p w:rsidRPr="002D6349" w:rsidR="00B85625" w:rsidP="00B360C6" w:rsidRDefault="00B85625" w14:paraId="5B69928F" w14:textId="50D28B16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2126" w:type="dxa"/>
          </w:tcPr>
          <w:p w:rsidRPr="002D6349" w:rsidR="00B85625" w:rsidP="00B360C6" w:rsidRDefault="00B85625" w14:paraId="7C28512F" w14:textId="77777777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2126" w:type="dxa"/>
          </w:tcPr>
          <w:p w:rsidRPr="002D6349" w:rsidR="00B85625" w:rsidP="00B360C6" w:rsidRDefault="00B85625" w14:paraId="31BF8517" w14:textId="77777777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1985" w:type="dxa"/>
          </w:tcPr>
          <w:p w:rsidRPr="002D6349" w:rsidR="00B85625" w:rsidP="00B360C6" w:rsidRDefault="00B85625" w14:paraId="6B7860D3" w14:textId="77777777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2126" w:type="dxa"/>
          </w:tcPr>
          <w:p w:rsidRPr="002D6349" w:rsidR="00B85625" w:rsidP="00B360C6" w:rsidRDefault="00B85625" w14:paraId="1B619781" w14:textId="09826C10">
            <w:pPr>
              <w:ind w:left="0"/>
              <w:rPr>
                <w:sz w:val="18"/>
                <w:lang w:val="nn-NO"/>
              </w:rPr>
            </w:pPr>
          </w:p>
        </w:tc>
      </w:tr>
      <w:tr w:rsidRPr="00AD1056" w:rsidR="00B85625" w:rsidTr="0008680C" w14:paraId="3CA0CEC5" w14:textId="77777777">
        <w:tc>
          <w:tcPr>
            <w:tcW w:w="2773" w:type="dxa"/>
          </w:tcPr>
          <w:p w:rsidRPr="00AD1056" w:rsidR="00B85625" w:rsidP="00B360C6" w:rsidRDefault="00B85625" w14:paraId="1E496CA9" w14:textId="57B7778B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Totalt antall årsverk</w:t>
            </w:r>
          </w:p>
        </w:tc>
        <w:tc>
          <w:tcPr>
            <w:tcW w:w="1985" w:type="dxa"/>
          </w:tcPr>
          <w:p w:rsidRPr="00AD1056" w:rsidR="00B85625" w:rsidP="00B360C6" w:rsidRDefault="00B85625" w14:paraId="01DA402D" w14:textId="6EA4A600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2CDCBB57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2B0BCCE7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7A921552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7EC091A8" w14:textId="04278125">
            <w:pPr>
              <w:ind w:left="0"/>
              <w:rPr>
                <w:sz w:val="18"/>
              </w:rPr>
            </w:pPr>
          </w:p>
        </w:tc>
      </w:tr>
      <w:tr w:rsidRPr="00AD1056" w:rsidR="00B85625" w:rsidTr="0008680C" w14:paraId="63818935" w14:textId="77777777">
        <w:tc>
          <w:tcPr>
            <w:tcW w:w="2773" w:type="dxa"/>
          </w:tcPr>
          <w:p w:rsidRPr="00AD1056" w:rsidR="00B85625" w:rsidP="00B360C6" w:rsidRDefault="00B85625" w14:paraId="393D83A0" w14:textId="66B401C1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Herav egne arbeidstakere</w:t>
            </w:r>
          </w:p>
        </w:tc>
        <w:tc>
          <w:tcPr>
            <w:tcW w:w="1985" w:type="dxa"/>
          </w:tcPr>
          <w:p w:rsidRPr="00AD1056" w:rsidR="00B85625" w:rsidP="00B360C6" w:rsidRDefault="00B85625" w14:paraId="07EF6679" w14:textId="21211AFD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063ADF2A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1B90125F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74499127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011D7E43" w14:textId="5148E36C">
            <w:pPr>
              <w:ind w:left="0"/>
              <w:rPr>
                <w:sz w:val="18"/>
              </w:rPr>
            </w:pPr>
          </w:p>
        </w:tc>
      </w:tr>
      <w:tr w:rsidRPr="00AD1056" w:rsidR="00B85625" w:rsidTr="0008680C" w14:paraId="534141EF" w14:textId="77777777">
        <w:tc>
          <w:tcPr>
            <w:tcW w:w="2773" w:type="dxa"/>
          </w:tcPr>
          <w:p w:rsidRPr="00AD1056" w:rsidR="00B85625" w:rsidP="00B360C6" w:rsidRDefault="00B85625" w14:paraId="097ECDC2" w14:textId="2AD8C45B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Herav i underentreprise</w:t>
            </w:r>
          </w:p>
        </w:tc>
        <w:tc>
          <w:tcPr>
            <w:tcW w:w="1985" w:type="dxa"/>
          </w:tcPr>
          <w:p w:rsidRPr="00AD1056" w:rsidR="00B85625" w:rsidP="00B360C6" w:rsidRDefault="00B85625" w14:paraId="60A84745" w14:textId="5CED0D3E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32C2F9F5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7CFC0850" w14:textId="77777777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Pr="00AD1056" w:rsidR="00B85625" w:rsidP="00B360C6" w:rsidRDefault="00B85625" w14:paraId="0AFB7204" w14:textId="77777777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:rsidRPr="00AD1056" w:rsidR="00B85625" w:rsidP="00B360C6" w:rsidRDefault="00B85625" w14:paraId="6BD7DCDF" w14:textId="45528D17">
            <w:pPr>
              <w:ind w:left="0"/>
              <w:rPr>
                <w:sz w:val="18"/>
              </w:rPr>
            </w:pPr>
          </w:p>
        </w:tc>
      </w:tr>
      <w:bookmarkEnd w:id="2"/>
    </w:tbl>
    <w:p w:rsidR="00C52A19" w:rsidP="0008680C" w:rsidRDefault="00C52A19" w14:paraId="7F35C752" w14:textId="77777777">
      <w:pPr>
        <w:ind w:left="0"/>
      </w:pPr>
    </w:p>
    <w:p w:rsidR="00D345C5" w:rsidP="00AB1AFB" w:rsidRDefault="00D345C5" w14:paraId="6F3F68E2" w14:textId="309B3066">
      <w:pPr>
        <w:ind w:left="0"/>
      </w:pPr>
    </w:p>
    <w:p w:rsidR="00AD1056" w:rsidP="0071408C" w:rsidRDefault="00AD1056" w14:paraId="1930890A" w14:textId="111DEDA9">
      <w:pPr>
        <w:pStyle w:val="Ingress"/>
        <w:ind w:left="0"/>
      </w:pPr>
      <w:r>
        <w:t>E2-</w:t>
      </w:r>
      <w:r w:rsidRPr="00AD1056">
        <w:t>5.2</w:t>
      </w:r>
      <w:r w:rsidRPr="00AD1056">
        <w:tab/>
      </w:r>
      <w:r w:rsidRPr="00AD1056">
        <w:t>Byggherrers erfaringer – kapittel B2</w:t>
      </w:r>
      <w:r w:rsidR="002E098C">
        <w:t>-</w:t>
      </w:r>
      <w:r w:rsidRPr="00AD1056">
        <w:t>2.</w:t>
      </w:r>
      <w:r w:rsidR="004F6A87">
        <w:t>5</w:t>
      </w:r>
      <w:r w:rsidRPr="00AD1056">
        <w:t>.2</w:t>
      </w:r>
    </w:p>
    <w:p w:rsidR="00050A22" w:rsidP="00050A22" w:rsidRDefault="00050A22" w14:paraId="69B5B607" w14:textId="0B850E37">
      <w:pPr>
        <w:rPr>
          <w:rStyle w:val="ui-provider"/>
        </w:rPr>
      </w:pPr>
      <w:r>
        <w:rPr>
          <w:rStyle w:val="ui-provider"/>
        </w:rPr>
        <w:t xml:space="preserve">Dokumenteres gjennom attester fra erfaringsprosjekter oppgitt i skjema E2-5.1. Det skal leveres minimum to attester. </w:t>
      </w:r>
    </w:p>
    <w:p w:rsidR="00050A22" w:rsidP="00050A22" w:rsidRDefault="00050A22" w14:paraId="7B1508CD" w14:textId="77777777">
      <w:pPr>
        <w:rPr>
          <w:rStyle w:val="ui-provider"/>
        </w:rPr>
      </w:pPr>
      <w:r w:rsidRPr="001B4073">
        <w:rPr>
          <w:rStyle w:val="ui-provider"/>
        </w:rPr>
        <w:t xml:space="preserve">Skjema for attest i vedlegg 1 i kap. E2-8 </w:t>
      </w:r>
      <w:r>
        <w:rPr>
          <w:rStyle w:val="ui-provider"/>
        </w:rPr>
        <w:t>skal benyttes.</w:t>
      </w:r>
    </w:p>
    <w:p w:rsidRPr="000767A7" w:rsidR="00A52458" w:rsidP="00187C91" w:rsidRDefault="00A52458" w14:paraId="70FFF143" w14:textId="77777777"/>
    <w:p w:rsidRPr="009A085A" w:rsidR="00B85625" w:rsidP="002E098C" w:rsidRDefault="00B85625" w14:paraId="3503A07B" w14:textId="77777777">
      <w:pPr>
        <w:pStyle w:val="Overskrift3"/>
        <w:sectPr w:rsidRPr="009A085A" w:rsidR="00B85625" w:rsidSect="006D2313">
          <w:pgSz w:w="16840" w:h="11907" w:orient="landscape" w:code="9"/>
          <w:pgMar w:top="1418" w:right="1383" w:bottom="1418" w:left="1673" w:header="720" w:footer="760" w:gutter="0"/>
          <w:cols w:space="720"/>
          <w:docGrid w:linePitch="360"/>
        </w:sectPr>
      </w:pPr>
    </w:p>
    <w:p w:rsidR="002E098C" w:rsidP="002E098C" w:rsidRDefault="002E098C" w14:paraId="4305EE8B" w14:textId="5171F6B1">
      <w:pPr>
        <w:pStyle w:val="Overskrift3"/>
      </w:pPr>
      <w:r>
        <w:t>E2-6-</w:t>
      </w:r>
      <w:r w:rsidR="00630CC0">
        <w:t>Sikkerhet</w:t>
      </w:r>
      <w:r w:rsidR="002E603D">
        <w:t>, helse og arbeidsmiljø (SHA)</w:t>
      </w:r>
      <w:r>
        <w:t xml:space="preserve"> – kapittel B2-2.</w:t>
      </w:r>
      <w:r w:rsidR="008A1988">
        <w:t>4</w:t>
      </w:r>
    </w:p>
    <w:p w:rsidR="002E098C" w:rsidP="002E098C" w:rsidRDefault="002E098C" w14:paraId="559D25FC" w14:textId="71CEE4B1">
      <w:pPr>
        <w:pStyle w:val="Ingress"/>
        <w:ind w:left="0"/>
      </w:pPr>
      <w:r>
        <w:t>E2-6.1</w:t>
      </w:r>
      <w:r>
        <w:tab/>
      </w:r>
      <w:r w:rsidR="00630CC0">
        <w:t xml:space="preserve">SHA- </w:t>
      </w:r>
      <w:r>
        <w:t>system – kapittel B2-2.</w:t>
      </w:r>
      <w:r w:rsidR="008A1988">
        <w:t>4</w:t>
      </w:r>
      <w:r>
        <w:t>.1</w:t>
      </w:r>
      <w:r>
        <w:tab/>
      </w:r>
    </w:p>
    <w:p w:rsidR="002E098C" w:rsidP="002E098C" w:rsidRDefault="002E098C" w14:paraId="08C70613" w14:textId="202A9093">
      <w:r>
        <w:t>Dokumenteres i tråd med bestemmelsene i kapittel B2-2.</w:t>
      </w:r>
      <w:r w:rsidR="008A1988">
        <w:t>4</w:t>
      </w:r>
      <w:r>
        <w:t xml:space="preserve">.1 </w:t>
      </w:r>
    </w:p>
    <w:p w:rsidR="00573EBD" w:rsidP="00573EBD" w:rsidRDefault="00573EBD" w14:paraId="06E25054" w14:textId="33304CCE">
      <w:pPr>
        <w:spacing w:before="0"/>
      </w:pPr>
    </w:p>
    <w:p w:rsidR="00573EBD" w:rsidP="00724E51" w:rsidRDefault="00573EBD" w14:paraId="5EFF4DB4" w14:textId="77777777">
      <w:pPr>
        <w:spacing w:before="0"/>
      </w:pPr>
    </w:p>
    <w:p w:rsidR="002E098C" w:rsidP="002E098C" w:rsidRDefault="002E098C" w14:paraId="44B24D91" w14:textId="1E56CBFE">
      <w:pPr>
        <w:pStyle w:val="Overskrift3"/>
      </w:pPr>
      <w:r>
        <w:t>E2-7-Skatteattester</w:t>
      </w:r>
    </w:p>
    <w:p w:rsidR="002E098C" w:rsidP="002E098C" w:rsidRDefault="002E098C" w14:paraId="0756953C" w14:textId="736F15A1">
      <w:r>
        <w:t>Her vedlegges skatteattester for merverdiavgift og skatt</w:t>
      </w:r>
      <w:r w:rsidR="0073684E">
        <w:t xml:space="preserve">, </w:t>
      </w:r>
      <w:proofErr w:type="spellStart"/>
      <w:r w:rsidR="0073684E">
        <w:t>iht</w:t>
      </w:r>
      <w:proofErr w:type="spellEnd"/>
      <w:r w:rsidR="0073684E">
        <w:t xml:space="preserve"> krav</w:t>
      </w:r>
      <w:r w:rsidR="000A690D">
        <w:t xml:space="preserve"> i kap. B2-</w:t>
      </w:r>
      <w:r w:rsidR="00BF1A00">
        <w:t>3.2.</w:t>
      </w:r>
    </w:p>
    <w:p w:rsidR="002E098C" w:rsidP="002E098C" w:rsidRDefault="002E098C" w14:paraId="1FA7E54F" w14:textId="77777777"/>
    <w:p w:rsidR="002E098C" w:rsidP="002E098C" w:rsidRDefault="002E098C" w14:paraId="0714B842" w14:textId="079DBB1A">
      <w:pPr>
        <w:pStyle w:val="Overskrift3"/>
      </w:pPr>
      <w:r>
        <w:t>E2-8-</w:t>
      </w:r>
      <w:r w:rsidR="00314941">
        <w:t>Vedlegg</w:t>
      </w:r>
    </w:p>
    <w:p w:rsidR="00B36F9F" w:rsidRDefault="000730BA" w14:paraId="7AE844AE" w14:textId="07165D6E">
      <w:r>
        <w:t>Vedlegg 1:</w:t>
      </w:r>
      <w:r>
        <w:tab/>
      </w:r>
      <w:r w:rsidR="00B36F9F">
        <w:t xml:space="preserve">Attest </w:t>
      </w:r>
      <w:r w:rsidR="00785660">
        <w:t>– Byggherrers erfaring</w:t>
      </w:r>
    </w:p>
    <w:p w:rsidR="00B36F9F" w:rsidRDefault="00B36F9F" w14:paraId="3FBFC5FC" w14:textId="77777777"/>
    <w:p w:rsidR="00B360C6" w:rsidRDefault="00B36F9F" w14:paraId="40DB8EE2" w14:textId="44B1EB36">
      <w:r>
        <w:t>Vedlegg 2:</w:t>
      </w:r>
      <w:r w:rsidRPr="00B360C6" w:rsidR="00B360C6">
        <w:tab/>
      </w:r>
      <w:r>
        <w:t>Mal forpliktelseserklæring</w:t>
      </w:r>
    </w:p>
    <w:p w:rsidR="00B360C6" w:rsidRDefault="00B360C6" w14:paraId="3D8A8D79" w14:textId="79E81C15">
      <w:r>
        <w:br w:type="page"/>
      </w:r>
    </w:p>
    <w:p w:rsidR="00321FFC" w:rsidRDefault="00321FFC" w14:paraId="6330CF07" w14:textId="36E5280C">
      <w:pPr>
        <w:rPr>
          <w:b/>
        </w:rPr>
      </w:pPr>
      <w:r>
        <w:rPr>
          <w:b/>
        </w:rPr>
        <w:t xml:space="preserve">Vedlegg </w:t>
      </w:r>
      <w:r w:rsidR="007118C1">
        <w:rPr>
          <w:b/>
        </w:rPr>
        <w:t>1</w:t>
      </w:r>
    </w:p>
    <w:p w:rsidR="00AF36CC" w:rsidRDefault="00AF36CC" w14:paraId="2EE15038" w14:textId="77777777">
      <w:pPr>
        <w:rPr>
          <w:b/>
        </w:rPr>
      </w:pPr>
    </w:p>
    <w:p w:rsidRPr="00E40E7D" w:rsidR="00AF36CC" w:rsidP="00E40E7D" w:rsidRDefault="00AF36CC" w14:paraId="7FC29013" w14:textId="481B54D1">
      <w:pPr>
        <w:rPr>
          <w:b/>
          <w:bCs/>
          <w:sz w:val="28"/>
          <w:szCs w:val="24"/>
          <w:lang w:eastAsia="nb-NO"/>
        </w:rPr>
      </w:pPr>
      <w:r w:rsidRPr="00E40E7D">
        <w:rPr>
          <w:b/>
          <w:bCs/>
          <w:sz w:val="28"/>
          <w:szCs w:val="24"/>
          <w:lang w:eastAsia="nb-NO"/>
        </w:rPr>
        <w:t>A</w:t>
      </w:r>
      <w:r w:rsidRPr="00E40E7D" w:rsidR="00A9642E">
        <w:rPr>
          <w:b/>
          <w:bCs/>
          <w:sz w:val="28"/>
          <w:szCs w:val="24"/>
          <w:lang w:eastAsia="nb-NO"/>
        </w:rPr>
        <w:t>tt</w:t>
      </w:r>
      <w:r w:rsidRPr="00E40E7D" w:rsidR="00240384">
        <w:rPr>
          <w:b/>
          <w:bCs/>
          <w:sz w:val="28"/>
          <w:szCs w:val="24"/>
          <w:lang w:eastAsia="nb-NO"/>
        </w:rPr>
        <w:t>est – byggherrers erfaring</w:t>
      </w:r>
    </w:p>
    <w:p w:rsidRPr="00AF36CC" w:rsidR="00AF36CC" w:rsidP="00E40E7D" w:rsidRDefault="00AF36CC" w14:paraId="661E1F23" w14:textId="77777777">
      <w:pPr>
        <w:rPr>
          <w:b/>
          <w:bCs/>
          <w:caps/>
          <w:lang w:eastAsia="nb-NO"/>
        </w:rPr>
      </w:pPr>
      <w:r w:rsidRPr="00AF36CC">
        <w:rPr>
          <w:lang w:eastAsia="nb-NO"/>
        </w:rPr>
        <w:t>Skjemaet skal fylles ut på norsk</w:t>
      </w:r>
    </w:p>
    <w:p w:rsidRPr="00AF36CC" w:rsidR="00AF36CC" w:rsidP="00784BE3" w:rsidRDefault="00AF36CC" w14:paraId="2C9D73D5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b/>
          <w:sz w:val="24"/>
          <w:szCs w:val="24"/>
          <w:lang w:eastAsia="nb-NO"/>
        </w:rPr>
      </w:pPr>
    </w:p>
    <w:tbl>
      <w:tblPr>
        <w:tblStyle w:val="Tabellrutenett3"/>
        <w:tblW w:w="9209" w:type="dxa"/>
        <w:tblInd w:w="709" w:type="dxa"/>
        <w:tblLook w:val="04A0" w:firstRow="1" w:lastRow="0" w:firstColumn="1" w:lastColumn="0" w:noHBand="0" w:noVBand="1"/>
      </w:tblPr>
      <w:tblGrid>
        <w:gridCol w:w="2409"/>
        <w:gridCol w:w="2689"/>
        <w:gridCol w:w="4111"/>
      </w:tblGrid>
      <w:tr w:rsidRPr="00AF36CC" w:rsidR="00AF36CC" w:rsidTr="00784BE3" w14:paraId="48F2C32F" w14:textId="77777777">
        <w:tc>
          <w:tcPr>
            <w:tcW w:w="50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shd w:val="clear" w:color="auto" w:fill="FFFFA5"/>
          </w:tcPr>
          <w:p w:rsidRPr="00784BE3" w:rsidR="00AF36CC" w:rsidP="00AF36CC" w:rsidRDefault="00AF36CC" w14:paraId="2F717E5C" w14:textId="77777777">
            <w:pPr>
              <w:spacing w:after="200"/>
              <w:rPr>
                <w:rFonts w:ascii="Roboto" w:hAnsi="Roboto" w:eastAsia="Times New Roman" w:cs="Times New Roman"/>
                <w:b/>
                <w:bCs/>
                <w:szCs w:val="24"/>
                <w:lang w:eastAsia="nb-NO"/>
              </w:rPr>
            </w:pPr>
            <w:r w:rsidRPr="00784BE3">
              <w:rPr>
                <w:rFonts w:ascii="Roboto" w:hAnsi="Roboto" w:eastAsia="Times New Roman" w:cs="Times New Roman"/>
                <w:b/>
                <w:bCs/>
                <w:szCs w:val="24"/>
                <w:lang w:eastAsia="nb-NO"/>
              </w:rPr>
              <w:t>Evaluert leverandør:</w:t>
            </w:r>
          </w:p>
        </w:tc>
        <w:tc>
          <w:tcPr>
            <w:tcW w:w="4111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AF36CC" w:rsidR="00AF36CC" w:rsidP="00AF36CC" w:rsidRDefault="00AF36CC" w14:paraId="6F667711" w14:textId="77777777">
            <w:pPr>
              <w:spacing w:after="200"/>
              <w:rPr>
                <w:rFonts w:ascii="Roboto" w:hAnsi="Roboto" w:eastAsia="Times New Roman" w:cs="Times New Roman"/>
                <w:color w:val="FF0000"/>
                <w:szCs w:val="24"/>
                <w:lang w:eastAsia="nb-NO"/>
              </w:rPr>
            </w:pPr>
          </w:p>
        </w:tc>
      </w:tr>
      <w:tr w:rsidRPr="00AF36CC" w:rsidR="00AF36CC" w:rsidTr="00784BE3" w14:paraId="05B9FA6B" w14:textId="77777777">
        <w:tc>
          <w:tcPr>
            <w:tcW w:w="2409" w:type="dxa"/>
            <w:vMerge w:val="restart"/>
            <w:tcBorders>
              <w:top w:val="single" w:color="auto" w:sz="8" w:space="0"/>
              <w:left w:val="single" w:color="auto" w:sz="8" w:space="0"/>
            </w:tcBorders>
            <w:shd w:val="clear" w:color="auto" w:fill="FFFFA5"/>
          </w:tcPr>
          <w:p w:rsidRPr="00784BE3" w:rsidR="00AF36CC" w:rsidP="00AF36CC" w:rsidRDefault="00AF36CC" w14:paraId="2436AD3B" w14:textId="77777777">
            <w:pPr>
              <w:spacing w:after="200"/>
              <w:rPr>
                <w:rFonts w:ascii="Roboto" w:hAnsi="Roboto" w:eastAsia="Times New Roman" w:cs="Times New Roman"/>
                <w:b/>
                <w:bCs/>
                <w:szCs w:val="24"/>
                <w:lang w:eastAsia="nb-NO"/>
              </w:rPr>
            </w:pPr>
            <w:r w:rsidRPr="00784BE3">
              <w:rPr>
                <w:rFonts w:ascii="Roboto" w:hAnsi="Roboto" w:eastAsia="Times New Roman" w:cs="Times New Roman"/>
                <w:b/>
                <w:bCs/>
                <w:szCs w:val="24"/>
                <w:lang w:eastAsia="nb-NO"/>
              </w:rPr>
              <w:t xml:space="preserve">Evaluering utført av: </w:t>
            </w:r>
          </w:p>
          <w:p w:rsidRPr="00AF36CC" w:rsidR="00AF36CC" w:rsidP="00AF36CC" w:rsidRDefault="00AF36CC" w14:paraId="60A06B07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tcBorders>
              <w:top w:val="single" w:color="auto" w:sz="8" w:space="0"/>
            </w:tcBorders>
            <w:shd w:val="clear" w:color="auto" w:fill="F2F2F2"/>
          </w:tcPr>
          <w:p w:rsidRPr="00AF36CC" w:rsidR="00AF36CC" w:rsidP="00AF36CC" w:rsidRDefault="00AF36CC" w14:paraId="0536C709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Cs w:val="24"/>
                <w:lang w:eastAsia="nb-NO"/>
              </w:rPr>
              <w:t>Oppdragsgiver:</w:t>
            </w:r>
          </w:p>
        </w:tc>
        <w:tc>
          <w:tcPr>
            <w:tcW w:w="4111" w:type="dxa"/>
            <w:tcBorders>
              <w:top w:val="single" w:color="auto" w:sz="8" w:space="0"/>
              <w:right w:val="single" w:color="auto" w:sz="8" w:space="0"/>
            </w:tcBorders>
          </w:tcPr>
          <w:p w:rsidRPr="00AF36CC" w:rsidR="00AF36CC" w:rsidP="00AF36CC" w:rsidRDefault="00AF36CC" w14:paraId="217E4F6E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  <w:tr w:rsidRPr="00AF36CC" w:rsidR="00AF36CC" w:rsidTr="00784BE3" w14:paraId="663E7236" w14:textId="77777777">
        <w:tc>
          <w:tcPr>
            <w:tcW w:w="2409" w:type="dxa"/>
            <w:vMerge/>
            <w:tcBorders>
              <w:left w:val="single" w:color="auto" w:sz="8" w:space="0"/>
            </w:tcBorders>
            <w:shd w:val="clear" w:color="auto" w:fill="FFFFA5"/>
          </w:tcPr>
          <w:p w:rsidRPr="00AF36CC" w:rsidR="00AF36CC" w:rsidP="00AF36CC" w:rsidRDefault="00AF36CC" w14:paraId="4AC88AFA" w14:textId="77777777">
            <w:pPr>
              <w:spacing w:after="200"/>
              <w:jc w:val="right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:rsidRPr="00AF36CC" w:rsidR="00AF36CC" w:rsidP="00AF36CC" w:rsidRDefault="00AF36CC" w14:paraId="0A8863D4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Cs w:val="24"/>
                <w:lang w:eastAsia="nb-NO"/>
              </w:rPr>
              <w:t>Rolle/funksjon:</w:t>
            </w:r>
          </w:p>
        </w:tc>
        <w:tc>
          <w:tcPr>
            <w:tcW w:w="4111" w:type="dxa"/>
            <w:tcBorders>
              <w:right w:val="single" w:color="auto" w:sz="8" w:space="0"/>
            </w:tcBorders>
          </w:tcPr>
          <w:p w:rsidRPr="00AF36CC" w:rsidR="00AF36CC" w:rsidP="00AF36CC" w:rsidRDefault="00AF36CC" w14:paraId="2D6A68AD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  <w:tr w:rsidRPr="00AF36CC" w:rsidR="00AF36CC" w:rsidTr="00784BE3" w14:paraId="1C0FEC2C" w14:textId="77777777">
        <w:tc>
          <w:tcPr>
            <w:tcW w:w="2409" w:type="dxa"/>
            <w:vMerge/>
            <w:tcBorders>
              <w:left w:val="single" w:color="auto" w:sz="8" w:space="0"/>
            </w:tcBorders>
            <w:shd w:val="clear" w:color="auto" w:fill="FFFFA5"/>
          </w:tcPr>
          <w:p w:rsidRPr="00AF36CC" w:rsidR="00AF36CC" w:rsidP="00AF36CC" w:rsidRDefault="00AF36CC" w14:paraId="04B078C2" w14:textId="77777777">
            <w:pPr>
              <w:spacing w:after="200"/>
              <w:jc w:val="right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:rsidRPr="00AF36CC" w:rsidR="00AF36CC" w:rsidP="00AF36CC" w:rsidRDefault="00AF36CC" w14:paraId="0115569D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Cs w:val="24"/>
                <w:lang w:eastAsia="nb-NO"/>
              </w:rPr>
              <w:t>Navn:</w:t>
            </w:r>
          </w:p>
        </w:tc>
        <w:tc>
          <w:tcPr>
            <w:tcW w:w="4111" w:type="dxa"/>
            <w:tcBorders>
              <w:right w:val="single" w:color="auto" w:sz="8" w:space="0"/>
            </w:tcBorders>
          </w:tcPr>
          <w:p w:rsidRPr="00AF36CC" w:rsidR="00AF36CC" w:rsidP="00AF36CC" w:rsidRDefault="00AF36CC" w14:paraId="2AA877FD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  <w:tr w:rsidRPr="00AF36CC" w:rsidR="00AF36CC" w:rsidTr="00784BE3" w14:paraId="7F53FD0F" w14:textId="77777777">
        <w:tc>
          <w:tcPr>
            <w:tcW w:w="2409" w:type="dxa"/>
            <w:vMerge/>
            <w:tcBorders>
              <w:left w:val="single" w:color="auto" w:sz="8" w:space="0"/>
            </w:tcBorders>
            <w:shd w:val="clear" w:color="auto" w:fill="FFFFA5"/>
          </w:tcPr>
          <w:p w:rsidRPr="00AF36CC" w:rsidR="00AF36CC" w:rsidP="00AF36CC" w:rsidRDefault="00AF36CC" w14:paraId="29E408FF" w14:textId="77777777">
            <w:pPr>
              <w:spacing w:after="200"/>
              <w:jc w:val="right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:rsidRPr="00AF36CC" w:rsidR="00AF36CC" w:rsidP="00AF36CC" w:rsidRDefault="00AF36CC" w14:paraId="2C39F8E4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Cs w:val="24"/>
                <w:lang w:eastAsia="nb-NO"/>
              </w:rPr>
              <w:t>Telefonnummer:</w:t>
            </w:r>
          </w:p>
        </w:tc>
        <w:tc>
          <w:tcPr>
            <w:tcW w:w="4111" w:type="dxa"/>
            <w:tcBorders>
              <w:right w:val="single" w:color="auto" w:sz="8" w:space="0"/>
            </w:tcBorders>
          </w:tcPr>
          <w:p w:rsidRPr="00AF36CC" w:rsidR="00AF36CC" w:rsidP="00AF36CC" w:rsidRDefault="00AF36CC" w14:paraId="470E0148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  <w:tr w:rsidRPr="00AF36CC" w:rsidR="00AF36CC" w:rsidTr="00784BE3" w14:paraId="4D59B543" w14:textId="77777777">
        <w:tc>
          <w:tcPr>
            <w:tcW w:w="2409" w:type="dxa"/>
            <w:vMerge/>
            <w:tcBorders>
              <w:left w:val="single" w:color="auto" w:sz="8" w:space="0"/>
              <w:bottom w:val="single" w:color="auto" w:sz="8" w:space="0"/>
            </w:tcBorders>
            <w:shd w:val="clear" w:color="auto" w:fill="FFFFA5"/>
          </w:tcPr>
          <w:p w:rsidRPr="00AF36CC" w:rsidR="00AF36CC" w:rsidP="00AF36CC" w:rsidRDefault="00AF36CC" w14:paraId="54201F22" w14:textId="77777777">
            <w:pPr>
              <w:spacing w:after="200"/>
              <w:jc w:val="right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tcBorders>
              <w:bottom w:val="single" w:color="auto" w:sz="8" w:space="0"/>
            </w:tcBorders>
            <w:shd w:val="clear" w:color="auto" w:fill="F2F2F2"/>
          </w:tcPr>
          <w:p w:rsidRPr="00AF36CC" w:rsidR="00AF36CC" w:rsidP="00AF36CC" w:rsidRDefault="00AF36CC" w14:paraId="6F5750C3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Cs w:val="24"/>
                <w:lang w:eastAsia="nb-NO"/>
              </w:rPr>
              <w:t>E-post-adresse:</w:t>
            </w:r>
          </w:p>
        </w:tc>
        <w:tc>
          <w:tcPr>
            <w:tcW w:w="4111" w:type="dxa"/>
            <w:tcBorders>
              <w:bottom w:val="single" w:color="auto" w:sz="8" w:space="0"/>
              <w:right w:val="single" w:color="auto" w:sz="8" w:space="0"/>
            </w:tcBorders>
          </w:tcPr>
          <w:p w:rsidRPr="00AF36CC" w:rsidR="00AF36CC" w:rsidP="00AF36CC" w:rsidRDefault="00AF36CC" w14:paraId="03C23AE2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  <w:tr w:rsidRPr="00AF36CC" w:rsidR="00AF36CC" w:rsidTr="00784BE3" w14:paraId="4E56C2F1" w14:textId="77777777">
        <w:tc>
          <w:tcPr>
            <w:tcW w:w="2409" w:type="dxa"/>
            <w:vMerge w:val="restart"/>
            <w:tcBorders>
              <w:top w:val="single" w:color="auto" w:sz="8" w:space="0"/>
              <w:left w:val="single" w:color="auto" w:sz="8" w:space="0"/>
            </w:tcBorders>
            <w:shd w:val="clear" w:color="auto" w:fill="FFFFA5"/>
          </w:tcPr>
          <w:p w:rsidRPr="00784BE3" w:rsidR="00AF36CC" w:rsidP="00AF36CC" w:rsidRDefault="00AF36CC" w14:paraId="058B97EC" w14:textId="77777777">
            <w:pPr>
              <w:rPr>
                <w:rFonts w:ascii="Roboto" w:hAnsi="Roboto" w:eastAsia="Times New Roman" w:cs="Times New Roman"/>
                <w:b/>
                <w:bCs/>
                <w:szCs w:val="24"/>
                <w:lang w:eastAsia="nb-NO"/>
              </w:rPr>
            </w:pPr>
            <w:r w:rsidRPr="00784BE3">
              <w:rPr>
                <w:rFonts w:ascii="Roboto" w:hAnsi="Roboto" w:eastAsia="Times New Roman" w:cs="Times New Roman"/>
                <w:b/>
                <w:bCs/>
                <w:szCs w:val="24"/>
                <w:lang w:eastAsia="nb-NO"/>
              </w:rPr>
              <w:t>Evaluert prosjekt:</w:t>
            </w:r>
          </w:p>
        </w:tc>
        <w:tc>
          <w:tcPr>
            <w:tcW w:w="2689" w:type="dxa"/>
            <w:tcBorders>
              <w:top w:val="single" w:color="auto" w:sz="8" w:space="0"/>
            </w:tcBorders>
            <w:shd w:val="clear" w:color="auto" w:fill="F2F2F2"/>
          </w:tcPr>
          <w:p w:rsidRPr="00AF36CC" w:rsidR="00AF36CC" w:rsidP="00AF36CC" w:rsidRDefault="00AF36CC" w14:paraId="574FDE46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  <w:t>Prosjekt:</w:t>
            </w:r>
          </w:p>
        </w:tc>
        <w:tc>
          <w:tcPr>
            <w:tcW w:w="4111" w:type="dxa"/>
            <w:tcBorders>
              <w:top w:val="single" w:color="auto" w:sz="8" w:space="0"/>
              <w:right w:val="single" w:color="auto" w:sz="8" w:space="0"/>
            </w:tcBorders>
          </w:tcPr>
          <w:p w:rsidRPr="00AF36CC" w:rsidR="00AF36CC" w:rsidP="00AF36CC" w:rsidRDefault="00AF36CC" w14:paraId="1019F19D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</w:tr>
      <w:tr w:rsidRPr="00AF36CC" w:rsidR="00AF36CC" w:rsidTr="00784BE3" w14:paraId="64FF9423" w14:textId="77777777">
        <w:tc>
          <w:tcPr>
            <w:tcW w:w="2409" w:type="dxa"/>
            <w:vMerge/>
            <w:tcBorders>
              <w:left w:val="single" w:color="auto" w:sz="8" w:space="0"/>
            </w:tcBorders>
            <w:shd w:val="clear" w:color="auto" w:fill="FFFFA5"/>
          </w:tcPr>
          <w:p w:rsidRPr="00AF36CC" w:rsidR="00AF36CC" w:rsidP="00AF36CC" w:rsidRDefault="00AF36CC" w14:paraId="71816626" w14:textId="77777777">
            <w:pPr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:rsidRPr="00AF36CC" w:rsidR="00AF36CC" w:rsidP="00AF36CC" w:rsidRDefault="00AF36CC" w14:paraId="0C38AE67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  <w:t>Tidspunkt og varighet for prosjektet:</w:t>
            </w:r>
          </w:p>
        </w:tc>
        <w:tc>
          <w:tcPr>
            <w:tcW w:w="4111" w:type="dxa"/>
            <w:tcBorders>
              <w:right w:val="single" w:color="auto" w:sz="8" w:space="0"/>
            </w:tcBorders>
          </w:tcPr>
          <w:p w:rsidRPr="00AF36CC" w:rsidR="00AF36CC" w:rsidP="00AF36CC" w:rsidRDefault="00AF36CC" w14:paraId="75875CC9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</w:tr>
      <w:tr w:rsidRPr="00AF36CC" w:rsidR="00AF36CC" w:rsidTr="00784BE3" w14:paraId="5CF5A48C" w14:textId="77777777">
        <w:tc>
          <w:tcPr>
            <w:tcW w:w="2409" w:type="dxa"/>
            <w:vMerge/>
            <w:tcBorders>
              <w:left w:val="single" w:color="auto" w:sz="8" w:space="0"/>
            </w:tcBorders>
            <w:shd w:val="clear" w:color="auto" w:fill="FFFFA5"/>
          </w:tcPr>
          <w:p w:rsidRPr="00AF36CC" w:rsidR="00AF36CC" w:rsidP="00AF36CC" w:rsidRDefault="00AF36CC" w14:paraId="3BE2EC24" w14:textId="77777777">
            <w:pPr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:rsidRPr="00AF36CC" w:rsidR="00AF36CC" w:rsidP="00AF36CC" w:rsidRDefault="00AF36CC" w14:paraId="0B89EA5D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  <w:t>Leverandørens rolle i prosjektet:</w:t>
            </w:r>
          </w:p>
        </w:tc>
        <w:tc>
          <w:tcPr>
            <w:tcW w:w="4111" w:type="dxa"/>
            <w:tcBorders>
              <w:right w:val="single" w:color="auto" w:sz="8" w:space="0"/>
            </w:tcBorders>
          </w:tcPr>
          <w:p w:rsidRPr="00AF36CC" w:rsidR="00AF36CC" w:rsidP="00AF36CC" w:rsidRDefault="00AF36CC" w14:paraId="44F097A0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</w:tr>
      <w:tr w:rsidRPr="00AF36CC" w:rsidR="00AF36CC" w:rsidTr="00784BE3" w14:paraId="4758970F" w14:textId="77777777">
        <w:tc>
          <w:tcPr>
            <w:tcW w:w="2409" w:type="dxa"/>
            <w:vMerge/>
            <w:tcBorders>
              <w:left w:val="single" w:color="auto" w:sz="8" w:space="0"/>
              <w:bottom w:val="single" w:color="auto" w:sz="8" w:space="0"/>
            </w:tcBorders>
            <w:shd w:val="clear" w:color="auto" w:fill="FFFFA5"/>
          </w:tcPr>
          <w:p w:rsidRPr="00AF36CC" w:rsidR="00AF36CC" w:rsidP="00AF36CC" w:rsidRDefault="00AF36CC" w14:paraId="56B67D61" w14:textId="77777777">
            <w:pPr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  <w:tc>
          <w:tcPr>
            <w:tcW w:w="2689" w:type="dxa"/>
            <w:tcBorders>
              <w:bottom w:val="single" w:color="auto" w:sz="8" w:space="0"/>
            </w:tcBorders>
            <w:shd w:val="clear" w:color="auto" w:fill="F2F2F2"/>
          </w:tcPr>
          <w:p w:rsidRPr="00AF36CC" w:rsidR="00AF36CC" w:rsidP="00AF36CC" w:rsidRDefault="00AF36CC" w14:paraId="31F4C902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  <w:t>Leverandørens omsetning i prosjektet:</w:t>
            </w:r>
          </w:p>
        </w:tc>
        <w:tc>
          <w:tcPr>
            <w:tcW w:w="4111" w:type="dxa"/>
            <w:tcBorders>
              <w:bottom w:val="single" w:color="auto" w:sz="8" w:space="0"/>
              <w:right w:val="single" w:color="auto" w:sz="8" w:space="0"/>
            </w:tcBorders>
          </w:tcPr>
          <w:p w:rsidRPr="00AF36CC" w:rsidR="00AF36CC" w:rsidP="00AF36CC" w:rsidRDefault="00AF36CC" w14:paraId="16D0123E" w14:textId="77777777">
            <w:pPr>
              <w:spacing w:after="200"/>
              <w:rPr>
                <w:rFonts w:ascii="Roboto" w:hAnsi="Roboto" w:eastAsia="Times New Roman" w:cs="Times New Roman"/>
                <w:bCs/>
                <w:szCs w:val="24"/>
                <w:lang w:eastAsia="nb-NO"/>
              </w:rPr>
            </w:pPr>
          </w:p>
        </w:tc>
      </w:tr>
    </w:tbl>
    <w:p w:rsidRPr="00AF36CC" w:rsidR="00AF36CC" w:rsidP="00784BE3" w:rsidRDefault="00AF36CC" w14:paraId="2CA7FFAE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bCs/>
          <w:sz w:val="24"/>
          <w:szCs w:val="24"/>
          <w:lang w:eastAsia="nb-NO"/>
        </w:rPr>
      </w:pPr>
    </w:p>
    <w:tbl>
      <w:tblPr>
        <w:tblStyle w:val="Tabellrutenett3"/>
        <w:tblW w:w="9204" w:type="dxa"/>
        <w:tblInd w:w="70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9204"/>
      </w:tblGrid>
      <w:tr w:rsidRPr="00AF36CC" w:rsidR="00AF36CC" w:rsidTr="00784BE3" w14:paraId="14AC483C" w14:textId="77777777">
        <w:tc>
          <w:tcPr>
            <w:tcW w:w="9204" w:type="dxa"/>
          </w:tcPr>
          <w:p w:rsidRPr="00AF36CC" w:rsidR="00AF36CC" w:rsidP="00AF36CC" w:rsidRDefault="00AF36CC" w14:paraId="440878E6" w14:textId="77777777">
            <w:pPr>
              <w:spacing w:after="200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Kortfattet beskrivelse av oppdraget evaluert leverandør har utført:</w:t>
            </w:r>
          </w:p>
          <w:p w:rsidR="00AF36CC" w:rsidP="00AF36CC" w:rsidRDefault="00AF36CC" w14:paraId="29BB40E7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="00DA21D8" w:rsidP="00AF36CC" w:rsidRDefault="00DA21D8" w14:paraId="5F3BD75D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Pr="00AF36CC" w:rsidR="00DA21D8" w:rsidP="00AF36CC" w:rsidRDefault="00DA21D8" w14:paraId="0BE64AAF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Pr="00AF36CC" w:rsidR="00AF36CC" w:rsidP="00AF36CC" w:rsidRDefault="00AF36CC" w14:paraId="6868B9C9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</w:tbl>
    <w:p w:rsidRPr="00AF36CC" w:rsidR="00AF36CC" w:rsidP="00784BE3" w:rsidRDefault="00AF36CC" w14:paraId="305BF513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sz w:val="24"/>
          <w:szCs w:val="24"/>
          <w:lang w:eastAsia="nb-NO"/>
        </w:rPr>
      </w:pPr>
    </w:p>
    <w:tbl>
      <w:tblPr>
        <w:tblStyle w:val="Tabellrutenett3"/>
        <w:tblW w:w="9204" w:type="dxa"/>
        <w:tblInd w:w="70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9204"/>
      </w:tblGrid>
      <w:tr w:rsidRPr="00AF36CC" w:rsidR="00AF36CC" w:rsidTr="00784BE3" w14:paraId="29188072" w14:textId="77777777">
        <w:tc>
          <w:tcPr>
            <w:tcW w:w="9204" w:type="dxa"/>
          </w:tcPr>
          <w:p w:rsidRPr="00AF36CC" w:rsidR="00AF36CC" w:rsidP="00AF36CC" w:rsidRDefault="00AF36CC" w14:paraId="52D5941F" w14:textId="77777777">
            <w:pPr>
              <w:spacing w:after="200"/>
              <w:rPr>
                <w:rFonts w:ascii="Roboto" w:hAnsi="Roboto" w:eastAsia="Times New Roman" w:cs="Times New Roman"/>
                <w:sz w:val="20"/>
                <w:lang w:eastAsia="nb-NO"/>
              </w:rPr>
            </w:pPr>
            <w:bookmarkStart w:name="_Hlk158813246" w:id="3"/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Hvilke oppgaver ble utført av evaluert leverandør og hvilke ble utført av underentreprenører:</w:t>
            </w:r>
          </w:p>
          <w:p w:rsidRPr="00AF36CC" w:rsidR="00AF36CC" w:rsidP="00AF36CC" w:rsidRDefault="00AF36CC" w14:paraId="66A04845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="00BE692C" w:rsidP="00AF36CC" w:rsidRDefault="00BE692C" w14:paraId="1F2ACB74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="00AF36CC" w:rsidP="00AF36CC" w:rsidRDefault="00AF36CC" w14:paraId="75E50DB9" w14:textId="77777777">
            <w:pPr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="00DA21D8" w:rsidP="00AF36CC" w:rsidRDefault="00DA21D8" w14:paraId="29143CBB" w14:textId="77777777">
            <w:pPr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="00DA21D8" w:rsidP="00AF36CC" w:rsidRDefault="00DA21D8" w14:paraId="51055DCC" w14:textId="77777777">
            <w:pPr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Pr="00AF36CC" w:rsidR="00DA21D8" w:rsidP="00AF36CC" w:rsidRDefault="00DA21D8" w14:paraId="4A3D349E" w14:textId="77777777">
            <w:pPr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  <w:bookmarkEnd w:id="3"/>
    </w:tbl>
    <w:p w:rsidRPr="00AF36CC" w:rsidR="00AF36CC" w:rsidP="00784BE3" w:rsidRDefault="00AF36CC" w14:paraId="2C04503C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sz w:val="24"/>
          <w:szCs w:val="24"/>
          <w:lang w:eastAsia="nb-NO"/>
        </w:rPr>
      </w:pPr>
    </w:p>
    <w:p w:rsidR="00AF36CC" w:rsidP="00BE692C" w:rsidRDefault="00AF36CC" w14:paraId="33F82FE7" w14:textId="77777777">
      <w:pPr>
        <w:ind w:left="1333"/>
        <w:rPr>
          <w:rFonts w:ascii="Roboto" w:hAnsi="Roboto" w:eastAsia="Times New Roman" w:cs="Times New Roman"/>
          <w:sz w:val="20"/>
          <w:lang w:eastAsia="nb-NO"/>
        </w:rPr>
      </w:pPr>
      <w:r>
        <w:rPr>
          <w:rFonts w:ascii="Roboto" w:hAnsi="Roboto" w:eastAsia="Times New Roman" w:cs="Times New Roman"/>
          <w:sz w:val="20"/>
          <w:lang w:eastAsia="nb-NO"/>
        </w:rPr>
        <w:br w:type="page"/>
      </w:r>
    </w:p>
    <w:p w:rsidRPr="00AF36CC" w:rsidR="00AF36CC" w:rsidP="00784BE3" w:rsidRDefault="00AF36CC" w14:paraId="1C12A52D" w14:textId="2A2EE20D">
      <w:pPr>
        <w:spacing w:before="0" w:line="240" w:lineRule="auto"/>
        <w:ind w:left="709" w:right="0"/>
        <w:rPr>
          <w:rFonts w:ascii="Roboto" w:hAnsi="Roboto" w:eastAsia="Times New Roman" w:cs="Times New Roman"/>
          <w:sz w:val="20"/>
          <w:lang w:eastAsia="nb-NO"/>
        </w:rPr>
      </w:pPr>
      <w:r w:rsidRPr="00AF36CC">
        <w:rPr>
          <w:rFonts w:ascii="Roboto" w:hAnsi="Roboto" w:eastAsia="Times New Roman" w:cs="Times New Roman"/>
          <w:sz w:val="20"/>
          <w:lang w:eastAsia="nb-NO"/>
        </w:rPr>
        <w:t xml:space="preserve">Det skal gis en skriftlig vurdering, som begrunnelse for poenggivningen. Sett </w:t>
      </w:r>
      <w:proofErr w:type="spellStart"/>
      <w:r w:rsidRPr="00AF36CC">
        <w:rPr>
          <w:rFonts w:ascii="Roboto" w:hAnsi="Roboto" w:eastAsia="Times New Roman" w:cs="Times New Roman"/>
          <w:b/>
          <w:sz w:val="20"/>
          <w:lang w:eastAsia="nb-NO"/>
        </w:rPr>
        <w:t>X</w:t>
      </w:r>
      <w:proofErr w:type="spellEnd"/>
      <w:r w:rsidRPr="00AF36CC">
        <w:rPr>
          <w:rFonts w:ascii="Roboto" w:hAnsi="Roboto" w:eastAsia="Times New Roman" w:cs="Times New Roman"/>
          <w:sz w:val="20"/>
          <w:lang w:eastAsia="nb-NO"/>
        </w:rPr>
        <w:t xml:space="preserve"> i passende rute. 6 er best, 1 dårligst, 4 er hva man forventer av leverandøren. Se veiledning under.</w:t>
      </w:r>
    </w:p>
    <w:p w:rsidRPr="00AF36CC" w:rsidR="00AF36CC" w:rsidP="00784BE3" w:rsidRDefault="00AF36CC" w14:paraId="12577BED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sz w:val="24"/>
          <w:szCs w:val="24"/>
          <w:lang w:eastAsia="nb-NO"/>
        </w:rPr>
      </w:pPr>
    </w:p>
    <w:tbl>
      <w:tblPr>
        <w:tblW w:w="9214" w:type="dxa"/>
        <w:tblInd w:w="7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683"/>
        <w:gridCol w:w="2987"/>
        <w:gridCol w:w="519"/>
        <w:gridCol w:w="520"/>
        <w:gridCol w:w="520"/>
        <w:gridCol w:w="519"/>
        <w:gridCol w:w="520"/>
        <w:gridCol w:w="520"/>
      </w:tblGrid>
      <w:tr w:rsidRPr="00AF36CC" w:rsidR="00AF36CC" w:rsidTr="00AF36CC" w14:paraId="472CD991" w14:textId="77777777">
        <w:trPr>
          <w:trHeight w:val="283"/>
        </w:trPr>
        <w:tc>
          <w:tcPr>
            <w:tcW w:w="42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A5"/>
          </w:tcPr>
          <w:p w:rsidRPr="00AF36CC" w:rsidR="00AF36CC" w:rsidP="00AF36CC" w:rsidRDefault="00AF36CC" w14:paraId="4139FF00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</w:p>
        </w:tc>
        <w:tc>
          <w:tcPr>
            <w:tcW w:w="26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A5"/>
          </w:tcPr>
          <w:p w:rsidRPr="00AF36CC" w:rsidR="00AF36CC" w:rsidP="00AF36CC" w:rsidRDefault="00AF36CC" w14:paraId="68F87CE9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Forhold som ønskes vurdert</w:t>
            </w:r>
          </w:p>
        </w:tc>
        <w:tc>
          <w:tcPr>
            <w:tcW w:w="29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A5"/>
          </w:tcPr>
          <w:p w:rsidRPr="00AF36CC" w:rsidR="00AF36CC" w:rsidP="00AF36CC" w:rsidRDefault="00AF36CC" w14:paraId="1FDCF5A6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Vurdering</w:t>
            </w:r>
          </w:p>
        </w:tc>
        <w:tc>
          <w:tcPr>
            <w:tcW w:w="5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A5"/>
            <w:vAlign w:val="center"/>
          </w:tcPr>
          <w:p w:rsidRPr="00AF36CC" w:rsidR="00AF36CC" w:rsidP="00AF36CC" w:rsidRDefault="00AF36CC" w14:paraId="7AC8B69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1</w:t>
            </w:r>
          </w:p>
        </w:tc>
        <w:tc>
          <w:tcPr>
            <w:tcW w:w="520" w:type="dxa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A5"/>
            <w:vAlign w:val="center"/>
          </w:tcPr>
          <w:p w:rsidRPr="00AF36CC" w:rsidR="00AF36CC" w:rsidP="00AF36CC" w:rsidRDefault="00AF36CC" w14:paraId="0110F40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2</w:t>
            </w:r>
          </w:p>
        </w:tc>
        <w:tc>
          <w:tcPr>
            <w:tcW w:w="5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A5"/>
            <w:vAlign w:val="center"/>
          </w:tcPr>
          <w:p w:rsidRPr="00AF36CC" w:rsidR="00AF36CC" w:rsidP="00AF36CC" w:rsidRDefault="00AF36CC" w14:paraId="026D92A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3</w:t>
            </w:r>
          </w:p>
        </w:tc>
        <w:tc>
          <w:tcPr>
            <w:tcW w:w="5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A5"/>
            <w:vAlign w:val="center"/>
          </w:tcPr>
          <w:p w:rsidRPr="00AF36CC" w:rsidR="00AF36CC" w:rsidP="00AF36CC" w:rsidRDefault="00AF36CC" w14:paraId="40A08ED4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4</w:t>
            </w:r>
          </w:p>
        </w:tc>
        <w:tc>
          <w:tcPr>
            <w:tcW w:w="5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A5"/>
            <w:vAlign w:val="center"/>
          </w:tcPr>
          <w:p w:rsidRPr="00AF36CC" w:rsidR="00AF36CC" w:rsidP="00AF36CC" w:rsidRDefault="00AF36CC" w14:paraId="6A941EC9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5</w:t>
            </w:r>
          </w:p>
        </w:tc>
        <w:tc>
          <w:tcPr>
            <w:tcW w:w="5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A5"/>
            <w:vAlign w:val="center"/>
          </w:tcPr>
          <w:p w:rsidRPr="00AF36CC" w:rsidR="00AF36CC" w:rsidP="00AF36CC" w:rsidRDefault="00AF36CC" w14:paraId="4F6DE65A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>6</w:t>
            </w:r>
          </w:p>
        </w:tc>
      </w:tr>
      <w:tr w:rsidRPr="00AF36CC" w:rsidR="00AF36CC" w:rsidTr="00784BE3" w14:paraId="18231E88" w14:textId="77777777">
        <w:trPr>
          <w:trHeight w:val="480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764650A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A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0291CA2D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Dokumentasjon av utført kvalitet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2E05E535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3336F953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5F07B22D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454B5E0F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77644CFF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5DEAD3E3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14CF920B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:rsidRPr="00AF36CC" w:rsidR="00AF36CC" w:rsidP="00AF36CC" w:rsidRDefault="00AF36CC" w14:paraId="7A227D05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  <w:tr w:rsidRPr="00AF36CC" w:rsidR="00AF36CC" w:rsidTr="00784BE3" w14:paraId="79C33EBF" w14:textId="77777777">
        <w:trPr>
          <w:trHeight w:val="480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AF36CC" w:rsidR="00AF36CC" w:rsidP="00AF36CC" w:rsidRDefault="00AF36CC" w14:paraId="165708A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</w:p>
          <w:p w:rsidRPr="00AF36CC" w:rsidR="00AF36CC" w:rsidP="00AF36CC" w:rsidRDefault="00AF36CC" w14:paraId="23F469FB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B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72927E33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Lucida Sans Unicode" w:cs="Times New Roman"/>
                <w:sz w:val="20"/>
              </w:rPr>
              <w:t>Oppfyllelse av kontrakt</w:t>
            </w:r>
            <w:r w:rsidRPr="00AF36CC">
              <w:rPr>
                <w:rFonts w:ascii="Roboto" w:hAnsi="Roboto" w:eastAsia="Times New Roman" w:cs="Times New Roman"/>
                <w:b/>
                <w:sz w:val="20"/>
                <w:lang w:eastAsia="nb-NO"/>
              </w:rPr>
              <w:t xml:space="preserve"> 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7900575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1D22DB1A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5D3C4717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6C80249B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0B0933B1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7B10B7A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4B61B3BE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:rsidRPr="00AF36CC" w:rsidR="00AF36CC" w:rsidP="00AF36CC" w:rsidRDefault="00AF36CC" w14:paraId="7E395D75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  <w:tr w:rsidRPr="00AF36CC" w:rsidR="00AF36CC" w:rsidTr="00784BE3" w14:paraId="4145B188" w14:textId="77777777">
        <w:trPr>
          <w:trHeight w:val="480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AF36CC" w:rsidR="00AF36CC" w:rsidP="00AF36CC" w:rsidRDefault="00AF36CC" w14:paraId="524B1F4B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</w:p>
          <w:p w:rsidRPr="00AF36CC" w:rsidR="00AF36CC" w:rsidP="00AF36CC" w:rsidRDefault="00AF36CC" w14:paraId="26FC6E78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C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3D26AC7D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hAnsi="Roboto" w:eastAsia="Lucida Sans Unicode" w:cs="Times New Roman"/>
                <w:sz w:val="20"/>
              </w:rPr>
              <w:t>Etterlevelse av bestemmelser og rutiner for HMS (SHA og YM)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0FB40869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08B36530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653D8906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04BE99ED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1F23DE69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3E18164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3D1C2545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:rsidRPr="00AF36CC" w:rsidR="00AF36CC" w:rsidP="00AF36CC" w:rsidRDefault="00AF36CC" w14:paraId="7BCEA2BA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  <w:tr w:rsidRPr="00AF36CC" w:rsidR="00AF36CC" w:rsidTr="00784BE3" w14:paraId="20A78006" w14:textId="77777777">
        <w:trPr>
          <w:trHeight w:val="480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AF36CC" w:rsidR="00AF36CC" w:rsidP="00AF36CC" w:rsidRDefault="00AF36CC" w14:paraId="29B880E7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</w:p>
          <w:p w:rsidRPr="00AF36CC" w:rsidR="00AF36CC" w:rsidP="00AF36CC" w:rsidRDefault="00AF36CC" w14:paraId="2635F73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D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7F5A800D" w14:textId="77777777">
            <w:pPr>
              <w:spacing w:before="0" w:line="240" w:lineRule="auto"/>
              <w:ind w:left="0" w:right="0"/>
              <w:rPr>
                <w:rFonts w:ascii="Roboto" w:hAnsi="Roboto" w:eastAsia="Lucida Sans Unicode" w:cs="Times New Roman"/>
                <w:sz w:val="20"/>
              </w:rPr>
            </w:pPr>
            <w:r w:rsidRPr="00AF36CC">
              <w:rPr>
                <w:rFonts w:ascii="Roboto" w:hAnsi="Roboto" w:eastAsia="Lucida Sans Unicode" w:cs="Times New Roman"/>
                <w:sz w:val="20"/>
              </w:rPr>
              <w:t>Etterlevelse av bestemmelser for lønns- og arbeidsvilkår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4DEF68F6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749A711E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63F27E3D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68E1CB31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393CF94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73332660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0C54231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:rsidRPr="00AF36CC" w:rsidR="00AF36CC" w:rsidP="00AF36CC" w:rsidRDefault="00AF36CC" w14:paraId="12D21620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  <w:tr w:rsidRPr="00AF36CC" w:rsidR="00AF36CC" w:rsidTr="00784BE3" w14:paraId="0B01AC23" w14:textId="77777777">
        <w:trPr>
          <w:trHeight w:val="480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AF36CC" w:rsidR="00AF36CC" w:rsidP="00AF36CC" w:rsidRDefault="00AF36CC" w14:paraId="54E73B13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</w:p>
          <w:p w:rsidRPr="00AF36CC" w:rsidR="00AF36CC" w:rsidP="00AF36CC" w:rsidRDefault="00AF36CC" w14:paraId="45D21A06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E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283D3505" w14:textId="77777777">
            <w:pPr>
              <w:spacing w:before="0" w:line="240" w:lineRule="auto"/>
              <w:ind w:left="0" w:right="0"/>
              <w:rPr>
                <w:rFonts w:ascii="Roboto" w:hAnsi="Roboto" w:eastAsia="Lucida Sans Unicode" w:cs="Times New Roman"/>
                <w:sz w:val="20"/>
              </w:rPr>
            </w:pPr>
            <w:r w:rsidRPr="00AF36CC">
              <w:rPr>
                <w:rFonts w:ascii="Roboto" w:hAnsi="Roboto" w:eastAsia="Lucida Sans Unicode" w:cs="Times New Roman"/>
                <w:sz w:val="20"/>
              </w:rPr>
              <w:t>Overholdelse av frister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4F27B651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418A0F6D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687EA5CE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5DABCE8A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231F63E5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064800EA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1357D7BE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:rsidRPr="00AF36CC" w:rsidR="00AF36CC" w:rsidP="00AF36CC" w:rsidRDefault="00AF36CC" w14:paraId="2BFC597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  <w:tr w:rsidRPr="00AF36CC" w:rsidR="00AF36CC" w:rsidTr="00784BE3" w14:paraId="2D4C3287" w14:textId="77777777">
        <w:trPr>
          <w:trHeight w:val="480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:rsidRPr="00AF36CC" w:rsidR="00AF36CC" w:rsidP="00AF36CC" w:rsidRDefault="00AF36CC" w14:paraId="5A35762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</w:p>
          <w:p w:rsidRPr="00AF36CC" w:rsidR="00AF36CC" w:rsidP="00AF36CC" w:rsidRDefault="00AF36CC" w14:paraId="5001D1C3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F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70D916C1" w14:textId="77777777">
            <w:pPr>
              <w:spacing w:before="0" w:line="240" w:lineRule="auto"/>
              <w:ind w:left="0" w:right="0"/>
              <w:rPr>
                <w:rFonts w:ascii="Roboto" w:hAnsi="Roboto" w:eastAsia="Lucida Sans Unicode" w:cs="Times New Roman"/>
                <w:sz w:val="20"/>
              </w:rPr>
            </w:pPr>
            <w:r w:rsidRPr="00AF36CC">
              <w:rPr>
                <w:rFonts w:ascii="Roboto" w:hAnsi="Roboto" w:eastAsia="Lucida Sans Unicode" w:cs="Times New Roman"/>
                <w:sz w:val="20"/>
              </w:rPr>
              <w:t>Oppfølging i reklamasjonstiden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534AE00D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7A8228F6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6E6A6831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032BFF57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49EF507F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7CEFF233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6CC" w:rsidR="00AF36CC" w:rsidP="00AF36CC" w:rsidRDefault="00AF36CC" w14:paraId="1C2B8C1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:rsidRPr="00AF36CC" w:rsidR="00AF36CC" w:rsidP="00AF36CC" w:rsidRDefault="00AF36CC" w14:paraId="4DAAD222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  <w:tr w:rsidRPr="00AF36CC" w:rsidR="00AF36CC" w:rsidTr="00784BE3" w14:paraId="1CAB231E" w14:textId="77777777">
        <w:trPr>
          <w:trHeight w:val="178"/>
        </w:trPr>
        <w:tc>
          <w:tcPr>
            <w:tcW w:w="42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2F2F2"/>
          </w:tcPr>
          <w:p w:rsidRPr="00AF36CC" w:rsidR="00AF36CC" w:rsidP="00AF36CC" w:rsidRDefault="00AF36CC" w14:paraId="5F3B2627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</w:p>
          <w:p w:rsidRPr="00AF36CC" w:rsidR="00AF36CC" w:rsidP="00AF36CC" w:rsidRDefault="00AF36CC" w14:paraId="7B33A073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 w:rsidRPr="00AF36CC">
              <w:rPr>
                <w:rFonts w:ascii="Roboto" w:hAnsi="Roboto" w:eastAsia="Times New Roman" w:cs="Times New Roman"/>
                <w:sz w:val="20"/>
                <w:lang w:eastAsia="nb-NO"/>
              </w:rPr>
              <w:t>G</w:t>
            </w:r>
          </w:p>
        </w:tc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2F2F2"/>
            <w:vAlign w:val="center"/>
          </w:tcPr>
          <w:p w:rsidRPr="00AF36CC" w:rsidR="00AF36CC" w:rsidP="00AF36CC" w:rsidRDefault="00AF36CC" w14:paraId="069F4667" w14:textId="77777777">
            <w:pPr>
              <w:spacing w:before="0" w:line="240" w:lineRule="auto"/>
              <w:ind w:left="0" w:right="0"/>
              <w:rPr>
                <w:rFonts w:ascii="Roboto" w:hAnsi="Roboto" w:eastAsia="Lucida Sans Unicode" w:cs="Times New Roman"/>
                <w:sz w:val="20"/>
              </w:rPr>
            </w:pPr>
            <w:r w:rsidRPr="00AF36CC">
              <w:rPr>
                <w:rFonts w:ascii="Roboto" w:hAnsi="Roboto" w:eastAsia="Lucida Sans Unicode" w:cs="Times New Roman"/>
                <w:sz w:val="20"/>
              </w:rPr>
              <w:t>Bruk av lærlinger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AF36CC" w:rsidR="00AF36CC" w:rsidP="00AF36CC" w:rsidRDefault="00AF36CC" w14:paraId="275CA32E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  <w:p w:rsidRPr="00AF36CC" w:rsidR="00AF36CC" w:rsidP="00AF36CC" w:rsidRDefault="00AF36CC" w14:paraId="27ECD34F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AF36CC" w:rsidR="00AF36CC" w:rsidP="00AF36CC" w:rsidRDefault="00AF36CC" w14:paraId="43734EFF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AF36CC" w:rsidR="00AF36CC" w:rsidP="00AF36CC" w:rsidRDefault="00AF36CC" w14:paraId="39AA698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AF36CC" w:rsidR="00AF36CC" w:rsidP="00AF36CC" w:rsidRDefault="00AF36CC" w14:paraId="59A002B0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</w:tcPr>
          <w:p w:rsidRPr="00AF36CC" w:rsidR="00AF36CC" w:rsidP="00AF36CC" w:rsidRDefault="00AF36CC" w14:paraId="6A940A2E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AF36CC" w:rsidR="00AF36CC" w:rsidP="00AF36CC" w:rsidRDefault="00AF36CC" w14:paraId="4C57644C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:rsidRPr="00AF36CC" w:rsidR="00AF36CC" w:rsidP="00AF36CC" w:rsidRDefault="00AF36CC" w14:paraId="4FAF8C6D" w14:textId="77777777">
            <w:pPr>
              <w:spacing w:before="0" w:line="240" w:lineRule="auto"/>
              <w:ind w:left="0" w:right="0"/>
              <w:jc w:val="center"/>
              <w:rPr>
                <w:rFonts w:ascii="Roboto" w:hAnsi="Roboto" w:eastAsia="Times New Roman" w:cs="Times New Roman"/>
                <w:sz w:val="32"/>
                <w:szCs w:val="16"/>
                <w:lang w:eastAsia="nb-NO"/>
              </w:rPr>
            </w:pPr>
          </w:p>
        </w:tc>
      </w:tr>
    </w:tbl>
    <w:p w:rsidRPr="00AF36CC" w:rsidR="00AF36CC" w:rsidP="00BE692C" w:rsidRDefault="00AF36CC" w14:paraId="6C6EF07D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sz w:val="24"/>
          <w:szCs w:val="24"/>
          <w:lang w:eastAsia="nb-NO"/>
        </w:rPr>
      </w:pPr>
    </w:p>
    <w:tbl>
      <w:tblPr>
        <w:tblStyle w:val="Tabellrutenett3"/>
        <w:tblW w:w="9204" w:type="dxa"/>
        <w:tblInd w:w="70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9204"/>
      </w:tblGrid>
      <w:tr w:rsidRPr="00AF36CC" w:rsidR="007118C1" w:rsidTr="00091B3F" w14:paraId="4048CBDF" w14:textId="77777777">
        <w:tc>
          <w:tcPr>
            <w:tcW w:w="9204" w:type="dxa"/>
          </w:tcPr>
          <w:p w:rsidRPr="00AF36CC" w:rsidR="00182C18" w:rsidP="00091B3F" w:rsidRDefault="000212EE" w14:paraId="32457EB5" w14:textId="30E4BA1C">
            <w:pPr>
              <w:spacing w:after="200"/>
              <w:rPr>
                <w:rFonts w:ascii="Roboto" w:hAnsi="Roboto" w:eastAsia="Times New Roman" w:cs="Times New Roman"/>
                <w:sz w:val="20"/>
                <w:lang w:eastAsia="nb-NO"/>
              </w:rPr>
            </w:pPr>
            <w:r>
              <w:rPr>
                <w:rFonts w:ascii="Roboto" w:hAnsi="Roboto" w:eastAsia="Times New Roman" w:cs="Times New Roman"/>
                <w:sz w:val="20"/>
                <w:lang w:eastAsia="nb-NO"/>
              </w:rPr>
              <w:t>Kortfattet beskrivelse av oppdragsgivers erfaring med leverandøren:</w:t>
            </w:r>
          </w:p>
          <w:p w:rsidRPr="00AF36CC" w:rsidR="00182C18" w:rsidP="00091B3F" w:rsidRDefault="00182C18" w14:paraId="2F1AA0F3" w14:textId="77777777">
            <w:pPr>
              <w:spacing w:after="200"/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  <w:p w:rsidRPr="00AF36CC" w:rsidR="00182C18" w:rsidP="00091B3F" w:rsidRDefault="00182C18" w14:paraId="6CBD96A3" w14:textId="77777777">
            <w:pPr>
              <w:rPr>
                <w:rFonts w:ascii="Roboto" w:hAnsi="Roboto" w:eastAsia="Times New Roman" w:cs="Times New Roman"/>
                <w:szCs w:val="24"/>
                <w:lang w:eastAsia="nb-NO"/>
              </w:rPr>
            </w:pPr>
          </w:p>
        </w:tc>
      </w:tr>
    </w:tbl>
    <w:p w:rsidRPr="00AF36CC" w:rsidR="00AF36CC" w:rsidP="00BE692C" w:rsidRDefault="00AF36CC" w14:paraId="06BFABE4" w14:textId="77777777">
      <w:pPr>
        <w:spacing w:before="0" w:line="240" w:lineRule="auto"/>
        <w:ind w:left="709" w:right="0"/>
        <w:rPr>
          <w:rFonts w:ascii="Roboto" w:hAnsi="Roboto" w:eastAsia="Times New Roman" w:cs="Times New Roman"/>
          <w:sz w:val="24"/>
          <w:szCs w:val="24"/>
          <w:lang w:eastAsia="nb-NO"/>
        </w:rPr>
      </w:pPr>
    </w:p>
    <w:tbl>
      <w:tblPr>
        <w:tblStyle w:val="Tabellrutenett3"/>
        <w:tblW w:w="9051" w:type="dxa"/>
        <w:tblInd w:w="70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9051"/>
      </w:tblGrid>
      <w:tr w:rsidRPr="00AF36CC" w:rsidR="00AF36CC" w:rsidTr="00AF36CC" w14:paraId="23F47BE5" w14:textId="77777777">
        <w:tc>
          <w:tcPr>
            <w:tcW w:w="9051" w:type="dxa"/>
            <w:shd w:val="clear" w:color="auto" w:fill="F2F2F2"/>
          </w:tcPr>
          <w:p w:rsidRPr="00BE692C" w:rsidR="00AF36CC" w:rsidP="00AF36CC" w:rsidRDefault="00AF36CC" w14:paraId="7C92B9F2" w14:textId="77777777">
            <w:pPr>
              <w:spacing w:after="200"/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 xml:space="preserve">Veiledning karakterskala: </w:t>
            </w:r>
          </w:p>
        </w:tc>
      </w:tr>
      <w:tr w:rsidRPr="00AF36CC" w:rsidR="00AF36CC" w:rsidTr="00BE692C" w14:paraId="14B2B339" w14:textId="77777777">
        <w:tc>
          <w:tcPr>
            <w:tcW w:w="9051" w:type="dxa"/>
          </w:tcPr>
          <w:p w:rsidRPr="00AF36CC" w:rsidR="00AF36CC" w:rsidP="00AF36CC" w:rsidRDefault="00AF36CC" w14:paraId="7541B7DC" w14:textId="77777777">
            <w:pPr>
              <w:spacing w:after="200"/>
              <w:rPr>
                <w:rFonts w:ascii="Roboto" w:hAnsi="Roboto" w:eastAsia="Lucida Sans Unicode" w:cs="Times New Roman"/>
                <w:sz w:val="20"/>
                <w:szCs w:val="22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>6 - Utmerket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</w:rPr>
              <w:t xml:space="preserve"> – Innebærer at det ikke foreligger noen nevneverdige negative forhold. En leverandør trenger ikke å ha levert helt feilfritt, men terskelen for feil er meget lav og eventuelle feil må i ethvert tilfelle ikke hatt betydning for leverandørens arbeid eller forholdet til byggherren. </w:t>
            </w:r>
          </w:p>
          <w:p w:rsidRPr="00AF36CC" w:rsidR="00AF36CC" w:rsidP="00AF36CC" w:rsidRDefault="00AF36CC" w14:paraId="6B0C0729" w14:textId="77777777">
            <w:pPr>
              <w:spacing w:after="200"/>
              <w:rPr>
                <w:rFonts w:ascii="Roboto" w:hAnsi="Roboto" w:eastAsia="Lucida Sans Unicode" w:cs="Times New Roman"/>
                <w:sz w:val="20"/>
                <w:szCs w:val="22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>5 - Svært godt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</w:rPr>
              <w:t xml:space="preserve"> – Innebærer at det kan foreligge noen, men kun mindre forhold som trekker ned. Også her vil terskelen for feil være lav, men noe høyere enn i forhold til utmerket. </w:t>
            </w:r>
          </w:p>
          <w:p w:rsidRPr="00AF36CC" w:rsidR="00AF36CC" w:rsidP="00AF36CC" w:rsidRDefault="00AF36CC" w14:paraId="6CE09AB1" w14:textId="77777777">
            <w:pPr>
              <w:spacing w:after="200"/>
              <w:rPr>
                <w:rFonts w:ascii="Roboto" w:hAnsi="Roboto" w:eastAsia="Lucida Sans Unicode" w:cs="Times New Roman"/>
                <w:sz w:val="20"/>
                <w:szCs w:val="22"/>
                <w:u w:val="single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>4 - Godt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</w:rPr>
              <w:t xml:space="preserve"> – Det kan foreligge enkelte forhold som trekker ned. Forholdene må ikke være graverende eller mange. Normal terskel i forhold til feil. 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  <w:u w:val="single"/>
              </w:rPr>
              <w:t xml:space="preserve">Godt beskriver en normalleveranse. </w:t>
            </w:r>
          </w:p>
          <w:p w:rsidRPr="00AF36CC" w:rsidR="00AF36CC" w:rsidP="00AF36CC" w:rsidRDefault="00AF36CC" w14:paraId="086DF594" w14:textId="77777777">
            <w:pPr>
              <w:spacing w:after="200"/>
              <w:rPr>
                <w:rFonts w:ascii="Roboto" w:hAnsi="Roboto" w:eastAsia="Lucida Sans Unicode" w:cs="Times New Roman"/>
                <w:sz w:val="20"/>
                <w:szCs w:val="22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>3 - Middels godt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</w:rPr>
              <w:t xml:space="preserve"> – Det foreligger forhold som trekker ned. Flere feil/negative forhold enn hva som vil være bransjenormen for tilsvarende oppgaver. </w:t>
            </w:r>
          </w:p>
          <w:p w:rsidRPr="00AF36CC" w:rsidR="00AF36CC" w:rsidP="00AF36CC" w:rsidRDefault="00AF36CC" w14:paraId="3D7A9DE2" w14:textId="77777777">
            <w:pPr>
              <w:spacing w:after="200"/>
              <w:rPr>
                <w:rFonts w:ascii="Roboto" w:hAnsi="Roboto" w:eastAsia="Lucida Sans Unicode" w:cs="Times New Roman"/>
                <w:sz w:val="20"/>
                <w:szCs w:val="22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>2 - Dårlig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</w:rPr>
              <w:t xml:space="preserve"> – Det foreligger en betydelig mengde forhold som trekker ned og/eller enkelt forhold av svært graverende karakter. </w:t>
            </w:r>
          </w:p>
          <w:p w:rsidRPr="00AF36CC" w:rsidR="00AF36CC" w:rsidP="00AF36CC" w:rsidRDefault="00AF36CC" w14:paraId="3590F278" w14:textId="390448B1">
            <w:pPr>
              <w:spacing w:after="200"/>
              <w:rPr>
                <w:rFonts w:ascii="Roboto" w:hAnsi="Roboto" w:eastAsia="Lucida Sans Unicode" w:cs="Times New Roman"/>
                <w:sz w:val="20"/>
                <w:szCs w:val="22"/>
              </w:rPr>
            </w:pPr>
            <w:r w:rsidRPr="00BE692C">
              <w:rPr>
                <w:rFonts w:ascii="Roboto" w:hAnsi="Roboto" w:eastAsia="Lucida Sans Unicode" w:cs="Times New Roman"/>
                <w:b/>
                <w:bCs/>
                <w:sz w:val="20"/>
                <w:szCs w:val="22"/>
              </w:rPr>
              <w:t>1 - Svært dårlig</w:t>
            </w:r>
            <w:r w:rsidRPr="00AF36CC">
              <w:rPr>
                <w:rFonts w:ascii="Roboto" w:hAnsi="Roboto" w:eastAsia="Lucida Sans Unicode" w:cs="Times New Roman"/>
                <w:sz w:val="20"/>
                <w:szCs w:val="22"/>
              </w:rPr>
              <w:t xml:space="preserve"> – Som dårlig, men forholdene er enten enda flere eller av enda mer graverende karakter. </w:t>
            </w:r>
          </w:p>
        </w:tc>
      </w:tr>
    </w:tbl>
    <w:p w:rsidRPr="00846A35" w:rsidR="002E098C" w:rsidP="002E098C" w:rsidRDefault="00985809" w14:paraId="6F79D290" w14:textId="000AF25F">
      <w:pPr>
        <w:rPr>
          <w:b/>
        </w:rPr>
      </w:pPr>
      <w:r>
        <w:rPr>
          <w:b/>
        </w:rPr>
        <w:t xml:space="preserve">Vedlegg </w:t>
      </w:r>
      <w:r w:rsidR="00777624">
        <w:rPr>
          <w:b/>
        </w:rPr>
        <w:t>2</w:t>
      </w:r>
      <w:r>
        <w:rPr>
          <w:b/>
        </w:rPr>
        <w:t xml:space="preserve"> </w:t>
      </w:r>
      <w:r w:rsidRPr="00846A35" w:rsidR="002E098C">
        <w:rPr>
          <w:b/>
        </w:rPr>
        <w:t xml:space="preserve"> </w:t>
      </w:r>
    </w:p>
    <w:p w:rsidR="002E098C" w:rsidP="00D17ECC" w:rsidRDefault="002E098C" w14:paraId="7132D373" w14:textId="7AFB3ED5">
      <w:r>
        <w:t xml:space="preserve">Der leverandøren eller et felleskap støtter seg på kapasiteten til en annen virksomhet benyttes følgende forpliktelseserklæring. </w:t>
      </w:r>
    </w:p>
    <w:p w:rsidR="00536A00" w:rsidP="00D17ECC" w:rsidRDefault="00536A00" w14:paraId="353CF8F8" w14:textId="77777777">
      <w:pPr>
        <w:rPr>
          <w:b/>
          <w:bCs/>
          <w:sz w:val="28"/>
          <w:szCs w:val="28"/>
        </w:rPr>
      </w:pPr>
    </w:p>
    <w:p w:rsidRPr="00D76C41" w:rsidR="00D17ECC" w:rsidP="00D17ECC" w:rsidRDefault="00D17ECC" w14:paraId="4C98C7B2" w14:textId="2A1CFDAF">
      <w:pPr>
        <w:rPr>
          <w:b/>
          <w:bCs/>
          <w:sz w:val="28"/>
          <w:szCs w:val="28"/>
        </w:rPr>
      </w:pPr>
      <w:r w:rsidRPr="00D76C41">
        <w:rPr>
          <w:b/>
          <w:bCs/>
          <w:sz w:val="28"/>
          <w:szCs w:val="28"/>
        </w:rPr>
        <w:t>FORPLIKTELSESERKLÆRING</w:t>
      </w:r>
    </w:p>
    <w:p w:rsidRPr="00D17ECC" w:rsidR="00D17ECC" w:rsidP="00D17ECC" w:rsidRDefault="00D17ECC" w14:paraId="1C31C31F" w14:textId="77777777">
      <w:r w:rsidRPr="00D17ECC">
        <w:rPr>
          <w:sz w:val="24"/>
          <w:szCs w:val="24"/>
        </w:rPr>
        <w:cr/>
      </w:r>
      <w:r w:rsidRPr="00D17ECC">
        <w:t>Denne erklæringen gjelder (underleverandør/samarbeidspartner):</w:t>
      </w:r>
    </w:p>
    <w:tbl>
      <w:tblPr>
        <w:tblW w:w="8953" w:type="dxa"/>
        <w:tblInd w:w="5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39"/>
        <w:gridCol w:w="6514"/>
      </w:tblGrid>
      <w:tr w:rsidRPr="00D17ECC" w:rsidR="00D17ECC" w:rsidTr="00796EAF" w14:paraId="0EE9F431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3C172C5E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Firma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600DDD26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  <w:lang w:val="en-US"/>
              </w:rPr>
            </w:pPr>
          </w:p>
        </w:tc>
      </w:tr>
      <w:tr w:rsidRPr="00D17ECC" w:rsidR="00D17ECC" w:rsidTr="00796EAF" w14:paraId="3B5E3030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4049B92B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Organisasjonsnummer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67517764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</w:p>
        </w:tc>
      </w:tr>
      <w:tr w:rsidRPr="00D17ECC" w:rsidR="00D17ECC" w:rsidTr="00796EAF" w14:paraId="7C47DD62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276B7AC1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Adresse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6151055E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</w:p>
        </w:tc>
      </w:tr>
      <w:tr w:rsidRPr="00D17ECC" w:rsidR="00D17ECC" w:rsidTr="00796EAF" w14:paraId="20DE4556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6C04EA91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Postnummer, sted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13A7A128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</w:p>
        </w:tc>
      </w:tr>
      <w:tr w:rsidRPr="00D17ECC" w:rsidR="00D17ECC" w:rsidTr="00796EAF" w14:paraId="3CB91310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0A16CADD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Land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277132DD" w14:textId="77777777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</w:p>
        </w:tc>
      </w:tr>
    </w:tbl>
    <w:p w:rsidRPr="00D17ECC" w:rsidR="00D17ECC" w:rsidP="00D17ECC" w:rsidRDefault="00D17ECC" w14:paraId="231D314B" w14:textId="77777777"/>
    <w:p w:rsidRPr="00D17ECC" w:rsidR="00D17ECC" w:rsidP="00D17ECC" w:rsidRDefault="00D17ECC" w14:paraId="31F8D3FA" w14:textId="77777777">
      <w:r w:rsidRPr="00D17ECC">
        <w:t>Som underleverandør/samarbeidspartner til (hovedleverandør):</w:t>
      </w:r>
    </w:p>
    <w:tbl>
      <w:tblPr>
        <w:tblW w:w="8953" w:type="dxa"/>
        <w:tblInd w:w="5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39"/>
        <w:gridCol w:w="6514"/>
      </w:tblGrid>
      <w:tr w:rsidRPr="00D17ECC" w:rsidR="00D17ECC" w:rsidTr="00796EAF" w14:paraId="03458470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31E8ED78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Firma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4FEAF1A7" w14:textId="77777777">
            <w:pPr>
              <w:pStyle w:val="Contractstyle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Pr="00D17ECC" w:rsidR="00D17ECC" w:rsidTr="00796EAF" w14:paraId="6F73E430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1CF67E54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Organisasjonsnummer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3759147E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Pr="00D17ECC" w:rsidR="00D17ECC" w:rsidTr="00796EAF" w14:paraId="76703773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4C05EB0A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Adresse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1A16C42A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Pr="00D17ECC" w:rsidR="00D17ECC" w:rsidTr="00796EAF" w14:paraId="3EBFB5EB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4A0C3FD2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Postnummer, sted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52F93DAB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Pr="00D17ECC" w:rsidR="00D17ECC" w:rsidTr="00796EAF" w14:paraId="6268DDB4" w14:textId="77777777"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76C41" w:rsidR="00D17ECC" w:rsidP="00091B3F" w:rsidRDefault="00D17ECC" w14:paraId="5BB2C851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Land</w:t>
            </w:r>
          </w:p>
        </w:tc>
        <w:tc>
          <w:tcPr>
            <w:tcW w:w="6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:rsidRPr="00D76C41" w:rsidR="00D17ECC" w:rsidP="00091B3F" w:rsidRDefault="00D17ECC" w14:paraId="74BBC45B" w14:textId="77777777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</w:tbl>
    <w:p w:rsidRPr="00D17ECC" w:rsidR="00D17ECC" w:rsidP="00D76C41" w:rsidRDefault="00D17ECC" w14:paraId="6C0E2BF6" w14:textId="77777777">
      <w:pPr>
        <w:spacing w:before="0"/>
      </w:pPr>
    </w:p>
    <w:p w:rsidRPr="00D17ECC" w:rsidR="001E3FC9" w:rsidP="00D76C41" w:rsidRDefault="00D17ECC" w14:paraId="392B6032" w14:textId="2A9593AA">
      <w:pPr>
        <w:spacing w:before="0"/>
      </w:pPr>
      <w:r w:rsidRPr="00D17ECC">
        <w:t>Det bekreftes med dette at denne virksomheten stiller som underleverandør / samarbeidspartner til hovedleverandør i forbindelse med utførelse av arbeider på følgende kontrakt:</w:t>
      </w:r>
    </w:p>
    <w:p w:rsidRPr="00D17ECC" w:rsidR="00AC408B" w:rsidP="007528B7" w:rsidRDefault="00AC408B" w14:paraId="06EB8122" w14:textId="474EB8F3">
      <w:pPr>
        <w:spacing w:before="0"/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8437"/>
      </w:tblGrid>
      <w:tr w:rsidR="00AC408B" w:rsidTr="00D652E9" w14:paraId="657F492D" w14:textId="77777777">
        <w:tc>
          <w:tcPr>
            <w:tcW w:w="9061" w:type="dxa"/>
          </w:tcPr>
          <w:p w:rsidR="00AC408B" w:rsidP="00D17ECC" w:rsidRDefault="00453F29" w14:paraId="22C7C939" w14:textId="09D9BE0A">
            <w:pPr>
              <w:ind w:left="0"/>
            </w:pPr>
            <w:r>
              <w:t>3406 Solør 2027-2033</w:t>
            </w:r>
          </w:p>
        </w:tc>
      </w:tr>
    </w:tbl>
    <w:p w:rsidRPr="00D17ECC" w:rsidR="00D17ECC" w:rsidP="00D17ECC" w:rsidRDefault="00D17ECC" w14:paraId="4488233D" w14:textId="3E98CC89"/>
    <w:p w:rsidRPr="00D17ECC" w:rsidR="00D17ECC" w:rsidP="00D17ECC" w:rsidRDefault="00D17ECC" w14:paraId="35BCAB69" w14:textId="60818D5B">
      <w:r w:rsidRPr="00D17ECC">
        <w:t>Vi vil ved en eventuell kontraktsignering stille nødvendige ressurser til disposisjon for hovedleverandør for utførelse av oppdrag</w:t>
      </w:r>
      <w:r w:rsidR="00D23878">
        <w:t>et</w:t>
      </w:r>
      <w:r w:rsidRPr="00D17ECC">
        <w:t xml:space="preserve">, i det omfang det er nødvendig for å oppfylle hovedleverandørens kontraktsforpliktelser. </w:t>
      </w:r>
    </w:p>
    <w:p w:rsidR="00D17ECC" w:rsidP="00D17ECC" w:rsidRDefault="00D17ECC" w14:paraId="2208A33A" w14:textId="77777777">
      <w:r w:rsidRPr="00D17ECC">
        <w:t>Forpliktelseserklæringen gjelder for å oppfylle følgende kvalifikasjonskrav (henvis til aktuelt punkt i kap. B2):</w:t>
      </w:r>
    </w:p>
    <w:p w:rsidRPr="00D17ECC" w:rsidR="001E3FC9" w:rsidP="007528B7" w:rsidRDefault="001E3FC9" w14:paraId="39E29387" w14:textId="77777777">
      <w:pPr>
        <w:ind w:left="0"/>
      </w:pPr>
    </w:p>
    <w:tbl>
      <w:tblPr>
        <w:tblStyle w:val="Tabellrutenett"/>
        <w:tblW w:w="0" w:type="auto"/>
        <w:tblInd w:w="624" w:type="dxa"/>
        <w:shd w:val="clear" w:color="auto" w:fill="FFFFCC"/>
        <w:tblLook w:val="04A0" w:firstRow="1" w:lastRow="0" w:firstColumn="1" w:lastColumn="0" w:noHBand="0" w:noVBand="1"/>
      </w:tblPr>
      <w:tblGrid>
        <w:gridCol w:w="8437"/>
      </w:tblGrid>
      <w:tr w:rsidR="00AC408B" w:rsidTr="008E285E" w14:paraId="12C812BE" w14:textId="77777777">
        <w:tc>
          <w:tcPr>
            <w:tcW w:w="9061" w:type="dxa"/>
            <w:shd w:val="clear" w:color="auto" w:fill="FFFFCC"/>
          </w:tcPr>
          <w:p w:rsidR="00AC408B" w:rsidP="00D17ECC" w:rsidRDefault="00DF1E57" w14:paraId="36E38567" w14:textId="77777777">
            <w:pPr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Fyll inn </w:t>
            </w:r>
            <w:r w:rsidR="00C31A32">
              <w:rPr>
                <w:i/>
                <w:iCs/>
              </w:rPr>
              <w:t>hvilke</w:t>
            </w:r>
            <w:r w:rsidR="005B4603">
              <w:rPr>
                <w:i/>
                <w:iCs/>
              </w:rPr>
              <w:t>(</w:t>
            </w:r>
            <w:r w:rsidR="00C31A32">
              <w:rPr>
                <w:i/>
                <w:iCs/>
              </w:rPr>
              <w:t>t</w:t>
            </w:r>
            <w:r w:rsidR="005B4603">
              <w:rPr>
                <w:i/>
                <w:iCs/>
              </w:rPr>
              <w:t>)</w:t>
            </w:r>
            <w:r>
              <w:rPr>
                <w:i/>
                <w:iCs/>
              </w:rPr>
              <w:t xml:space="preserve"> kvalifikasjonskrav</w:t>
            </w:r>
            <w:r w:rsidR="007528B7">
              <w:rPr>
                <w:i/>
                <w:iCs/>
              </w:rPr>
              <w:t>:</w:t>
            </w:r>
          </w:p>
          <w:p w:rsidRPr="007528B7" w:rsidR="00536A00" w:rsidP="00D17ECC" w:rsidRDefault="00536A00" w14:paraId="663177A6" w14:textId="06E52DBE">
            <w:pPr>
              <w:ind w:left="0"/>
              <w:rPr>
                <w:i/>
                <w:iCs/>
              </w:rPr>
            </w:pPr>
          </w:p>
        </w:tc>
      </w:tr>
    </w:tbl>
    <w:p w:rsidR="00A01D1D" w:rsidP="00D17ECC" w:rsidRDefault="00A01D1D" w14:paraId="1274FB05" w14:textId="77777777"/>
    <w:p w:rsidR="00D17ECC" w:rsidP="00D17ECC" w:rsidRDefault="00D17ECC" w14:paraId="30FDB34E" w14:textId="15F9840D">
      <w:r w:rsidRPr="00D17ECC">
        <w:t>Sted:</w:t>
      </w:r>
      <w:r w:rsidRPr="00D17ECC">
        <w:tab/>
      </w:r>
      <w:r w:rsidRPr="00D17ECC">
        <w:tab/>
      </w:r>
      <w:r w:rsidRPr="00D17ECC">
        <w:tab/>
      </w:r>
      <w:r w:rsidRPr="00D17ECC">
        <w:tab/>
      </w:r>
      <w:r w:rsidR="00DA5DFE">
        <w:tab/>
      </w:r>
      <w:r w:rsidRPr="00D17ECC">
        <w:t>Dato:</w:t>
      </w:r>
    </w:p>
    <w:p w:rsidRPr="00D17ECC" w:rsidR="00D17ECC" w:rsidP="00D17ECC" w:rsidRDefault="00D17ECC" w14:paraId="652EE6EB" w14:textId="001CEA56">
      <w:r w:rsidRPr="00D17ECC">
        <w:t>______________________________________________________</w:t>
      </w:r>
      <w:r w:rsidRPr="00D17ECC">
        <w:br/>
      </w:r>
      <w:r w:rsidRPr="00D17ECC">
        <w:t>Signatur av underleverandør/samarbeidspartner</w:t>
      </w:r>
    </w:p>
    <w:bookmarkEnd w:id="0"/>
    <w:p w:rsidR="00903924" w:rsidP="00F142F5" w:rsidRDefault="00903924" w14:paraId="52ADEAC5" w14:textId="77777777"/>
    <w:p w:rsidR="00A23EA0" w:rsidP="00903924" w:rsidRDefault="002E098C" w14:paraId="762F7E54" w14:textId="28013DD5">
      <w:pPr>
        <w:pStyle w:val="Overskrift2"/>
        <w:spacing w:before="0"/>
      </w:pPr>
      <w:r w:rsidRPr="002E098C">
        <w:t>E3</w:t>
      </w:r>
      <w:r w:rsidR="00A23EA0">
        <w:t>-Svardokument for b</w:t>
      </w:r>
      <w:r w:rsidRPr="002E098C">
        <w:t xml:space="preserve">eskrivelse med utfylte priser </w:t>
      </w:r>
    </w:p>
    <w:p w:rsidRPr="008E2369" w:rsidR="00B360C6" w:rsidP="00903924" w:rsidRDefault="002E098C" w14:paraId="0A705D20" w14:textId="3A01E809">
      <w:pPr>
        <w:spacing w:before="0"/>
        <w:ind w:left="0"/>
      </w:pPr>
      <w:r w:rsidRPr="008E2369">
        <w:t>Kap. E3 produseres i henhold til kap. B3, med utgangspunkt i beskrivelsen i konkurransegrunnlagets kap. D1.</w:t>
      </w:r>
    </w:p>
    <w:p w:rsidRPr="008E2369" w:rsidR="002E098C" w:rsidP="00004BC9" w:rsidRDefault="002E098C" w14:paraId="15330795" w14:textId="77777777"/>
    <w:p w:rsidRPr="008E2369" w:rsidR="00A23EA0" w:rsidP="00A23EA0" w:rsidRDefault="00A23EA0" w14:paraId="0BF639F9" w14:textId="38E50570">
      <w:r w:rsidRPr="008E2369">
        <w:br w:type="page"/>
      </w:r>
    </w:p>
    <w:p w:rsidRPr="008E2369" w:rsidR="00A23EA0" w:rsidP="00A23EA0" w:rsidRDefault="00A23EA0" w14:paraId="001ACF1E" w14:textId="6A0CD494">
      <w:pPr>
        <w:pStyle w:val="Overskrift2"/>
      </w:pPr>
      <w:r w:rsidRPr="008E2369">
        <w:t xml:space="preserve">E4-Svardokument - Prisskjema: </w:t>
      </w:r>
      <w:r w:rsidR="00E87874">
        <w:t>P</w:t>
      </w:r>
      <w:r w:rsidRPr="008E2369">
        <w:t>riser for mannskap og maskiner</w:t>
      </w:r>
    </w:p>
    <w:p w:rsidRPr="008E2369" w:rsidR="00A23EA0" w:rsidP="00A23EA0" w:rsidRDefault="00A23EA0" w14:paraId="1F885438" w14:textId="77777777"/>
    <w:p w:rsidRPr="008E2369" w:rsidR="00A23EA0" w:rsidP="00A23EA0" w:rsidRDefault="00A23EA0" w14:paraId="28675AAD" w14:textId="09FBFFDD">
      <w:r w:rsidRPr="008E2369">
        <w:t>Timepriser for mannskap og maskiner skal være i henhold til krav i kap. B3-5, kap. C2</w:t>
      </w:r>
      <w:r w:rsidRPr="008E2369" w:rsidR="00DE7704">
        <w:t>-25, kap. C2-17 og kap. C2-27</w:t>
      </w:r>
    </w:p>
    <w:p w:rsidRPr="008E2369" w:rsidR="00A23EA0" w:rsidP="00A23EA0" w:rsidRDefault="001C1F03" w14:paraId="200E5F37" w14:textId="439ABDCF">
      <w:r w:rsidRPr="008E2369">
        <w:t xml:space="preserve">Timepriser for </w:t>
      </w:r>
      <w:r w:rsidRPr="008E2369" w:rsidR="003109F1">
        <w:t>mannskap</w:t>
      </w:r>
      <w:r w:rsidRPr="008E2369">
        <w:t xml:space="preserve"> og maskiner gjelder for </w:t>
      </w:r>
      <w:r w:rsidRPr="008E2369" w:rsidR="00016686">
        <w:t xml:space="preserve">mannskap og </w:t>
      </w:r>
      <w:r w:rsidRPr="008E2369">
        <w:t>maskiner</w:t>
      </w:r>
      <w:r w:rsidRPr="008E2369" w:rsidR="00016686">
        <w:t xml:space="preserve"> som ikke er omtalt under D1. </w:t>
      </w:r>
    </w:p>
    <w:p w:rsidRPr="008E2369" w:rsidR="00016686" w:rsidP="00A23EA0" w:rsidRDefault="00016686" w14:paraId="22707E4D" w14:textId="77777777"/>
    <w:p w:rsidR="00A23EA0" w:rsidP="00A23EA0" w:rsidRDefault="00A23EA0" w14:paraId="36169C3D" w14:textId="77777777">
      <w:r>
        <w:t>Tabellene fylles ut ved innsending av tilbud.</w:t>
      </w:r>
    </w:p>
    <w:p w:rsidRPr="00271E55" w:rsidR="00A23EA0" w:rsidP="00A23EA0" w:rsidRDefault="00A23EA0" w14:paraId="3A55430A" w14:textId="77777777">
      <w:pPr>
        <w:rPr>
          <w:b/>
        </w:rPr>
      </w:pPr>
      <w:r w:rsidRPr="00271E55">
        <w:rPr>
          <w:b/>
        </w:rPr>
        <w:t>Timepriser mannskap</w:t>
      </w:r>
    </w:p>
    <w:tbl>
      <w:tblPr>
        <w:tblStyle w:val="Tabellrutenett"/>
        <w:tblW w:w="8469" w:type="dxa"/>
        <w:tblInd w:w="624" w:type="dxa"/>
        <w:tblLook w:val="04A0" w:firstRow="1" w:lastRow="0" w:firstColumn="1" w:lastColumn="0" w:noHBand="0" w:noVBand="1"/>
      </w:tblPr>
      <w:tblGrid>
        <w:gridCol w:w="1214"/>
        <w:gridCol w:w="2171"/>
        <w:gridCol w:w="1568"/>
        <w:gridCol w:w="1308"/>
        <w:gridCol w:w="2208"/>
      </w:tblGrid>
      <w:tr w:rsidRPr="00A23EA0" w:rsidR="00DE7704" w:rsidTr="00271E55" w14:paraId="4C884092" w14:textId="77777777">
        <w:tc>
          <w:tcPr>
            <w:tcW w:w="3385" w:type="dxa"/>
            <w:gridSpan w:val="2"/>
          </w:tcPr>
          <w:p w:rsidR="00A23EA0" w:rsidP="00A23EA0" w:rsidRDefault="00A23EA0" w14:paraId="2B0198B4" w14:textId="77777777">
            <w:pPr>
              <w:ind w:left="0"/>
              <w:rPr>
                <w:b/>
                <w:sz w:val="18"/>
              </w:rPr>
            </w:pPr>
            <w:bookmarkStart w:name="_Hlk30780269" w:id="4"/>
            <w:r w:rsidRPr="00A23EA0">
              <w:rPr>
                <w:b/>
                <w:sz w:val="18"/>
              </w:rPr>
              <w:t>Spesifikasjon</w:t>
            </w:r>
          </w:p>
          <w:p w:rsidRPr="00A23EA0" w:rsidR="00A23EA0" w:rsidP="00A23EA0" w:rsidRDefault="00A23EA0" w14:paraId="64A48AC8" w14:textId="774BFA25">
            <w:pPr>
              <w:ind w:left="0"/>
              <w:rPr>
                <w:b/>
                <w:sz w:val="18"/>
              </w:rPr>
            </w:pPr>
            <w:r w:rsidRPr="00A23EA0">
              <w:rPr>
                <w:sz w:val="18"/>
              </w:rPr>
              <w:t>(timepris gjelder hele døgnet, alle dager)</w:t>
            </w:r>
          </w:p>
        </w:tc>
        <w:tc>
          <w:tcPr>
            <w:tcW w:w="1568" w:type="dxa"/>
          </w:tcPr>
          <w:p w:rsidRPr="00A23EA0" w:rsidR="00A23EA0" w:rsidP="00A23EA0" w:rsidRDefault="00A23EA0" w14:paraId="3BDA0924" w14:textId="77777777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Timepris</w:t>
            </w:r>
          </w:p>
          <w:p w:rsidRPr="00A23EA0" w:rsidR="00A23EA0" w:rsidP="00A23EA0" w:rsidRDefault="00A23EA0" w14:paraId="176CF6E5" w14:textId="369D6BF1">
            <w:pPr>
              <w:ind w:left="0"/>
              <w:rPr>
                <w:sz w:val="18"/>
              </w:rPr>
            </w:pPr>
            <w:r w:rsidRPr="00A23EA0">
              <w:rPr>
                <w:b/>
                <w:sz w:val="18"/>
              </w:rPr>
              <w:t>Kr/time</w:t>
            </w:r>
          </w:p>
        </w:tc>
        <w:tc>
          <w:tcPr>
            <w:tcW w:w="1308" w:type="dxa"/>
          </w:tcPr>
          <w:p w:rsidRPr="00A23EA0" w:rsidR="00A23EA0" w:rsidP="00A23EA0" w:rsidRDefault="00A23EA0" w14:paraId="4A4879AB" w14:textId="53980C09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Timer</w:t>
            </w:r>
          </w:p>
        </w:tc>
        <w:tc>
          <w:tcPr>
            <w:tcW w:w="2208" w:type="dxa"/>
          </w:tcPr>
          <w:p w:rsidRPr="00A23EA0" w:rsidR="00A23EA0" w:rsidP="00A23EA0" w:rsidRDefault="00A23EA0" w14:paraId="59708417" w14:textId="0BF79FFA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Sum pris:</w:t>
            </w:r>
          </w:p>
        </w:tc>
      </w:tr>
      <w:tr w:rsidRPr="00A23EA0" w:rsidR="00DE7704" w:rsidTr="00977902" w14:paraId="049F69D4" w14:textId="77777777">
        <w:tc>
          <w:tcPr>
            <w:tcW w:w="3385" w:type="dxa"/>
            <w:gridSpan w:val="2"/>
          </w:tcPr>
          <w:p w:rsidRPr="00A23EA0" w:rsidR="00A23EA0" w:rsidP="00A23EA0" w:rsidRDefault="00A23EA0" w14:paraId="2221EF31" w14:textId="543F185F">
            <w:pPr>
              <w:ind w:left="0"/>
              <w:rPr>
                <w:sz w:val="18"/>
              </w:rPr>
            </w:pPr>
            <w:r w:rsidRPr="00A23EA0">
              <w:rPr>
                <w:sz w:val="18"/>
              </w:rPr>
              <w:t>Mannskap</w:t>
            </w:r>
            <w:r w:rsidR="001C1F03">
              <w:rPr>
                <w:sz w:val="18"/>
              </w:rPr>
              <w:t>, inkl. maskinførere.</w:t>
            </w:r>
          </w:p>
        </w:tc>
        <w:tc>
          <w:tcPr>
            <w:tcW w:w="1568" w:type="dxa"/>
          </w:tcPr>
          <w:p w:rsidRPr="00A23EA0" w:rsidR="00A23EA0" w:rsidP="00A23EA0" w:rsidRDefault="00A23EA0" w14:paraId="0AE1EF97" w14:textId="77777777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:rsidRPr="00271E55" w:rsidR="00A23EA0" w:rsidP="00A23EA0" w:rsidRDefault="00F313A0" w14:paraId="18B11D98" w14:textId="7BF158C0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6000</w:t>
            </w:r>
          </w:p>
        </w:tc>
        <w:tc>
          <w:tcPr>
            <w:tcW w:w="2208" w:type="dxa"/>
          </w:tcPr>
          <w:p w:rsidRPr="00A23EA0" w:rsidR="00A23EA0" w:rsidP="00A23EA0" w:rsidRDefault="00A23EA0" w14:paraId="5DC90A5D" w14:textId="77777777">
            <w:pPr>
              <w:ind w:left="0"/>
              <w:rPr>
                <w:sz w:val="18"/>
              </w:rPr>
            </w:pPr>
          </w:p>
        </w:tc>
      </w:tr>
      <w:tr w:rsidRPr="00A23EA0" w:rsidR="00DE7704" w:rsidTr="00977902" w14:paraId="236C3C45" w14:textId="77777777">
        <w:tc>
          <w:tcPr>
            <w:tcW w:w="3385" w:type="dxa"/>
            <w:gridSpan w:val="2"/>
          </w:tcPr>
          <w:p w:rsidRPr="00A23EA0" w:rsidR="00A23EA0" w:rsidP="00A23EA0" w:rsidRDefault="00DE7704" w14:paraId="72ABADE6" w14:textId="6017F81C">
            <w:pPr>
              <w:ind w:left="0"/>
              <w:rPr>
                <w:sz w:val="18"/>
              </w:rPr>
            </w:pPr>
            <w:proofErr w:type="spellStart"/>
            <w:r>
              <w:rPr>
                <w:sz w:val="18"/>
              </w:rPr>
              <w:t>Sprengningsbas</w:t>
            </w:r>
            <w:proofErr w:type="spellEnd"/>
          </w:p>
        </w:tc>
        <w:tc>
          <w:tcPr>
            <w:tcW w:w="1568" w:type="dxa"/>
          </w:tcPr>
          <w:p w:rsidRPr="00A23EA0" w:rsidR="00A23EA0" w:rsidP="00A23EA0" w:rsidRDefault="00A23EA0" w14:paraId="3F3B4020" w14:textId="77777777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:rsidRPr="00271E55" w:rsidR="00A23EA0" w:rsidP="00A23EA0" w:rsidRDefault="00F313A0" w14:paraId="5F17D0EF" w14:textId="51711C4B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 w:rsidR="007573A1">
              <w:rPr>
                <w:b/>
                <w:sz w:val="18"/>
              </w:rPr>
              <w:t>5</w:t>
            </w:r>
            <w:r>
              <w:rPr>
                <w:b/>
                <w:sz w:val="18"/>
              </w:rPr>
              <w:t>0</w:t>
            </w:r>
          </w:p>
        </w:tc>
        <w:tc>
          <w:tcPr>
            <w:tcW w:w="2208" w:type="dxa"/>
          </w:tcPr>
          <w:p w:rsidRPr="00A23EA0" w:rsidR="00A23EA0" w:rsidP="00A23EA0" w:rsidRDefault="00A23EA0" w14:paraId="2FB73B57" w14:textId="77777777">
            <w:pPr>
              <w:ind w:left="0"/>
              <w:rPr>
                <w:sz w:val="18"/>
              </w:rPr>
            </w:pPr>
          </w:p>
        </w:tc>
      </w:tr>
      <w:tr w:rsidRPr="00A23EA0" w:rsidR="00972788" w:rsidTr="00977902" w14:paraId="5A51FF8E" w14:textId="77777777">
        <w:tc>
          <w:tcPr>
            <w:tcW w:w="3385" w:type="dxa"/>
            <w:gridSpan w:val="2"/>
          </w:tcPr>
          <w:p w:rsidRPr="0008680C" w:rsidR="00972788" w:rsidP="00A23EA0" w:rsidRDefault="0008680C" w14:paraId="581B800F" w14:textId="0588638F">
            <w:pPr>
              <w:ind w:left="0"/>
              <w:rPr>
                <w:sz w:val="18"/>
                <w:lang w:val="nn-NO"/>
              </w:rPr>
            </w:pPr>
            <w:r w:rsidRPr="0008680C">
              <w:rPr>
                <w:sz w:val="18"/>
                <w:lang w:val="nn-NO"/>
              </w:rPr>
              <w:t>Mannskap</w:t>
            </w:r>
            <w:r w:rsidR="00FA6A71">
              <w:rPr>
                <w:sz w:val="18"/>
                <w:lang w:val="nn-NO"/>
              </w:rPr>
              <w:t xml:space="preserve"> samhandlingsmøter</w:t>
            </w:r>
            <w:r w:rsidRPr="0008680C">
              <w:rPr>
                <w:sz w:val="18"/>
                <w:lang w:val="nn-NO"/>
              </w:rPr>
              <w:t xml:space="preserve">  </w:t>
            </w:r>
            <w:proofErr w:type="spellStart"/>
            <w:r w:rsidRPr="0008680C">
              <w:rPr>
                <w:sz w:val="18"/>
                <w:lang w:val="nn-NO"/>
              </w:rPr>
              <w:t>j</w:t>
            </w:r>
            <w:r w:rsidR="00573EBD">
              <w:rPr>
                <w:sz w:val="18"/>
                <w:lang w:val="nn-NO"/>
              </w:rPr>
              <w:t>fr</w:t>
            </w:r>
            <w:proofErr w:type="spellEnd"/>
            <w:r w:rsidRPr="0008680C">
              <w:rPr>
                <w:sz w:val="18"/>
                <w:lang w:val="nn-NO"/>
              </w:rPr>
              <w:t xml:space="preserve">. </w:t>
            </w:r>
            <w:r w:rsidR="00573EBD">
              <w:rPr>
                <w:sz w:val="18"/>
                <w:lang w:val="nn-NO"/>
              </w:rPr>
              <w:t>k</w:t>
            </w:r>
            <w:r w:rsidRPr="0008680C">
              <w:rPr>
                <w:sz w:val="18"/>
                <w:lang w:val="nn-NO"/>
              </w:rPr>
              <w:t>ap. C2-1</w:t>
            </w:r>
            <w:r w:rsidR="00573EBD">
              <w:rPr>
                <w:sz w:val="18"/>
                <w:lang w:val="nn-NO"/>
              </w:rPr>
              <w:t>0.2</w:t>
            </w:r>
          </w:p>
        </w:tc>
        <w:tc>
          <w:tcPr>
            <w:tcW w:w="1568" w:type="dxa"/>
          </w:tcPr>
          <w:p w:rsidRPr="0008680C" w:rsidR="00972788" w:rsidP="00A23EA0" w:rsidRDefault="00972788" w14:paraId="320CA727" w14:textId="77777777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:rsidR="00972788" w:rsidP="00A23EA0" w:rsidRDefault="00F313A0" w14:paraId="1858DF50" w14:textId="72304D68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250</w:t>
            </w:r>
          </w:p>
          <w:p w:rsidRPr="004B0A6A" w:rsidR="00573EBD" w:rsidP="00A23EA0" w:rsidRDefault="00573EBD" w14:paraId="2A7545A2" w14:textId="52BA3FAA">
            <w:pPr>
              <w:ind w:left="0"/>
              <w:rPr>
                <w:b/>
                <w:sz w:val="18"/>
              </w:rPr>
            </w:pPr>
          </w:p>
        </w:tc>
        <w:tc>
          <w:tcPr>
            <w:tcW w:w="2208" w:type="dxa"/>
          </w:tcPr>
          <w:p w:rsidRPr="00A23EA0" w:rsidR="00972788" w:rsidP="00A23EA0" w:rsidRDefault="00972788" w14:paraId="6FFD0FBF" w14:textId="77777777">
            <w:pPr>
              <w:ind w:left="0"/>
              <w:rPr>
                <w:sz w:val="18"/>
              </w:rPr>
            </w:pPr>
          </w:p>
        </w:tc>
      </w:tr>
      <w:tr w:rsidRPr="00A23EA0" w:rsidR="00972788" w:rsidTr="00977902" w14:paraId="4A1A7F2E" w14:textId="77777777">
        <w:tc>
          <w:tcPr>
            <w:tcW w:w="3385" w:type="dxa"/>
            <w:gridSpan w:val="2"/>
          </w:tcPr>
          <w:p w:rsidR="00972788" w:rsidP="00A23EA0" w:rsidRDefault="0008680C" w14:paraId="1F138407" w14:textId="66F6E6E2">
            <w:pPr>
              <w:ind w:left="0"/>
              <w:rPr>
                <w:sz w:val="18"/>
              </w:rPr>
            </w:pPr>
            <w:r>
              <w:rPr>
                <w:sz w:val="18"/>
              </w:rPr>
              <w:t>Trafikkdirigenter</w:t>
            </w:r>
          </w:p>
        </w:tc>
        <w:tc>
          <w:tcPr>
            <w:tcW w:w="1568" w:type="dxa"/>
          </w:tcPr>
          <w:p w:rsidRPr="00A23EA0" w:rsidR="00972788" w:rsidP="00A23EA0" w:rsidRDefault="00972788" w14:paraId="4ABCB0DF" w14:textId="77777777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:rsidR="00972788" w:rsidP="00A23EA0" w:rsidRDefault="001E11B3" w14:paraId="43DA3AEC" w14:textId="580AA9E2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1800</w:t>
            </w:r>
          </w:p>
        </w:tc>
        <w:tc>
          <w:tcPr>
            <w:tcW w:w="2208" w:type="dxa"/>
          </w:tcPr>
          <w:p w:rsidRPr="00A23EA0" w:rsidR="00972788" w:rsidP="00A23EA0" w:rsidRDefault="00972788" w14:paraId="26133665" w14:textId="77777777">
            <w:pPr>
              <w:ind w:left="0"/>
              <w:rPr>
                <w:sz w:val="18"/>
              </w:rPr>
            </w:pPr>
          </w:p>
        </w:tc>
      </w:tr>
      <w:tr w:rsidRPr="00A23EA0" w:rsidR="00DE7704" w:rsidTr="00977902" w14:paraId="7A6EA43C" w14:textId="77777777">
        <w:tc>
          <w:tcPr>
            <w:tcW w:w="3385" w:type="dxa"/>
            <w:gridSpan w:val="2"/>
          </w:tcPr>
          <w:p w:rsidRPr="00A23EA0" w:rsidR="00A23EA0" w:rsidP="00A23EA0" w:rsidRDefault="00DE7704" w14:paraId="0A50D75F" w14:textId="12962510">
            <w:pPr>
              <w:ind w:left="0"/>
              <w:rPr>
                <w:sz w:val="18"/>
              </w:rPr>
            </w:pPr>
            <w:r>
              <w:rPr>
                <w:sz w:val="18"/>
              </w:rPr>
              <w:t>Stikningsingeniør</w:t>
            </w:r>
          </w:p>
        </w:tc>
        <w:tc>
          <w:tcPr>
            <w:tcW w:w="1568" w:type="dxa"/>
          </w:tcPr>
          <w:p w:rsidRPr="00A23EA0" w:rsidR="00A23EA0" w:rsidP="00A23EA0" w:rsidRDefault="00A23EA0" w14:paraId="5A6302BE" w14:textId="77777777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:rsidRPr="00271E55" w:rsidR="00A23EA0" w:rsidP="00A23EA0" w:rsidRDefault="00F313A0" w14:paraId="236D2BCF" w14:textId="1F52414E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2208" w:type="dxa"/>
          </w:tcPr>
          <w:p w:rsidRPr="00A23EA0" w:rsidR="00A23EA0" w:rsidP="00A23EA0" w:rsidRDefault="00A23EA0" w14:paraId="2E36768C" w14:textId="77777777">
            <w:pPr>
              <w:ind w:left="0"/>
              <w:rPr>
                <w:sz w:val="18"/>
              </w:rPr>
            </w:pPr>
          </w:p>
        </w:tc>
      </w:tr>
      <w:tr w:rsidR="00DE7704" w:rsidTr="00271E55" w14:paraId="1DE9DF5C" w14:textId="77777777">
        <w:trPr>
          <w:gridBefore w:val="1"/>
          <w:wBefore w:w="1214" w:type="dxa"/>
        </w:trPr>
        <w:tc>
          <w:tcPr>
            <w:tcW w:w="5047" w:type="dxa"/>
            <w:gridSpan w:val="3"/>
          </w:tcPr>
          <w:p w:rsidRPr="00DE7704" w:rsidR="00DE7704" w:rsidP="00DE7704" w:rsidRDefault="00DE7704" w14:paraId="349C43A7" w14:textId="77777777">
            <w:pPr>
              <w:ind w:left="0"/>
              <w:jc w:val="right"/>
              <w:rPr>
                <w:sz w:val="18"/>
              </w:rPr>
            </w:pPr>
            <w:r w:rsidRPr="00DE7704">
              <w:rPr>
                <w:sz w:val="18"/>
              </w:rPr>
              <w:t>Sum mannskap, eksklusiv tillegg:</w:t>
            </w:r>
          </w:p>
          <w:p w:rsidRPr="00DE7704" w:rsidR="00DE7704" w:rsidP="00247247" w:rsidRDefault="00247247" w14:paraId="0FB6C7CA" w14:textId="34590886">
            <w:pPr>
              <w:ind w:left="0"/>
              <w:rPr>
                <w:sz w:val="18"/>
              </w:rPr>
            </w:pPr>
            <w:r w:rsidRPr="004643CD">
              <w:rPr>
                <w:bCs/>
                <w:sz w:val="18"/>
              </w:rPr>
              <w:t>(overføres til Sum mannskap, maskiner og</w:t>
            </w:r>
            <w:r>
              <w:rPr>
                <w:bCs/>
                <w:sz w:val="18"/>
              </w:rPr>
              <w:t xml:space="preserve"> </w:t>
            </w:r>
            <w:r w:rsidRPr="004643CD">
              <w:rPr>
                <w:bCs/>
                <w:sz w:val="18"/>
              </w:rPr>
              <w:t>utstyr)</w:t>
            </w:r>
          </w:p>
        </w:tc>
        <w:tc>
          <w:tcPr>
            <w:tcW w:w="2208" w:type="dxa"/>
          </w:tcPr>
          <w:p w:rsidR="00DE7704" w:rsidP="00DE7704" w:rsidRDefault="00DE7704" w14:paraId="721B571D" w14:textId="77777777">
            <w:pPr>
              <w:ind w:left="0"/>
            </w:pPr>
          </w:p>
        </w:tc>
      </w:tr>
      <w:bookmarkEnd w:id="4"/>
    </w:tbl>
    <w:p w:rsidR="00674C80" w:rsidP="00DE7704" w:rsidRDefault="00674C80" w14:paraId="56AFE7E1" w14:textId="77777777">
      <w:pPr>
        <w:ind w:left="0"/>
      </w:pPr>
    </w:p>
    <w:tbl>
      <w:tblPr>
        <w:tblStyle w:val="Tabellrutenett"/>
        <w:tblW w:w="8469" w:type="dxa"/>
        <w:tblInd w:w="624" w:type="dxa"/>
        <w:tblLook w:val="04A0" w:firstRow="1" w:lastRow="0" w:firstColumn="1" w:lastColumn="0" w:noHBand="0" w:noVBand="1"/>
      </w:tblPr>
      <w:tblGrid>
        <w:gridCol w:w="1214"/>
        <w:gridCol w:w="2171"/>
        <w:gridCol w:w="1568"/>
        <w:gridCol w:w="1308"/>
        <w:gridCol w:w="2208"/>
      </w:tblGrid>
      <w:tr w:rsidRPr="00A23EA0" w:rsidR="00271E55" w:rsidTr="00447ED4" w14:paraId="68880674" w14:textId="77777777">
        <w:tc>
          <w:tcPr>
            <w:tcW w:w="3385" w:type="dxa"/>
            <w:gridSpan w:val="2"/>
          </w:tcPr>
          <w:p w:rsidRPr="00271E55" w:rsidR="00271E55" w:rsidP="00271E55" w:rsidRDefault="00271E55" w14:paraId="1F76F54F" w14:textId="77777777">
            <w:pPr>
              <w:ind w:left="0"/>
              <w:rPr>
                <w:b/>
                <w:sz w:val="18"/>
              </w:rPr>
            </w:pPr>
            <w:r w:rsidRPr="00271E55">
              <w:rPr>
                <w:b/>
                <w:sz w:val="18"/>
              </w:rPr>
              <w:t>Tillegg</w:t>
            </w:r>
          </w:p>
          <w:p w:rsidRPr="00271E55" w:rsidR="00271E55" w:rsidP="00271E55" w:rsidRDefault="00271E55" w14:paraId="1328794A" w14:textId="31AD9298">
            <w:pPr>
              <w:ind w:left="0"/>
              <w:rPr>
                <w:sz w:val="18"/>
              </w:rPr>
            </w:pPr>
            <w:r w:rsidRPr="00271E55">
              <w:rPr>
                <w:sz w:val="18"/>
              </w:rPr>
              <w:t>i forhold til ordinær timepris for mannskap og i forhold til ordinær timepris for maskiner inklusiv fører</w:t>
            </w:r>
            <w:r w:rsidRPr="00271E55">
              <w:rPr>
                <w:sz w:val="18"/>
              </w:rPr>
              <w:tab/>
            </w:r>
          </w:p>
        </w:tc>
        <w:tc>
          <w:tcPr>
            <w:tcW w:w="1568" w:type="dxa"/>
          </w:tcPr>
          <w:p w:rsidRPr="00A23EA0" w:rsidR="00271E55" w:rsidP="00447ED4" w:rsidRDefault="00271E55" w14:paraId="12C1BA6B" w14:textId="77777777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Timepris</w:t>
            </w:r>
          </w:p>
          <w:p w:rsidRPr="00A23EA0" w:rsidR="00271E55" w:rsidP="00447ED4" w:rsidRDefault="00271E55" w14:paraId="2D1946A1" w14:textId="77777777">
            <w:pPr>
              <w:ind w:left="0"/>
              <w:rPr>
                <w:sz w:val="18"/>
              </w:rPr>
            </w:pPr>
            <w:r w:rsidRPr="00A23EA0">
              <w:rPr>
                <w:b/>
                <w:sz w:val="18"/>
              </w:rPr>
              <w:t>Kr/time</w:t>
            </w:r>
          </w:p>
        </w:tc>
        <w:tc>
          <w:tcPr>
            <w:tcW w:w="1308" w:type="dxa"/>
          </w:tcPr>
          <w:p w:rsidRPr="00A23EA0" w:rsidR="00271E55" w:rsidP="00447ED4" w:rsidRDefault="00271E55" w14:paraId="3DB76B53" w14:textId="77777777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Timer</w:t>
            </w:r>
          </w:p>
        </w:tc>
        <w:tc>
          <w:tcPr>
            <w:tcW w:w="2208" w:type="dxa"/>
          </w:tcPr>
          <w:p w:rsidRPr="00A23EA0" w:rsidR="00271E55" w:rsidP="00447ED4" w:rsidRDefault="00271E55" w14:paraId="409D2B04" w14:textId="77777777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Sum pris:</w:t>
            </w:r>
          </w:p>
        </w:tc>
      </w:tr>
      <w:tr w:rsidRPr="00A23EA0" w:rsidR="00271E55" w:rsidTr="00977902" w14:paraId="1AAEFCF3" w14:textId="77777777">
        <w:tc>
          <w:tcPr>
            <w:tcW w:w="3385" w:type="dxa"/>
            <w:gridSpan w:val="2"/>
          </w:tcPr>
          <w:p w:rsidRPr="00271E55" w:rsidR="00271E55" w:rsidP="00271E55" w:rsidRDefault="00271E55" w14:paraId="56AE4620" w14:textId="77777777">
            <w:pPr>
              <w:ind w:left="0"/>
              <w:rPr>
                <w:sz w:val="18"/>
              </w:rPr>
            </w:pPr>
            <w:r w:rsidRPr="00271E55">
              <w:rPr>
                <w:sz w:val="18"/>
              </w:rPr>
              <w:t>Tillegg betales for hele døgnet på helligdager, påskeaften, 1. mai, 17. mai, pinseaften, julaften og nyttårsaften og for perioden kl. 21.00 – 06.00 på hverdager.</w:t>
            </w:r>
          </w:p>
          <w:p w:rsidR="00271E55" w:rsidP="00271E55" w:rsidRDefault="00271E55" w14:paraId="7C671D4D" w14:textId="00E9878F">
            <w:pPr>
              <w:ind w:left="0"/>
              <w:rPr>
                <w:sz w:val="18"/>
              </w:rPr>
            </w:pPr>
            <w:r w:rsidRPr="00271E55">
              <w:rPr>
                <w:sz w:val="18"/>
              </w:rPr>
              <w:t xml:space="preserve">Tillegg betales kun når byggherren har bestilt </w:t>
            </w:r>
            <w:r w:rsidR="00A6749E">
              <w:rPr>
                <w:sz w:val="18"/>
              </w:rPr>
              <w:t xml:space="preserve">planlagt </w:t>
            </w:r>
            <w:r w:rsidRPr="00271E55">
              <w:rPr>
                <w:sz w:val="18"/>
              </w:rPr>
              <w:t xml:space="preserve">arbeid utført på ovenfor angitt tid, eller det er avtalt med byggherren at arbeidet kan utføres </w:t>
            </w:r>
            <w:proofErr w:type="spellStart"/>
            <w:r w:rsidRPr="00271E55">
              <w:rPr>
                <w:sz w:val="18"/>
              </w:rPr>
              <w:t>iht</w:t>
            </w:r>
            <w:proofErr w:type="spellEnd"/>
            <w:r w:rsidRPr="00271E55">
              <w:rPr>
                <w:sz w:val="18"/>
              </w:rPr>
              <w:t xml:space="preserve"> denne satsen.</w:t>
            </w:r>
          </w:p>
          <w:p w:rsidRPr="00A23EA0" w:rsidR="00D029DA" w:rsidP="00271E55" w:rsidRDefault="00D029DA" w14:paraId="6BABEE09" w14:textId="6C095034">
            <w:pPr>
              <w:ind w:left="0"/>
              <w:rPr>
                <w:sz w:val="18"/>
              </w:rPr>
            </w:pPr>
            <w:r>
              <w:rPr>
                <w:sz w:val="18"/>
              </w:rPr>
              <w:t>Tillegget utbetales også for fører av maskin under timepriser maskiner</w:t>
            </w:r>
            <w:r w:rsidR="004B0A6A">
              <w:rPr>
                <w:sz w:val="18"/>
              </w:rPr>
              <w:t>.</w:t>
            </w:r>
          </w:p>
        </w:tc>
        <w:tc>
          <w:tcPr>
            <w:tcW w:w="1568" w:type="dxa"/>
          </w:tcPr>
          <w:p w:rsidRPr="00A23EA0" w:rsidR="00271E55" w:rsidP="00447ED4" w:rsidRDefault="00271E55" w14:paraId="3DD7AF07" w14:textId="77777777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:rsidRPr="00271E55" w:rsidR="00271E55" w:rsidP="00447ED4" w:rsidRDefault="00F313A0" w14:paraId="16627EC8" w14:textId="6C55DE2B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180</w:t>
            </w:r>
            <w:r w:rsidR="002D5799">
              <w:rPr>
                <w:b/>
                <w:sz w:val="18"/>
              </w:rPr>
              <w:t>0</w:t>
            </w:r>
          </w:p>
        </w:tc>
        <w:tc>
          <w:tcPr>
            <w:tcW w:w="2208" w:type="dxa"/>
          </w:tcPr>
          <w:p w:rsidRPr="00A23EA0" w:rsidR="00271E55" w:rsidP="00447ED4" w:rsidRDefault="00271E55" w14:paraId="5BA66CF6" w14:textId="77777777">
            <w:pPr>
              <w:ind w:left="0"/>
              <w:rPr>
                <w:sz w:val="18"/>
              </w:rPr>
            </w:pPr>
          </w:p>
        </w:tc>
      </w:tr>
      <w:tr w:rsidR="00271E55" w:rsidTr="00447ED4" w14:paraId="1ED432F2" w14:textId="77777777">
        <w:trPr>
          <w:gridBefore w:val="1"/>
          <w:wBefore w:w="1214" w:type="dxa"/>
        </w:trPr>
        <w:tc>
          <w:tcPr>
            <w:tcW w:w="5047" w:type="dxa"/>
            <w:gridSpan w:val="3"/>
          </w:tcPr>
          <w:p w:rsidRPr="00DE7704" w:rsidR="00271E55" w:rsidP="00271E55" w:rsidRDefault="00271E55" w14:paraId="16DD9A24" w14:textId="76E05B52">
            <w:pPr>
              <w:ind w:left="0"/>
              <w:jc w:val="right"/>
              <w:rPr>
                <w:sz w:val="18"/>
              </w:rPr>
            </w:pPr>
            <w:r w:rsidRPr="00271E55">
              <w:rPr>
                <w:sz w:val="18"/>
              </w:rPr>
              <w:t>Sum tillegg</w:t>
            </w:r>
            <w:r w:rsidRPr="00DE7704">
              <w:rPr>
                <w:sz w:val="18"/>
              </w:rPr>
              <w:t>:</w:t>
            </w:r>
          </w:p>
          <w:p w:rsidRPr="00DE7704" w:rsidR="00271E55" w:rsidP="00247247" w:rsidRDefault="00247247" w14:paraId="1FFBC8E2" w14:textId="266B5BCB">
            <w:pPr>
              <w:ind w:left="0"/>
              <w:rPr>
                <w:sz w:val="18"/>
              </w:rPr>
            </w:pPr>
            <w:r w:rsidRPr="004643CD">
              <w:rPr>
                <w:bCs/>
                <w:sz w:val="18"/>
              </w:rPr>
              <w:t>(overføres til Sum mannskap, maskiner og utstyr)</w:t>
            </w:r>
          </w:p>
        </w:tc>
        <w:tc>
          <w:tcPr>
            <w:tcW w:w="2208" w:type="dxa"/>
          </w:tcPr>
          <w:p w:rsidR="00271E55" w:rsidP="00447ED4" w:rsidRDefault="00271E55" w14:paraId="19564CFD" w14:textId="77777777">
            <w:pPr>
              <w:ind w:left="0"/>
            </w:pPr>
          </w:p>
        </w:tc>
      </w:tr>
    </w:tbl>
    <w:p w:rsidR="00A23EA0" w:rsidP="00A23EA0" w:rsidRDefault="00A23EA0" w14:paraId="4FA6781A" w14:textId="77777777"/>
    <w:p w:rsidR="00271E55" w:rsidP="006924C0" w:rsidRDefault="00271E55" w14:paraId="49A6B96B" w14:textId="6B175C20">
      <w:pPr>
        <w:rPr>
          <w:sz w:val="18"/>
        </w:rPr>
      </w:pPr>
      <w:r w:rsidRPr="007C029B">
        <w:rPr>
          <w:b/>
          <w:bCs/>
        </w:rPr>
        <w:t>Timepriser maskine</w:t>
      </w:r>
      <w:r w:rsidRPr="00F3699E" w:rsidR="008C31B2">
        <w:rPr>
          <w:b/>
          <w:bCs/>
        </w:rPr>
        <w:t>r</w:t>
      </w:r>
      <w:r w:rsidRPr="00F3699E" w:rsidR="00F728C6">
        <w:rPr>
          <w:b/>
          <w:bCs/>
        </w:rPr>
        <w:t xml:space="preserve"> og utstyr </w:t>
      </w:r>
      <w:r w:rsidRPr="00F3699E" w:rsidR="00F025CF">
        <w:rPr>
          <w:b/>
          <w:bCs/>
        </w:rPr>
        <w:t>med fører</w:t>
      </w:r>
      <w:r w:rsidRPr="00F3699E" w:rsidR="006924C0">
        <w:rPr>
          <w:b/>
          <w:bCs/>
        </w:rPr>
        <w:t xml:space="preserve"> </w:t>
      </w:r>
      <w:r w:rsidRPr="009C77B2" w:rsidR="00301705">
        <w:t>(</w:t>
      </w:r>
      <w:r w:rsidRPr="00846A35" w:rsidR="00846A35">
        <w:rPr>
          <w:sz w:val="18"/>
        </w:rPr>
        <w:t>timepris gjelder hele døgnet, alle dager)</w:t>
      </w:r>
    </w:p>
    <w:p w:rsidRPr="00F3699E" w:rsidR="003C7781" w:rsidP="006924C0" w:rsidRDefault="003C7781" w14:paraId="6F28F0A9" w14:textId="77777777">
      <w:pPr>
        <w:rPr>
          <w:sz w:val="18"/>
        </w:rPr>
      </w:pPr>
    </w:p>
    <w:tbl>
      <w:tblPr>
        <w:tblStyle w:val="Tabellrutenett"/>
        <w:tblW w:w="8585" w:type="dxa"/>
        <w:tblInd w:w="624" w:type="dxa"/>
        <w:tblLayout w:type="fixed"/>
        <w:tblLook w:val="04A0" w:firstRow="1" w:lastRow="0" w:firstColumn="1" w:lastColumn="0" w:noHBand="0" w:noVBand="1"/>
      </w:tblPr>
      <w:tblGrid>
        <w:gridCol w:w="1781"/>
        <w:gridCol w:w="567"/>
        <w:gridCol w:w="851"/>
        <w:gridCol w:w="992"/>
        <w:gridCol w:w="992"/>
        <w:gridCol w:w="992"/>
        <w:gridCol w:w="1276"/>
        <w:gridCol w:w="1134"/>
      </w:tblGrid>
      <w:tr w:rsidRPr="00846A35" w:rsidR="000E4B5B" w:rsidTr="507257E3" w14:paraId="779B8B10" w14:textId="77777777">
        <w:trPr>
          <w:trHeight w:val="894"/>
        </w:trPr>
        <w:tc>
          <w:tcPr>
            <w:tcW w:w="2348" w:type="dxa"/>
            <w:gridSpan w:val="2"/>
          </w:tcPr>
          <w:p w:rsidRPr="00846A35" w:rsidR="000E4B5B" w:rsidP="00846A35" w:rsidRDefault="000E4B5B" w14:paraId="7D9CC957" w14:textId="3BBA3E94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Spesifikasjon</w:t>
            </w:r>
            <w:r w:rsidRPr="00846A35" w:rsidR="00D029DA">
              <w:rPr>
                <w:rFonts w:asciiTheme="minorHAnsi" w:hAnsiTheme="minorHAnsi"/>
                <w:sz w:val="18"/>
              </w:rPr>
              <w:t xml:space="preserve">. </w:t>
            </w:r>
            <w:r w:rsidRPr="00846A35">
              <w:rPr>
                <w:rFonts w:asciiTheme="minorHAnsi" w:hAnsiTheme="minorHAnsi"/>
                <w:sz w:val="18"/>
              </w:rPr>
              <w:t xml:space="preserve">Ønsket maskintype </w:t>
            </w:r>
            <w:r w:rsidRPr="00846A35" w:rsidR="00846A35">
              <w:rPr>
                <w:rFonts w:asciiTheme="minorHAnsi" w:hAnsiTheme="minorHAnsi"/>
                <w:sz w:val="18"/>
              </w:rPr>
              <w:t xml:space="preserve">    </w:t>
            </w:r>
          </w:p>
        </w:tc>
        <w:tc>
          <w:tcPr>
            <w:tcW w:w="851" w:type="dxa"/>
          </w:tcPr>
          <w:p w:rsidRPr="00846A35" w:rsidR="000E4B5B" w:rsidP="000E4B5B" w:rsidRDefault="000E4B5B" w14:paraId="628F9626" w14:textId="78B13DE9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Vekt Tonn (t)</w:t>
            </w:r>
          </w:p>
        </w:tc>
        <w:tc>
          <w:tcPr>
            <w:tcW w:w="992" w:type="dxa"/>
          </w:tcPr>
          <w:p w:rsidRPr="00846A35" w:rsidR="000E4B5B" w:rsidP="00271E55" w:rsidRDefault="000E4B5B" w14:paraId="40E0FD7D" w14:textId="6948197E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Tilbudt maskin</w:t>
            </w:r>
          </w:p>
        </w:tc>
        <w:tc>
          <w:tcPr>
            <w:tcW w:w="992" w:type="dxa"/>
          </w:tcPr>
          <w:p w:rsidRPr="00846A35" w:rsidR="000E4B5B" w:rsidP="00271E55" w:rsidRDefault="000E4B5B" w14:paraId="0FEC4402" w14:textId="4365D0B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Års</w:t>
            </w:r>
            <w:r w:rsidRPr="00846A35" w:rsidR="00D029DA">
              <w:rPr>
                <w:rFonts w:asciiTheme="minorHAnsi" w:hAnsiTheme="minorHAnsi"/>
                <w:sz w:val="18"/>
              </w:rPr>
              <w:t>-</w:t>
            </w:r>
            <w:r w:rsidRPr="00846A35">
              <w:rPr>
                <w:rFonts w:asciiTheme="minorHAnsi" w:hAnsiTheme="minorHAnsi"/>
                <w:sz w:val="18"/>
              </w:rPr>
              <w:t>modell</w:t>
            </w:r>
          </w:p>
        </w:tc>
        <w:tc>
          <w:tcPr>
            <w:tcW w:w="992" w:type="dxa"/>
          </w:tcPr>
          <w:p w:rsidRPr="00846A35" w:rsidR="000E4B5B" w:rsidP="00271E55" w:rsidRDefault="000E4B5B" w14:paraId="02E51ABA" w14:textId="31C28EC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Timepris</w:t>
            </w:r>
          </w:p>
          <w:p w:rsidRPr="00846A35" w:rsidR="000E4B5B" w:rsidP="00271E55" w:rsidRDefault="000E4B5B" w14:paraId="2A3EF876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Kr/time</w:t>
            </w:r>
          </w:p>
        </w:tc>
        <w:tc>
          <w:tcPr>
            <w:tcW w:w="1276" w:type="dxa"/>
          </w:tcPr>
          <w:p w:rsidRPr="00846A35" w:rsidR="000E4B5B" w:rsidP="00271E55" w:rsidRDefault="000E4B5B" w14:paraId="4CCE84C3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Timer</w:t>
            </w:r>
          </w:p>
        </w:tc>
        <w:tc>
          <w:tcPr>
            <w:tcW w:w="1134" w:type="dxa"/>
          </w:tcPr>
          <w:p w:rsidRPr="00846A35" w:rsidR="000E4B5B" w:rsidP="00271E55" w:rsidRDefault="000E4B5B" w14:paraId="29C7F8AB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Sum pris:</w:t>
            </w:r>
          </w:p>
        </w:tc>
      </w:tr>
      <w:tr w:rsidRPr="00A23EA0" w:rsidR="000E4B5B" w:rsidTr="00977902" w14:paraId="01678E99" w14:textId="77777777">
        <w:tc>
          <w:tcPr>
            <w:tcW w:w="2348" w:type="dxa"/>
            <w:gridSpan w:val="2"/>
          </w:tcPr>
          <w:p w:rsidRPr="000E4B5B" w:rsidR="000E4B5B" w:rsidP="00447ED4" w:rsidRDefault="000E4B5B" w14:paraId="03838BEA" w14:textId="3D580162">
            <w:pPr>
              <w:ind w:left="0"/>
              <w:rPr>
                <w:sz w:val="18"/>
              </w:rPr>
            </w:pPr>
            <w:r w:rsidRPr="00903924">
              <w:rPr>
                <w:sz w:val="18"/>
              </w:rPr>
              <w:t xml:space="preserve">Gravemaskin </w:t>
            </w:r>
            <w:r w:rsidRPr="00903924" w:rsidR="00191B37">
              <w:rPr>
                <w:sz w:val="18"/>
              </w:rPr>
              <w:t>med gummi</w:t>
            </w:r>
            <w:r w:rsidRPr="00903924">
              <w:rPr>
                <w:sz w:val="18"/>
              </w:rPr>
              <w:t>belte</w:t>
            </w:r>
            <w:r w:rsidRPr="00903924" w:rsidR="00191B37">
              <w:rPr>
                <w:sz w:val="18"/>
              </w:rPr>
              <w:t>r</w:t>
            </w:r>
          </w:p>
        </w:tc>
        <w:tc>
          <w:tcPr>
            <w:tcW w:w="851" w:type="dxa"/>
          </w:tcPr>
          <w:p w:rsidRPr="000E4B5B" w:rsidR="000E4B5B" w:rsidP="000E4B5B" w:rsidRDefault="00013B79" w14:paraId="689B3B50" w14:textId="75ABFA81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5</w:t>
            </w:r>
            <w:r w:rsidR="000E4B5B">
              <w:rPr>
                <w:rFonts w:asciiTheme="minorHAnsi" w:hAnsiTheme="minorHAnsi"/>
                <w:sz w:val="16"/>
              </w:rPr>
              <w:t>-</w:t>
            </w:r>
            <w:r w:rsidR="006E2219">
              <w:rPr>
                <w:rFonts w:asciiTheme="minorHAnsi" w:hAnsiTheme="minorHAnsi"/>
                <w:sz w:val="16"/>
              </w:rPr>
              <w:t>8</w:t>
            </w:r>
            <w:r w:rsidR="000E4B5B"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:rsidRPr="00A23EA0" w:rsidR="000E4B5B" w:rsidP="00447ED4" w:rsidRDefault="000E4B5B" w14:paraId="263F6BD1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4B5B" w:rsidP="00447ED4" w:rsidRDefault="000E4B5B" w14:paraId="6A17FF26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4B5B" w:rsidP="00447ED4" w:rsidRDefault="000E4B5B" w14:paraId="35A446EC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0E4B5B" w:rsidP="00447ED4" w:rsidRDefault="0077756A" w14:paraId="7A4197B5" w14:textId="18681AA8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:rsidRPr="00A23EA0" w:rsidR="000E4B5B" w:rsidP="00447ED4" w:rsidRDefault="000E4B5B" w14:paraId="41660200" w14:textId="77777777">
            <w:pPr>
              <w:ind w:left="0"/>
              <w:rPr>
                <w:sz w:val="18"/>
              </w:rPr>
            </w:pPr>
          </w:p>
        </w:tc>
      </w:tr>
      <w:tr w:rsidRPr="00A23EA0" w:rsidR="000E4B5B" w:rsidTr="00977902" w14:paraId="35B650D2" w14:textId="77777777">
        <w:tc>
          <w:tcPr>
            <w:tcW w:w="2348" w:type="dxa"/>
            <w:gridSpan w:val="2"/>
          </w:tcPr>
          <w:p w:rsidRPr="000E4B5B" w:rsidR="000E4B5B" w:rsidP="00447ED4" w:rsidRDefault="000E2FBF" w14:paraId="0BE6848D" w14:textId="6B0B3D13">
            <w:pPr>
              <w:ind w:left="0"/>
              <w:rPr>
                <w:sz w:val="18"/>
              </w:rPr>
            </w:pPr>
            <w:r w:rsidRPr="000E2FBF">
              <w:rPr>
                <w:sz w:val="18"/>
              </w:rPr>
              <w:t>Gravemaskin belte</w:t>
            </w:r>
            <w:r w:rsidR="00191B37">
              <w:rPr>
                <w:sz w:val="18"/>
              </w:rPr>
              <w:t>r</w:t>
            </w:r>
          </w:p>
        </w:tc>
        <w:tc>
          <w:tcPr>
            <w:tcW w:w="851" w:type="dxa"/>
          </w:tcPr>
          <w:p w:rsidRPr="000E4B5B" w:rsidR="000E4B5B" w:rsidP="000E4B5B" w:rsidRDefault="000E2FBF" w14:paraId="2577BA8A" w14:textId="5205863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20-2</w:t>
            </w:r>
            <w:r w:rsidR="00623A27">
              <w:rPr>
                <w:rFonts w:asciiTheme="minorHAnsi" w:hAnsiTheme="minorHAnsi"/>
                <w:sz w:val="16"/>
              </w:rPr>
              <w:t>5</w:t>
            </w:r>
            <w:r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:rsidRPr="00A23EA0" w:rsidR="000E4B5B" w:rsidP="00447ED4" w:rsidRDefault="000E4B5B" w14:paraId="7D3C0523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4B5B" w:rsidP="00447ED4" w:rsidRDefault="000E4B5B" w14:paraId="029E1B16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4B5B" w:rsidP="00447ED4" w:rsidRDefault="000E4B5B" w14:paraId="0681C8C7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0E4B5B" w:rsidP="00447ED4" w:rsidRDefault="0077756A" w14:paraId="3C002D19" w14:textId="35CFE916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2000</w:t>
            </w:r>
          </w:p>
        </w:tc>
        <w:tc>
          <w:tcPr>
            <w:tcW w:w="1134" w:type="dxa"/>
          </w:tcPr>
          <w:p w:rsidRPr="00A23EA0" w:rsidR="000E4B5B" w:rsidP="00447ED4" w:rsidRDefault="000E4B5B" w14:paraId="6DCEE865" w14:textId="77777777">
            <w:pPr>
              <w:ind w:left="0"/>
              <w:rPr>
                <w:sz w:val="18"/>
              </w:rPr>
            </w:pPr>
          </w:p>
        </w:tc>
      </w:tr>
      <w:tr w:rsidRPr="00A23EA0" w:rsidR="000E2FBF" w:rsidTr="00977902" w14:paraId="5B7EA8B3" w14:textId="77777777">
        <w:tc>
          <w:tcPr>
            <w:tcW w:w="2348" w:type="dxa"/>
            <w:gridSpan w:val="2"/>
          </w:tcPr>
          <w:p w:rsidRPr="000E2FBF" w:rsidR="000E2FBF" w:rsidP="00447ED4" w:rsidRDefault="000E2FBF" w14:paraId="37306D37" w14:textId="2932FECF">
            <w:pPr>
              <w:ind w:left="0"/>
              <w:rPr>
                <w:sz w:val="18"/>
              </w:rPr>
            </w:pPr>
            <w:r w:rsidRPr="000E2FBF">
              <w:rPr>
                <w:sz w:val="18"/>
              </w:rPr>
              <w:t>Gravemaskin belte</w:t>
            </w:r>
            <w:r w:rsidR="00191B37">
              <w:rPr>
                <w:sz w:val="18"/>
              </w:rPr>
              <w:t>r</w:t>
            </w:r>
          </w:p>
        </w:tc>
        <w:tc>
          <w:tcPr>
            <w:tcW w:w="851" w:type="dxa"/>
          </w:tcPr>
          <w:p w:rsidRPr="000E4B5B" w:rsidR="000E2FBF" w:rsidP="000E4B5B" w:rsidRDefault="00623A27" w14:paraId="57DAB1B8" w14:textId="226B2519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25</w:t>
            </w:r>
            <w:r w:rsidR="000E2FBF">
              <w:rPr>
                <w:rFonts w:asciiTheme="minorHAnsi" w:hAnsiTheme="minorHAnsi"/>
                <w:sz w:val="16"/>
              </w:rPr>
              <w:t>-3</w:t>
            </w:r>
            <w:r w:rsidR="007D47DE">
              <w:rPr>
                <w:rFonts w:asciiTheme="minorHAnsi" w:hAnsiTheme="minorHAnsi"/>
                <w:sz w:val="16"/>
              </w:rPr>
              <w:t>0</w:t>
            </w:r>
            <w:r w:rsidR="000E2FBF"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:rsidRPr="00A23EA0" w:rsidR="000E2FBF" w:rsidP="00447ED4" w:rsidRDefault="000E2FBF" w14:paraId="7BE0B868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2FBF" w:rsidP="00447ED4" w:rsidRDefault="000E2FBF" w14:paraId="770F6271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2FBF" w:rsidP="00447ED4" w:rsidRDefault="000E2FBF" w14:paraId="24408236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0E2FBF" w:rsidP="00447ED4" w:rsidRDefault="0077756A" w14:paraId="59D02084" w14:textId="6E881E86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4000</w:t>
            </w:r>
          </w:p>
        </w:tc>
        <w:tc>
          <w:tcPr>
            <w:tcW w:w="1134" w:type="dxa"/>
          </w:tcPr>
          <w:p w:rsidRPr="00A23EA0" w:rsidR="000E2FBF" w:rsidP="00447ED4" w:rsidRDefault="000E2FBF" w14:paraId="207C4C0F" w14:textId="77777777">
            <w:pPr>
              <w:ind w:left="0"/>
              <w:rPr>
                <w:sz w:val="18"/>
              </w:rPr>
            </w:pPr>
          </w:p>
        </w:tc>
      </w:tr>
      <w:tr w:rsidRPr="00A23EA0" w:rsidR="000E2FBF" w:rsidTr="00977902" w14:paraId="0E4C1E21" w14:textId="77777777">
        <w:tc>
          <w:tcPr>
            <w:tcW w:w="2348" w:type="dxa"/>
            <w:gridSpan w:val="2"/>
          </w:tcPr>
          <w:p w:rsidRPr="000E2FBF" w:rsidR="000E2FBF" w:rsidP="00447ED4" w:rsidRDefault="000E2FBF" w14:paraId="618D0BDC" w14:textId="4A8F8F23">
            <w:pPr>
              <w:ind w:left="0"/>
              <w:rPr>
                <w:sz w:val="18"/>
              </w:rPr>
            </w:pPr>
            <w:r w:rsidRPr="000E2FBF">
              <w:rPr>
                <w:sz w:val="18"/>
              </w:rPr>
              <w:t>Gravemaskin hjul</w:t>
            </w:r>
          </w:p>
        </w:tc>
        <w:tc>
          <w:tcPr>
            <w:tcW w:w="851" w:type="dxa"/>
          </w:tcPr>
          <w:p w:rsidR="000E2FBF" w:rsidP="000E4B5B" w:rsidRDefault="000E2FBF" w14:paraId="7B0CDE3F" w14:textId="1DBF20B8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16-20T</w:t>
            </w:r>
          </w:p>
        </w:tc>
        <w:tc>
          <w:tcPr>
            <w:tcW w:w="992" w:type="dxa"/>
          </w:tcPr>
          <w:p w:rsidRPr="00A23EA0" w:rsidR="000E2FBF" w:rsidP="00447ED4" w:rsidRDefault="000E2FBF" w14:paraId="37B7033C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2FBF" w:rsidP="00447ED4" w:rsidRDefault="000E2FBF" w14:paraId="0303E174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2FBF" w:rsidP="00447ED4" w:rsidRDefault="000E2FBF" w14:paraId="46ECCBA6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0E2FBF" w:rsidP="00447ED4" w:rsidRDefault="009F378C" w14:paraId="054D751B" w14:textId="70CC4381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3600</w:t>
            </w:r>
          </w:p>
        </w:tc>
        <w:tc>
          <w:tcPr>
            <w:tcW w:w="1134" w:type="dxa"/>
          </w:tcPr>
          <w:p w:rsidRPr="00A23EA0" w:rsidR="000E2FBF" w:rsidP="00447ED4" w:rsidRDefault="000E2FBF" w14:paraId="0792301B" w14:textId="77777777">
            <w:pPr>
              <w:ind w:left="0"/>
              <w:rPr>
                <w:sz w:val="18"/>
              </w:rPr>
            </w:pPr>
          </w:p>
        </w:tc>
      </w:tr>
      <w:tr w:rsidRPr="00A23EA0" w:rsidR="00972788" w:rsidTr="00977902" w14:paraId="53459712" w14:textId="77777777">
        <w:tc>
          <w:tcPr>
            <w:tcW w:w="2348" w:type="dxa"/>
            <w:gridSpan w:val="2"/>
          </w:tcPr>
          <w:p w:rsidRPr="000E2FBF" w:rsidR="00972788" w:rsidP="00447ED4" w:rsidRDefault="00972788" w14:paraId="55DEE959" w14:textId="1ED772B6">
            <w:pPr>
              <w:ind w:left="0"/>
              <w:rPr>
                <w:sz w:val="18"/>
              </w:rPr>
            </w:pPr>
            <w:r w:rsidRPr="0008680C">
              <w:rPr>
                <w:sz w:val="18"/>
              </w:rPr>
              <w:t xml:space="preserve">Traktor </w:t>
            </w:r>
            <w:r w:rsidR="0008680C">
              <w:rPr>
                <w:sz w:val="18"/>
              </w:rPr>
              <w:t>&gt;2</w:t>
            </w:r>
            <w:r w:rsidR="00B208BE">
              <w:rPr>
                <w:sz w:val="18"/>
              </w:rPr>
              <w:t>4</w:t>
            </w:r>
            <w:r w:rsidR="0008680C">
              <w:rPr>
                <w:sz w:val="18"/>
              </w:rPr>
              <w:t>0Hk</w:t>
            </w:r>
            <w:r w:rsidR="009F378C">
              <w:rPr>
                <w:sz w:val="18"/>
              </w:rPr>
              <w:t xml:space="preserve"> med dumperhenger</w:t>
            </w:r>
          </w:p>
        </w:tc>
        <w:tc>
          <w:tcPr>
            <w:tcW w:w="851" w:type="dxa"/>
          </w:tcPr>
          <w:p w:rsidR="00972788" w:rsidP="000E4B5B" w:rsidRDefault="00972788" w14:paraId="63AAD3F8" w14:textId="77777777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:rsidRPr="00A23EA0" w:rsidR="00972788" w:rsidP="00447ED4" w:rsidRDefault="00972788" w14:paraId="2B92CCBA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972788" w:rsidP="00447ED4" w:rsidRDefault="00972788" w14:paraId="39C4CA2C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972788" w:rsidP="00447ED4" w:rsidRDefault="00972788" w14:paraId="4D8CC237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72788" w:rsidP="00447ED4" w:rsidRDefault="009F378C" w14:paraId="2C0395B8" w14:textId="50031CF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900</w:t>
            </w:r>
          </w:p>
        </w:tc>
        <w:tc>
          <w:tcPr>
            <w:tcW w:w="1134" w:type="dxa"/>
          </w:tcPr>
          <w:p w:rsidRPr="00A23EA0" w:rsidR="00972788" w:rsidP="00447ED4" w:rsidRDefault="00972788" w14:paraId="2093703D" w14:textId="77777777">
            <w:pPr>
              <w:ind w:left="0"/>
              <w:rPr>
                <w:sz w:val="18"/>
              </w:rPr>
            </w:pPr>
          </w:p>
        </w:tc>
      </w:tr>
      <w:tr w:rsidRPr="00A23EA0" w:rsidR="000E2FBF" w:rsidTr="00977902" w14:paraId="5D17ABF9" w14:textId="77777777">
        <w:tc>
          <w:tcPr>
            <w:tcW w:w="2348" w:type="dxa"/>
            <w:gridSpan w:val="2"/>
          </w:tcPr>
          <w:p w:rsidRPr="000E2FBF" w:rsidR="000E2FBF" w:rsidP="00447ED4" w:rsidRDefault="000E2FBF" w14:paraId="1EC78B1D" w14:textId="6E6B23BA">
            <w:pPr>
              <w:ind w:left="0"/>
              <w:rPr>
                <w:sz w:val="18"/>
              </w:rPr>
            </w:pPr>
            <w:r>
              <w:rPr>
                <w:sz w:val="18"/>
              </w:rPr>
              <w:t xml:space="preserve">Hjullaster </w:t>
            </w:r>
          </w:p>
        </w:tc>
        <w:tc>
          <w:tcPr>
            <w:tcW w:w="851" w:type="dxa"/>
          </w:tcPr>
          <w:p w:rsidR="000E2FBF" w:rsidP="000E4B5B" w:rsidRDefault="000E2FBF" w14:paraId="68309ABE" w14:textId="022BB02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10-1</w:t>
            </w:r>
            <w:r w:rsidR="00A2218D">
              <w:rPr>
                <w:rFonts w:asciiTheme="minorHAnsi" w:hAnsiTheme="minorHAnsi"/>
                <w:sz w:val="16"/>
              </w:rPr>
              <w:t>5</w:t>
            </w:r>
            <w:r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:rsidRPr="00A23EA0" w:rsidR="000E2FBF" w:rsidP="00447ED4" w:rsidRDefault="000E2FBF" w14:paraId="2BAD689B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2FBF" w:rsidP="00447ED4" w:rsidRDefault="000E2FBF" w14:paraId="3692C645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0E2FBF" w:rsidP="00447ED4" w:rsidRDefault="000E2FBF" w14:paraId="37CD153E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0E2FBF" w:rsidP="00447ED4" w:rsidRDefault="009F378C" w14:paraId="51B4ACA3" w14:textId="173FF381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:rsidRPr="00A23EA0" w:rsidR="000E2FBF" w:rsidP="00447ED4" w:rsidRDefault="000E2FBF" w14:paraId="1B4FBD23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49E829B2" w14:textId="77777777">
        <w:tc>
          <w:tcPr>
            <w:tcW w:w="2348" w:type="dxa"/>
            <w:gridSpan w:val="2"/>
          </w:tcPr>
          <w:p w:rsidRPr="000E2FBF" w:rsidR="00F223DD" w:rsidP="00F223DD" w:rsidRDefault="00F223DD" w14:paraId="03FE1FDB" w14:textId="18995D09">
            <w:pPr>
              <w:ind w:left="0"/>
              <w:rPr>
                <w:sz w:val="18"/>
              </w:rPr>
            </w:pPr>
            <w:r>
              <w:rPr>
                <w:sz w:val="18"/>
              </w:rPr>
              <w:t>Veghøvel</w:t>
            </w:r>
          </w:p>
        </w:tc>
        <w:tc>
          <w:tcPr>
            <w:tcW w:w="851" w:type="dxa"/>
          </w:tcPr>
          <w:p w:rsidR="00F223DD" w:rsidP="00F223DD" w:rsidRDefault="00F223DD" w14:paraId="4718CC28" w14:textId="2AD872D9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12-15T</w:t>
            </w:r>
          </w:p>
        </w:tc>
        <w:tc>
          <w:tcPr>
            <w:tcW w:w="992" w:type="dxa"/>
          </w:tcPr>
          <w:p w:rsidRPr="00A23EA0" w:rsidR="00F223DD" w:rsidP="00F223DD" w:rsidRDefault="00F223DD" w14:paraId="1D5CEBD5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10D000EE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16C066EE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F223DD" w:rsidP="00F223DD" w:rsidRDefault="00CA3236" w14:paraId="6E398256" w14:textId="20324011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:rsidRPr="00A23EA0" w:rsidR="00F223DD" w:rsidP="00F223DD" w:rsidRDefault="00F223DD" w14:paraId="2F4A2131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7E46CD2F" w14:textId="77777777">
        <w:tc>
          <w:tcPr>
            <w:tcW w:w="2348" w:type="dxa"/>
            <w:gridSpan w:val="2"/>
          </w:tcPr>
          <w:p w:rsidR="00F223DD" w:rsidP="00F223DD" w:rsidRDefault="00F223DD" w14:paraId="24401184" w14:textId="5B1D3BE6">
            <w:pPr>
              <w:ind w:left="0"/>
              <w:rPr>
                <w:sz w:val="18"/>
              </w:rPr>
            </w:pPr>
            <w:r>
              <w:rPr>
                <w:sz w:val="18"/>
              </w:rPr>
              <w:t>Lastebil m/kran</w:t>
            </w:r>
          </w:p>
        </w:tc>
        <w:tc>
          <w:tcPr>
            <w:tcW w:w="851" w:type="dxa"/>
          </w:tcPr>
          <w:p w:rsidR="00F223DD" w:rsidP="00F223DD" w:rsidRDefault="00F223DD" w14:paraId="48ECC0C8" w14:textId="30FEEF45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&gt;26T</w:t>
            </w:r>
          </w:p>
        </w:tc>
        <w:tc>
          <w:tcPr>
            <w:tcW w:w="992" w:type="dxa"/>
          </w:tcPr>
          <w:p w:rsidRPr="00A23EA0" w:rsidR="00F223DD" w:rsidP="00F223DD" w:rsidRDefault="00F223DD" w14:paraId="3DAC8B9A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1F746FB5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50EE47A6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F223DD" w:rsidP="00F223DD" w:rsidRDefault="00891399" w14:paraId="603F7D6D" w14:textId="3EF5215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:rsidRPr="00A23EA0" w:rsidR="00F223DD" w:rsidP="00F223DD" w:rsidRDefault="00F223DD" w14:paraId="7EBB9B6E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79E613D7" w14:textId="77777777">
        <w:tc>
          <w:tcPr>
            <w:tcW w:w="2348" w:type="dxa"/>
            <w:gridSpan w:val="2"/>
          </w:tcPr>
          <w:p w:rsidR="00F223DD" w:rsidP="00F223DD" w:rsidRDefault="00F223DD" w14:paraId="0C5EBE4A" w14:textId="01B9E49A">
            <w:pPr>
              <w:ind w:left="0"/>
              <w:rPr>
                <w:sz w:val="18"/>
              </w:rPr>
            </w:pPr>
            <w:r>
              <w:rPr>
                <w:sz w:val="18"/>
              </w:rPr>
              <w:t>Lastebil 3 akslet m/tipp</w:t>
            </w:r>
          </w:p>
        </w:tc>
        <w:tc>
          <w:tcPr>
            <w:tcW w:w="851" w:type="dxa"/>
          </w:tcPr>
          <w:p w:rsidR="00F223DD" w:rsidP="00F223DD" w:rsidRDefault="00F223DD" w14:paraId="29B6C9FE" w14:textId="7BFD391C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26T</w:t>
            </w:r>
          </w:p>
        </w:tc>
        <w:tc>
          <w:tcPr>
            <w:tcW w:w="992" w:type="dxa"/>
          </w:tcPr>
          <w:p w:rsidRPr="00A23EA0" w:rsidR="00F223DD" w:rsidP="00F223DD" w:rsidRDefault="00F223DD" w14:paraId="646FD616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3174E867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6D048C29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F223DD" w:rsidP="00F223DD" w:rsidRDefault="00CA3236" w14:paraId="6281EB71" w14:textId="13FC472F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6000</w:t>
            </w:r>
          </w:p>
        </w:tc>
        <w:tc>
          <w:tcPr>
            <w:tcW w:w="1134" w:type="dxa"/>
          </w:tcPr>
          <w:p w:rsidRPr="00A23EA0" w:rsidR="00F223DD" w:rsidP="00F223DD" w:rsidRDefault="00F223DD" w14:paraId="2D323348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136CFEFA" w14:textId="77777777">
        <w:tc>
          <w:tcPr>
            <w:tcW w:w="2348" w:type="dxa"/>
            <w:gridSpan w:val="2"/>
          </w:tcPr>
          <w:p w:rsidR="00F223DD" w:rsidP="00F223DD" w:rsidRDefault="00F223DD" w14:paraId="2587CFD5" w14:textId="3D42D0C8">
            <w:pPr>
              <w:ind w:left="0"/>
              <w:rPr>
                <w:sz w:val="18"/>
              </w:rPr>
            </w:pPr>
            <w:r w:rsidRPr="000E2FBF">
              <w:rPr>
                <w:sz w:val="18"/>
              </w:rPr>
              <w:t>Lastebil 3 akslet m/tipp</w:t>
            </w:r>
            <w:r>
              <w:rPr>
                <w:sz w:val="18"/>
              </w:rPr>
              <w:t xml:space="preserve"> og henger</w:t>
            </w:r>
          </w:p>
        </w:tc>
        <w:tc>
          <w:tcPr>
            <w:tcW w:w="851" w:type="dxa"/>
          </w:tcPr>
          <w:p w:rsidR="00F223DD" w:rsidP="00F223DD" w:rsidRDefault="00F223DD" w14:paraId="663CD5E6" w14:textId="1CCF1556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50T</w:t>
            </w:r>
          </w:p>
        </w:tc>
        <w:tc>
          <w:tcPr>
            <w:tcW w:w="992" w:type="dxa"/>
          </w:tcPr>
          <w:p w:rsidRPr="00A23EA0" w:rsidR="00F223DD" w:rsidP="00F223DD" w:rsidRDefault="00F223DD" w14:paraId="46E6C93F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1EC356EC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46EA57D4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F223DD" w:rsidP="00F223DD" w:rsidRDefault="00CA3236" w14:paraId="27382D6B" w14:textId="2B902B78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2400</w:t>
            </w:r>
          </w:p>
        </w:tc>
        <w:tc>
          <w:tcPr>
            <w:tcW w:w="1134" w:type="dxa"/>
          </w:tcPr>
          <w:p w:rsidRPr="00A23EA0" w:rsidR="00F223DD" w:rsidP="00F223DD" w:rsidRDefault="00F223DD" w14:paraId="31332DB3" w14:textId="77777777">
            <w:pPr>
              <w:ind w:left="0"/>
              <w:rPr>
                <w:sz w:val="18"/>
              </w:rPr>
            </w:pPr>
          </w:p>
        </w:tc>
      </w:tr>
      <w:tr w:rsidRPr="00A23EA0" w:rsidR="00D326EF" w:rsidTr="00977902" w14:paraId="07630DFF" w14:textId="77777777">
        <w:tc>
          <w:tcPr>
            <w:tcW w:w="2348" w:type="dxa"/>
            <w:gridSpan w:val="2"/>
          </w:tcPr>
          <w:p w:rsidRPr="000E2FBF" w:rsidR="00D326EF" w:rsidP="00F223DD" w:rsidRDefault="0001140F" w14:paraId="723D9C35" w14:textId="4DC2E4BF">
            <w:pPr>
              <w:ind w:left="0"/>
              <w:rPr>
                <w:sz w:val="18"/>
              </w:rPr>
            </w:pPr>
            <w:r w:rsidRPr="00903924">
              <w:rPr>
                <w:sz w:val="18"/>
              </w:rPr>
              <w:t>Lastebil 3 akslet m/ tipp og isolert asfaltbalje med kapell</w:t>
            </w:r>
          </w:p>
        </w:tc>
        <w:tc>
          <w:tcPr>
            <w:tcW w:w="851" w:type="dxa"/>
          </w:tcPr>
          <w:p w:rsidR="00D326EF" w:rsidP="00F223DD" w:rsidRDefault="00D326EF" w14:paraId="409E9211" w14:textId="77777777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:rsidRPr="00A23EA0" w:rsidR="00D326EF" w:rsidP="00F223DD" w:rsidRDefault="00D326EF" w14:paraId="1E5676E9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D326EF" w:rsidP="00F223DD" w:rsidRDefault="00D326EF" w14:paraId="761C8F39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D326EF" w:rsidP="00F223DD" w:rsidRDefault="00D326EF" w14:paraId="40AF81F5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326EF" w:rsidP="00F223DD" w:rsidRDefault="00E61122" w14:paraId="28195E69" w14:textId="40E17A95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24</w:t>
            </w:r>
            <w:r w:rsidR="00F072DE">
              <w:rPr>
                <w:b/>
                <w:sz w:val="18"/>
              </w:rPr>
              <w:t>00</w:t>
            </w:r>
          </w:p>
        </w:tc>
        <w:tc>
          <w:tcPr>
            <w:tcW w:w="1134" w:type="dxa"/>
          </w:tcPr>
          <w:p w:rsidRPr="00A23EA0" w:rsidR="00D326EF" w:rsidP="00F223DD" w:rsidRDefault="00D326EF" w14:paraId="7047A3C7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50AB9597" w14:textId="77777777">
        <w:tc>
          <w:tcPr>
            <w:tcW w:w="2348" w:type="dxa"/>
            <w:gridSpan w:val="2"/>
          </w:tcPr>
          <w:p w:rsidRPr="00972788" w:rsidR="00F223DD" w:rsidP="00F223DD" w:rsidRDefault="00F223DD" w14:paraId="763FC5D6" w14:textId="107433BB">
            <w:pPr>
              <w:ind w:left="0"/>
              <w:rPr>
                <w:sz w:val="18"/>
                <w:highlight w:val="yellow"/>
              </w:rPr>
            </w:pPr>
            <w:proofErr w:type="spellStart"/>
            <w:r w:rsidRPr="0008680C">
              <w:rPr>
                <w:sz w:val="18"/>
              </w:rPr>
              <w:t>Ledebil</w:t>
            </w:r>
            <w:proofErr w:type="spellEnd"/>
          </w:p>
        </w:tc>
        <w:tc>
          <w:tcPr>
            <w:tcW w:w="851" w:type="dxa"/>
          </w:tcPr>
          <w:p w:rsidR="00F223DD" w:rsidP="00F223DD" w:rsidRDefault="00F223DD" w14:paraId="07958F04" w14:textId="77777777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0F9C5211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7B04FFD5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09D78E49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223DD" w:rsidP="00F223DD" w:rsidRDefault="00E017A1" w14:paraId="2D7A3C65" w14:textId="31BA44CE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:rsidRPr="00A23EA0" w:rsidR="00F223DD" w:rsidP="00F223DD" w:rsidRDefault="00F223DD" w14:paraId="456BB92C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31F351C7" w14:textId="77777777">
        <w:tc>
          <w:tcPr>
            <w:tcW w:w="2348" w:type="dxa"/>
            <w:gridSpan w:val="2"/>
          </w:tcPr>
          <w:p w:rsidRPr="00903924" w:rsidR="00F223DD" w:rsidP="00F223DD" w:rsidRDefault="00F223DD" w14:paraId="68CABEBD" w14:textId="722F074F">
            <w:pPr>
              <w:ind w:left="0"/>
              <w:rPr>
                <w:sz w:val="18"/>
              </w:rPr>
            </w:pPr>
            <w:r w:rsidRPr="00903924">
              <w:rPr>
                <w:sz w:val="18"/>
              </w:rPr>
              <w:t xml:space="preserve">Slamsugebil (stor </w:t>
            </w:r>
            <w:proofErr w:type="spellStart"/>
            <w:r w:rsidRPr="00903924">
              <w:rPr>
                <w:sz w:val="18"/>
              </w:rPr>
              <w:t>kombi</w:t>
            </w:r>
            <w:proofErr w:type="spellEnd"/>
            <w:r w:rsidRPr="00903924">
              <w:rPr>
                <w:sz w:val="18"/>
              </w:rPr>
              <w:t xml:space="preserve"> med suge- og spylefunksjon)</w:t>
            </w:r>
          </w:p>
        </w:tc>
        <w:tc>
          <w:tcPr>
            <w:tcW w:w="851" w:type="dxa"/>
          </w:tcPr>
          <w:p w:rsidR="00F223DD" w:rsidP="00F223DD" w:rsidRDefault="00F223DD" w14:paraId="45043F9D" w14:textId="77777777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4F09338A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2F0B163E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57610B95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F223DD" w:rsidP="00F223DD" w:rsidRDefault="00E017A1" w14:paraId="410642C6" w14:textId="2A1DACDA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1200</w:t>
            </w:r>
          </w:p>
        </w:tc>
        <w:tc>
          <w:tcPr>
            <w:tcW w:w="1134" w:type="dxa"/>
          </w:tcPr>
          <w:p w:rsidRPr="00A23EA0" w:rsidR="00F223DD" w:rsidP="00F223DD" w:rsidRDefault="00F223DD" w14:paraId="283C7222" w14:textId="77777777">
            <w:pPr>
              <w:ind w:left="0"/>
              <w:rPr>
                <w:sz w:val="18"/>
              </w:rPr>
            </w:pPr>
          </w:p>
        </w:tc>
      </w:tr>
      <w:tr w:rsidRPr="00A23EA0" w:rsidR="00F223DD" w:rsidTr="00977902" w14:paraId="4116AAAF" w14:textId="77777777">
        <w:tc>
          <w:tcPr>
            <w:tcW w:w="2348" w:type="dxa"/>
            <w:gridSpan w:val="2"/>
          </w:tcPr>
          <w:p w:rsidRPr="000E2FBF" w:rsidR="00F223DD" w:rsidP="507257E3" w:rsidRDefault="00EE3D3C" w14:paraId="2FB94907" w14:textId="08EAE62A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Asfaltutlegger </w:t>
            </w:r>
            <w:r w:rsidR="00DC199C">
              <w:rPr>
                <w:sz w:val="18"/>
                <w:szCs w:val="18"/>
              </w:rPr>
              <w:t xml:space="preserve">og </w:t>
            </w:r>
            <w:proofErr w:type="spellStart"/>
            <w:r w:rsidR="00DC199C">
              <w:rPr>
                <w:sz w:val="18"/>
                <w:szCs w:val="18"/>
              </w:rPr>
              <w:t>limsprøyte</w:t>
            </w:r>
            <w:proofErr w:type="spellEnd"/>
            <w:r w:rsidR="00DC199C">
              <w:rPr>
                <w:sz w:val="18"/>
                <w:szCs w:val="18"/>
              </w:rPr>
              <w:t xml:space="preserve"> </w:t>
            </w:r>
            <w:r w:rsidR="00816D72">
              <w:rPr>
                <w:sz w:val="18"/>
                <w:szCs w:val="18"/>
              </w:rPr>
              <w:t>med nødvendig mannskap og utstyr</w:t>
            </w:r>
          </w:p>
        </w:tc>
        <w:tc>
          <w:tcPr>
            <w:tcW w:w="851" w:type="dxa"/>
          </w:tcPr>
          <w:p w:rsidR="00F223DD" w:rsidP="009C77B2" w:rsidRDefault="00F223DD" w14:paraId="72336E3A" w14:textId="10118FBE">
            <w:pPr>
              <w:pStyle w:val="dokumentteks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3A189B5C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5D0CEEAA" w14:textId="77777777">
            <w:pPr>
              <w:ind w:left="0"/>
              <w:rPr>
                <w:sz w:val="18"/>
              </w:rPr>
            </w:pPr>
          </w:p>
        </w:tc>
        <w:tc>
          <w:tcPr>
            <w:tcW w:w="992" w:type="dxa"/>
          </w:tcPr>
          <w:p w:rsidRPr="00A23EA0" w:rsidR="00F223DD" w:rsidP="00F223DD" w:rsidRDefault="00F223DD" w14:paraId="542CCC38" w14:textId="77777777">
            <w:pPr>
              <w:ind w:left="0"/>
              <w:rPr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Pr="00271E55" w:rsidR="00F223DD" w:rsidP="00F223DD" w:rsidRDefault="00E61122" w14:paraId="55A35FBA" w14:textId="69DCEAFE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24</w:t>
            </w:r>
            <w:r w:rsidR="0076128C">
              <w:rPr>
                <w:b/>
                <w:sz w:val="18"/>
              </w:rPr>
              <w:t>00</w:t>
            </w:r>
          </w:p>
        </w:tc>
        <w:tc>
          <w:tcPr>
            <w:tcW w:w="1134" w:type="dxa"/>
          </w:tcPr>
          <w:p w:rsidRPr="00A23EA0" w:rsidR="00F223DD" w:rsidP="00F223DD" w:rsidRDefault="00F223DD" w14:paraId="779C452C" w14:textId="77777777">
            <w:pPr>
              <w:ind w:left="0"/>
              <w:rPr>
                <w:sz w:val="18"/>
              </w:rPr>
            </w:pPr>
          </w:p>
        </w:tc>
      </w:tr>
      <w:tr w:rsidR="00F223DD" w:rsidTr="507257E3" w14:paraId="25A90B75" w14:textId="77777777">
        <w:trPr>
          <w:gridBefore w:val="1"/>
          <w:wBefore w:w="1781" w:type="dxa"/>
        </w:trPr>
        <w:tc>
          <w:tcPr>
            <w:tcW w:w="5670" w:type="dxa"/>
            <w:gridSpan w:val="6"/>
          </w:tcPr>
          <w:p w:rsidRPr="000E2FBF" w:rsidR="00F223DD" w:rsidP="00F223DD" w:rsidRDefault="00F223DD" w14:paraId="126132E0" w14:textId="295FC241">
            <w:pPr>
              <w:ind w:left="0"/>
              <w:jc w:val="right"/>
              <w:rPr>
                <w:sz w:val="18"/>
              </w:rPr>
            </w:pPr>
            <w:r w:rsidRPr="000E2FBF">
              <w:rPr>
                <w:sz w:val="18"/>
              </w:rPr>
              <w:t>Sum maskiner</w:t>
            </w:r>
            <w:r w:rsidR="004E77D0">
              <w:rPr>
                <w:sz w:val="18"/>
              </w:rPr>
              <w:t xml:space="preserve"> og utstyr med fører</w:t>
            </w:r>
            <w:r w:rsidRPr="000E2FBF">
              <w:rPr>
                <w:sz w:val="18"/>
              </w:rPr>
              <w:t>:</w:t>
            </w:r>
          </w:p>
          <w:p w:rsidRPr="00DE7704" w:rsidR="00F223DD" w:rsidP="00F223DD" w:rsidRDefault="004E77D0" w14:paraId="1CD1AAB5" w14:textId="1C94F92F">
            <w:pPr>
              <w:jc w:val="right"/>
              <w:rPr>
                <w:sz w:val="18"/>
              </w:rPr>
            </w:pPr>
            <w:r w:rsidRPr="000E2FBF">
              <w:rPr>
                <w:sz w:val="18"/>
              </w:rPr>
              <w:t>(overføres til Sum mannskap</w:t>
            </w:r>
            <w:r>
              <w:rPr>
                <w:sz w:val="18"/>
              </w:rPr>
              <w:t xml:space="preserve">, </w:t>
            </w:r>
            <w:r w:rsidRPr="000E2FBF">
              <w:rPr>
                <w:sz w:val="18"/>
              </w:rPr>
              <w:t>maskiner</w:t>
            </w:r>
            <w:r>
              <w:rPr>
                <w:sz w:val="18"/>
              </w:rPr>
              <w:t xml:space="preserve"> og utstyr</w:t>
            </w:r>
            <w:r w:rsidRPr="000E2FBF">
              <w:rPr>
                <w:sz w:val="18"/>
              </w:rPr>
              <w:t>)</w:t>
            </w:r>
          </w:p>
        </w:tc>
        <w:tc>
          <w:tcPr>
            <w:tcW w:w="1134" w:type="dxa"/>
          </w:tcPr>
          <w:p w:rsidR="00F223DD" w:rsidP="00F223DD" w:rsidRDefault="00F223DD" w14:paraId="328EA6FD" w14:textId="77777777">
            <w:pPr>
              <w:ind w:left="0"/>
            </w:pPr>
          </w:p>
        </w:tc>
      </w:tr>
    </w:tbl>
    <w:p w:rsidR="00757ECA" w:rsidRDefault="00757ECA" w14:paraId="5160BF88" w14:textId="77777777"/>
    <w:p w:rsidR="00F27309" w:rsidRDefault="00F27309" w14:paraId="5C29102F" w14:textId="77777777"/>
    <w:p w:rsidR="00CF2DC5" w:rsidRDefault="00CF2DC5" w14:paraId="5524BDC1" w14:textId="77777777"/>
    <w:p w:rsidR="00CF2DC5" w:rsidRDefault="00CF2DC5" w14:paraId="2B0880C7" w14:textId="77777777"/>
    <w:p w:rsidR="00CF2DC5" w:rsidRDefault="00CF2DC5" w14:paraId="5C0B0B45" w14:textId="77777777"/>
    <w:p w:rsidR="00CF2DC5" w:rsidRDefault="00CF2DC5" w14:paraId="04197C42" w14:textId="77777777"/>
    <w:p w:rsidR="00CF2DC5" w:rsidRDefault="00CF2DC5" w14:paraId="58FAEE6F" w14:textId="77777777"/>
    <w:p w:rsidR="00513CA6" w:rsidRDefault="00513CA6" w14:paraId="50434437" w14:textId="77777777"/>
    <w:p w:rsidR="00513CA6" w:rsidP="00513CA6" w:rsidRDefault="00F33CDA" w14:paraId="780E62EB" w14:textId="0527FE56">
      <w:pPr>
        <w:rPr>
          <w:sz w:val="18"/>
        </w:rPr>
      </w:pPr>
      <w:r>
        <w:rPr>
          <w:b/>
          <w:bCs/>
        </w:rPr>
        <w:t>Leie</w:t>
      </w:r>
      <w:r w:rsidR="00301705">
        <w:rPr>
          <w:b/>
          <w:bCs/>
        </w:rPr>
        <w:t>p</w:t>
      </w:r>
      <w:r w:rsidR="00513CA6">
        <w:rPr>
          <w:b/>
          <w:bCs/>
        </w:rPr>
        <w:t>ris</w:t>
      </w:r>
      <w:r w:rsidR="00301705">
        <w:rPr>
          <w:b/>
          <w:bCs/>
        </w:rPr>
        <w:t>er</w:t>
      </w:r>
      <w:r w:rsidRPr="007C029B" w:rsidR="00513CA6">
        <w:rPr>
          <w:b/>
          <w:bCs/>
        </w:rPr>
        <w:t xml:space="preserve"> </w:t>
      </w:r>
      <w:r w:rsidR="00513CA6">
        <w:rPr>
          <w:b/>
          <w:bCs/>
        </w:rPr>
        <w:t xml:space="preserve">på maskiner og utstyr uten fører </w:t>
      </w:r>
      <w:r w:rsidRPr="009C77B2" w:rsidR="00513CA6">
        <w:rPr>
          <w:sz w:val="18"/>
        </w:rPr>
        <w:t>(pris gjelder hele døgnet, alle dager)</w:t>
      </w:r>
    </w:p>
    <w:p w:rsidRPr="009C77B2" w:rsidR="00513CA6" w:rsidP="00513CA6" w:rsidRDefault="00513CA6" w14:paraId="5AF5D864" w14:textId="77777777">
      <w:pPr>
        <w:rPr>
          <w:sz w:val="18"/>
        </w:rPr>
      </w:pPr>
      <w:r w:rsidRPr="009C77B2">
        <w:rPr>
          <w:sz w:val="18"/>
        </w:rPr>
        <w:t>Utstyret er tenkt benyttet eller betjent av annen prisbærende enhet i kontrakten.</w:t>
      </w:r>
    </w:p>
    <w:tbl>
      <w:tblPr>
        <w:tblStyle w:val="Tabellrutenett"/>
        <w:tblW w:w="8728" w:type="dxa"/>
        <w:tblInd w:w="624" w:type="dxa"/>
        <w:tblLayout w:type="fixed"/>
        <w:tblLook w:val="04A0" w:firstRow="1" w:lastRow="0" w:firstColumn="1" w:lastColumn="0" w:noHBand="0" w:noVBand="1"/>
      </w:tblPr>
      <w:tblGrid>
        <w:gridCol w:w="1638"/>
        <w:gridCol w:w="567"/>
        <w:gridCol w:w="426"/>
        <w:gridCol w:w="1417"/>
        <w:gridCol w:w="851"/>
        <w:gridCol w:w="850"/>
        <w:gridCol w:w="993"/>
        <w:gridCol w:w="993"/>
        <w:gridCol w:w="993"/>
      </w:tblGrid>
      <w:tr w:rsidRPr="007E1553" w:rsidR="00A631A1" w:rsidTr="00977902" w14:paraId="4345DD02" w14:textId="77777777">
        <w:trPr>
          <w:trHeight w:val="894"/>
        </w:trPr>
        <w:tc>
          <w:tcPr>
            <w:tcW w:w="1638" w:type="dxa"/>
          </w:tcPr>
          <w:p w:rsidRPr="007E1553" w:rsidR="00A631A1" w:rsidP="00091B3F" w:rsidRDefault="005E7F3D" w14:paraId="247B5A75" w14:textId="2E23A92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Spesifikasjon</w:t>
            </w:r>
          </w:p>
        </w:tc>
        <w:tc>
          <w:tcPr>
            <w:tcW w:w="993" w:type="dxa"/>
            <w:gridSpan w:val="2"/>
          </w:tcPr>
          <w:p w:rsidRPr="007E1553" w:rsidR="00A631A1" w:rsidP="00091B3F" w:rsidRDefault="00A631A1" w14:paraId="2B4A0416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Vekt Tonn (t)</w:t>
            </w:r>
          </w:p>
        </w:tc>
        <w:tc>
          <w:tcPr>
            <w:tcW w:w="1417" w:type="dxa"/>
          </w:tcPr>
          <w:p w:rsidRPr="007E1553" w:rsidR="00A631A1" w:rsidP="00091B3F" w:rsidRDefault="00A631A1" w14:paraId="518B81B4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Tilbudt maskin</w:t>
            </w:r>
          </w:p>
        </w:tc>
        <w:tc>
          <w:tcPr>
            <w:tcW w:w="851" w:type="dxa"/>
          </w:tcPr>
          <w:p w:rsidRPr="007E1553" w:rsidR="00A631A1" w:rsidP="00091B3F" w:rsidRDefault="00A631A1" w14:paraId="6FFBBBB1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Års-modell</w:t>
            </w:r>
          </w:p>
        </w:tc>
        <w:tc>
          <w:tcPr>
            <w:tcW w:w="850" w:type="dxa"/>
          </w:tcPr>
          <w:p w:rsidRPr="007E1553" w:rsidR="00A631A1" w:rsidP="00091B3F" w:rsidRDefault="00A631A1" w14:paraId="275C6552" w14:textId="6E8A3AA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Pris pr.</w:t>
            </w:r>
            <w:r>
              <w:rPr>
                <w:rFonts w:asciiTheme="minorHAnsi" w:hAnsiTheme="minorHAnsi"/>
                <w:sz w:val="18"/>
              </w:rPr>
              <w:t xml:space="preserve"> enhet</w:t>
            </w:r>
          </w:p>
        </w:tc>
        <w:tc>
          <w:tcPr>
            <w:tcW w:w="993" w:type="dxa"/>
          </w:tcPr>
          <w:p w:rsidR="00A631A1" w:rsidP="00091B3F" w:rsidRDefault="00A631A1" w14:paraId="0A5A25DB" w14:textId="33727CCC">
            <w:pPr>
              <w:pStyle w:val="dokumentteks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Enhet</w:t>
            </w:r>
            <w:r w:rsidR="00D71B5F">
              <w:rPr>
                <w:rFonts w:asciiTheme="minorHAnsi" w:hAnsiTheme="minorHAnsi"/>
                <w:sz w:val="18"/>
              </w:rPr>
              <w:t xml:space="preserve"> (</w:t>
            </w:r>
            <w:r w:rsidR="00C66AE2">
              <w:rPr>
                <w:rFonts w:asciiTheme="minorHAnsi" w:hAnsiTheme="minorHAnsi"/>
                <w:sz w:val="18"/>
              </w:rPr>
              <w:t>t</w:t>
            </w:r>
            <w:r w:rsidR="00E34F19">
              <w:rPr>
                <w:rFonts w:asciiTheme="minorHAnsi" w:hAnsiTheme="minorHAnsi"/>
                <w:sz w:val="18"/>
              </w:rPr>
              <w:t>ime</w:t>
            </w:r>
            <w:r w:rsidR="000E69E0">
              <w:rPr>
                <w:rFonts w:asciiTheme="minorHAnsi" w:hAnsiTheme="minorHAnsi"/>
                <w:sz w:val="18"/>
              </w:rPr>
              <w:t xml:space="preserve"> </w:t>
            </w:r>
            <w:r w:rsidR="00534216">
              <w:rPr>
                <w:rFonts w:asciiTheme="minorHAnsi" w:hAnsiTheme="minorHAnsi"/>
                <w:sz w:val="18"/>
              </w:rPr>
              <w:t>døgn</w:t>
            </w:r>
            <w:r w:rsidR="00D45ED5">
              <w:rPr>
                <w:rFonts w:asciiTheme="minorHAnsi" w:hAnsiTheme="minorHAnsi"/>
                <w:sz w:val="18"/>
              </w:rPr>
              <w:t>, måned</w:t>
            </w:r>
            <w:r w:rsidR="00D71B5F"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Pr="007E1553" w:rsidR="00A631A1" w:rsidP="00091B3F" w:rsidRDefault="00A631A1" w14:paraId="61FE0D36" w14:textId="6F5E290F">
            <w:pPr>
              <w:pStyle w:val="dokumentteks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Mengde</w:t>
            </w:r>
          </w:p>
        </w:tc>
        <w:tc>
          <w:tcPr>
            <w:tcW w:w="993" w:type="dxa"/>
          </w:tcPr>
          <w:p w:rsidRPr="007E1553" w:rsidR="00A631A1" w:rsidP="00091B3F" w:rsidRDefault="00A631A1" w14:paraId="6A4DBC83" w14:textId="7777777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Sum pris:</w:t>
            </w:r>
          </w:p>
        </w:tc>
      </w:tr>
      <w:tr w:rsidRPr="00A23EA0" w:rsidR="00A631A1" w:rsidTr="00977902" w14:paraId="55A3A2B9" w14:textId="77777777">
        <w:tc>
          <w:tcPr>
            <w:tcW w:w="1638" w:type="dxa"/>
          </w:tcPr>
          <w:p w:rsidR="00A631A1" w:rsidP="00091B3F" w:rsidRDefault="00A631A1" w14:paraId="6A3C7362" w14:textId="77777777">
            <w:pPr>
              <w:spacing w:before="100" w:beforeAutospacing="1"/>
              <w:ind w:left="0" w:right="0"/>
              <w:rPr>
                <w:sz w:val="18"/>
              </w:rPr>
            </w:pPr>
            <w:r w:rsidRPr="006915A1">
              <w:rPr>
                <w:sz w:val="18"/>
              </w:rPr>
              <w:t>Minigraver på tilhørende henger</w:t>
            </w:r>
          </w:p>
          <w:p w:rsidRPr="00A23EA0" w:rsidR="00A631A1" w:rsidP="00091B3F" w:rsidRDefault="00A631A1" w14:paraId="2C2378C1" w14:textId="77777777">
            <w:pPr>
              <w:spacing w:before="0"/>
              <w:ind w:left="0" w:right="0"/>
              <w:rPr>
                <w:sz w:val="18"/>
              </w:rPr>
            </w:pPr>
          </w:p>
        </w:tc>
        <w:tc>
          <w:tcPr>
            <w:tcW w:w="993" w:type="dxa"/>
            <w:gridSpan w:val="2"/>
          </w:tcPr>
          <w:p w:rsidRPr="000E4B5B" w:rsidR="00A631A1" w:rsidP="00091B3F" w:rsidRDefault="00B61900" w14:paraId="67DC4B25" w14:textId="3A5C91A4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2-4t</w:t>
            </w:r>
          </w:p>
        </w:tc>
        <w:tc>
          <w:tcPr>
            <w:tcW w:w="1417" w:type="dxa"/>
          </w:tcPr>
          <w:p w:rsidRPr="00A23EA0" w:rsidR="00A631A1" w:rsidP="00091B3F" w:rsidRDefault="00A631A1" w14:paraId="093BABC7" w14:textId="77777777">
            <w:pPr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A631A1" w:rsidP="00091B3F" w:rsidRDefault="00A631A1" w14:paraId="5139A2E5" w14:textId="77777777">
            <w:pPr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A631A1" w:rsidP="00091B3F" w:rsidRDefault="00A631A1" w14:paraId="2B2B0E79" w14:textId="77777777">
            <w:pPr>
              <w:ind w:lef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A631A1" w:rsidP="00091B3F" w:rsidRDefault="000E69E0" w14:paraId="56653225" w14:textId="764C3178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556FEC">
              <w:rPr>
                <w:bCs/>
                <w:sz w:val="18"/>
              </w:rPr>
              <w:t>Døgn</w:t>
            </w:r>
          </w:p>
        </w:tc>
        <w:tc>
          <w:tcPr>
            <w:tcW w:w="993" w:type="dxa"/>
            <w:shd w:val="clear" w:color="auto" w:fill="FFFFFF" w:themeFill="background1"/>
          </w:tcPr>
          <w:p w:rsidRPr="00271E55" w:rsidR="00A631A1" w:rsidP="00091B3F" w:rsidRDefault="00BB7E5B" w14:paraId="2CF28661" w14:textId="0A9D0EB8">
            <w:pPr>
              <w:spacing w:before="100" w:beforeAutospacing="1"/>
              <w:ind w:left="0" w:right="0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  <w:r w:rsidR="006E5E2C">
              <w:rPr>
                <w:b/>
                <w:sz w:val="18"/>
              </w:rPr>
              <w:t>00</w:t>
            </w:r>
          </w:p>
        </w:tc>
        <w:tc>
          <w:tcPr>
            <w:tcW w:w="993" w:type="dxa"/>
          </w:tcPr>
          <w:p w:rsidRPr="00A23EA0" w:rsidR="00A631A1" w:rsidP="00091B3F" w:rsidRDefault="00A631A1" w14:paraId="6F1A0E4D" w14:textId="77777777">
            <w:pPr>
              <w:ind w:left="0"/>
              <w:rPr>
                <w:sz w:val="18"/>
              </w:rPr>
            </w:pPr>
          </w:p>
        </w:tc>
      </w:tr>
      <w:tr w:rsidRPr="00A23EA0" w:rsidR="00A631A1" w:rsidTr="00977902" w14:paraId="315B2B80" w14:textId="77777777">
        <w:tc>
          <w:tcPr>
            <w:tcW w:w="1638" w:type="dxa"/>
          </w:tcPr>
          <w:p w:rsidRPr="00556FEC" w:rsidR="00A631A1" w:rsidP="00DC4256" w:rsidRDefault="00A631A1" w14:paraId="2EA5AD60" w14:textId="60C30A05">
            <w:pPr>
              <w:spacing w:before="100" w:beforeAutospacing="1"/>
              <w:ind w:left="0" w:right="0"/>
              <w:rPr>
                <w:sz w:val="18"/>
              </w:rPr>
            </w:pPr>
            <w:r w:rsidRPr="00CE4346">
              <w:rPr>
                <w:sz w:val="18"/>
              </w:rPr>
              <w:t xml:space="preserve">Hjullaster </w:t>
            </w:r>
            <w:r>
              <w:rPr>
                <w:sz w:val="18"/>
              </w:rPr>
              <w:t>f</w:t>
            </w:r>
            <w:r w:rsidRPr="00CE4346">
              <w:rPr>
                <w:sz w:val="18"/>
              </w:rPr>
              <w:t>or opplasting av strøsand</w:t>
            </w:r>
            <w:r w:rsidR="004821EB">
              <w:rPr>
                <w:sz w:val="18"/>
              </w:rPr>
              <w:t xml:space="preserve"> </w:t>
            </w:r>
            <w:r w:rsidR="007665E1">
              <w:rPr>
                <w:sz w:val="18"/>
              </w:rPr>
              <w:t>(a)</w:t>
            </w:r>
          </w:p>
        </w:tc>
        <w:tc>
          <w:tcPr>
            <w:tcW w:w="993" w:type="dxa"/>
            <w:gridSpan w:val="2"/>
          </w:tcPr>
          <w:p w:rsidRPr="0043347C" w:rsidR="00A631A1" w:rsidP="00091B3F" w:rsidRDefault="00A631A1" w14:paraId="24F90408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A631A1" w:rsidP="00091B3F" w:rsidRDefault="00A631A1" w14:paraId="001C7DAD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A631A1" w:rsidP="00091B3F" w:rsidRDefault="00A631A1" w14:paraId="600E165C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A631A1" w:rsidP="00091B3F" w:rsidRDefault="00A631A1" w14:paraId="177CB053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A631A1" w:rsidP="00091B3F" w:rsidRDefault="000E69E0" w14:paraId="1CE17D72" w14:textId="45AE74E5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 xml:space="preserve">Måned 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A631A1" w:rsidP="00091B3F" w:rsidRDefault="00793954" w14:paraId="012BACAD" w14:textId="52F8FA5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:rsidRPr="00A23EA0" w:rsidR="00A631A1" w:rsidP="00091B3F" w:rsidRDefault="00A631A1" w14:paraId="038C1DAD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7665E1" w:rsidTr="00977902" w14:paraId="5C9ACD3B" w14:textId="77777777">
        <w:tc>
          <w:tcPr>
            <w:tcW w:w="1638" w:type="dxa"/>
          </w:tcPr>
          <w:p w:rsidRPr="00CE4346" w:rsidR="007665E1" w:rsidP="00DC4256" w:rsidRDefault="007665E1" w14:paraId="6CCA6F1E" w14:textId="45E67B29">
            <w:pPr>
              <w:spacing w:before="100" w:beforeAutospacing="1"/>
              <w:ind w:left="0" w:right="0"/>
              <w:rPr>
                <w:sz w:val="18"/>
              </w:rPr>
            </w:pPr>
            <w:r w:rsidRPr="00CE4346">
              <w:rPr>
                <w:sz w:val="18"/>
              </w:rPr>
              <w:t xml:space="preserve">Hjullaster </w:t>
            </w:r>
            <w:r>
              <w:rPr>
                <w:sz w:val="18"/>
              </w:rPr>
              <w:t>f</w:t>
            </w:r>
            <w:r w:rsidRPr="00CE4346">
              <w:rPr>
                <w:sz w:val="18"/>
              </w:rPr>
              <w:t>or opplasting av strøsand</w:t>
            </w:r>
            <w:r>
              <w:rPr>
                <w:sz w:val="18"/>
              </w:rPr>
              <w:t xml:space="preserve"> (b)</w:t>
            </w:r>
          </w:p>
        </w:tc>
        <w:tc>
          <w:tcPr>
            <w:tcW w:w="993" w:type="dxa"/>
            <w:gridSpan w:val="2"/>
          </w:tcPr>
          <w:p w:rsidRPr="0043347C" w:rsidR="007665E1" w:rsidP="00091B3F" w:rsidRDefault="007665E1" w14:paraId="2D15D480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7665E1" w:rsidP="00091B3F" w:rsidRDefault="007665E1" w14:paraId="3985FD0E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7665E1" w:rsidP="00091B3F" w:rsidRDefault="007665E1" w14:paraId="6449D1A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7665E1" w:rsidP="00091B3F" w:rsidRDefault="007665E1" w14:paraId="7EFD167C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7665E1" w:rsidP="00091B3F" w:rsidRDefault="00793954" w14:paraId="4E5487EF" w14:textId="50580B06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Måned</w:t>
            </w:r>
          </w:p>
        </w:tc>
        <w:tc>
          <w:tcPr>
            <w:tcW w:w="993" w:type="dxa"/>
            <w:shd w:val="clear" w:color="auto" w:fill="FFFFFF" w:themeFill="background1"/>
          </w:tcPr>
          <w:p w:rsidR="007665E1" w:rsidP="00091B3F" w:rsidRDefault="00793954" w14:paraId="1BEFC374" w14:textId="74356285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:rsidRPr="00A23EA0" w:rsidR="007665E1" w:rsidP="00091B3F" w:rsidRDefault="007665E1" w14:paraId="5829F4A2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7665E1" w:rsidTr="00977902" w14:paraId="41B1D1E2" w14:textId="77777777">
        <w:tc>
          <w:tcPr>
            <w:tcW w:w="1638" w:type="dxa"/>
          </w:tcPr>
          <w:p w:rsidRPr="00CE4346" w:rsidR="007665E1" w:rsidP="00DC4256" w:rsidRDefault="007665E1" w14:paraId="1EB483ED" w14:textId="13D927D7">
            <w:pPr>
              <w:spacing w:before="100" w:beforeAutospacing="1"/>
              <w:ind w:left="0" w:right="0"/>
              <w:rPr>
                <w:sz w:val="18"/>
              </w:rPr>
            </w:pPr>
            <w:r w:rsidRPr="00CE4346">
              <w:rPr>
                <w:sz w:val="18"/>
              </w:rPr>
              <w:t xml:space="preserve">Hjullaster </w:t>
            </w:r>
            <w:r>
              <w:rPr>
                <w:sz w:val="18"/>
              </w:rPr>
              <w:t>f</w:t>
            </w:r>
            <w:r w:rsidRPr="00CE4346">
              <w:rPr>
                <w:sz w:val="18"/>
              </w:rPr>
              <w:t>or opplasting av strøsand</w:t>
            </w:r>
            <w:r>
              <w:rPr>
                <w:sz w:val="18"/>
              </w:rPr>
              <w:t xml:space="preserve"> (c)</w:t>
            </w:r>
          </w:p>
        </w:tc>
        <w:tc>
          <w:tcPr>
            <w:tcW w:w="993" w:type="dxa"/>
            <w:gridSpan w:val="2"/>
          </w:tcPr>
          <w:p w:rsidRPr="0043347C" w:rsidR="007665E1" w:rsidP="00091B3F" w:rsidRDefault="007665E1" w14:paraId="0E35E37B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7665E1" w:rsidP="00091B3F" w:rsidRDefault="007665E1" w14:paraId="4464AAFE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7665E1" w:rsidP="00091B3F" w:rsidRDefault="007665E1" w14:paraId="6500ACC9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7665E1" w:rsidP="00091B3F" w:rsidRDefault="007665E1" w14:paraId="65F1850B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7665E1" w:rsidP="00091B3F" w:rsidRDefault="00793954" w14:paraId="7D89D1A8" w14:textId="5CABC0BE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Måned</w:t>
            </w:r>
          </w:p>
        </w:tc>
        <w:tc>
          <w:tcPr>
            <w:tcW w:w="993" w:type="dxa"/>
            <w:shd w:val="clear" w:color="auto" w:fill="FFFFFF" w:themeFill="background1"/>
          </w:tcPr>
          <w:p w:rsidR="007665E1" w:rsidP="00091B3F" w:rsidRDefault="00793954" w14:paraId="2B3D11FE" w14:textId="1F2DA260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:rsidRPr="00A23EA0" w:rsidR="007665E1" w:rsidP="00091B3F" w:rsidRDefault="007665E1" w14:paraId="60E80FC5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7665E1" w:rsidTr="00977902" w14:paraId="54462945" w14:textId="77777777">
        <w:tc>
          <w:tcPr>
            <w:tcW w:w="1638" w:type="dxa"/>
          </w:tcPr>
          <w:p w:rsidRPr="00CE4346" w:rsidR="007665E1" w:rsidP="00DC4256" w:rsidRDefault="007665E1" w14:paraId="6D0D4631" w14:textId="280B27FF">
            <w:pPr>
              <w:spacing w:before="100" w:beforeAutospacing="1"/>
              <w:ind w:left="0" w:right="0"/>
              <w:rPr>
                <w:sz w:val="18"/>
              </w:rPr>
            </w:pPr>
            <w:r w:rsidRPr="00CE4346">
              <w:rPr>
                <w:sz w:val="18"/>
              </w:rPr>
              <w:t xml:space="preserve">Hjullaster </w:t>
            </w:r>
            <w:r>
              <w:rPr>
                <w:sz w:val="18"/>
              </w:rPr>
              <w:t>f</w:t>
            </w:r>
            <w:r w:rsidRPr="00CE4346">
              <w:rPr>
                <w:sz w:val="18"/>
              </w:rPr>
              <w:t>or opplasting av strøsand</w:t>
            </w:r>
            <w:r>
              <w:rPr>
                <w:sz w:val="18"/>
              </w:rPr>
              <w:t xml:space="preserve"> (d)</w:t>
            </w:r>
          </w:p>
        </w:tc>
        <w:tc>
          <w:tcPr>
            <w:tcW w:w="993" w:type="dxa"/>
            <w:gridSpan w:val="2"/>
          </w:tcPr>
          <w:p w:rsidRPr="0043347C" w:rsidR="007665E1" w:rsidP="00091B3F" w:rsidRDefault="007665E1" w14:paraId="314AA808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7665E1" w:rsidP="00091B3F" w:rsidRDefault="007665E1" w14:paraId="181D19D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7665E1" w:rsidP="00091B3F" w:rsidRDefault="007665E1" w14:paraId="2F752C44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7665E1" w:rsidP="00091B3F" w:rsidRDefault="007665E1" w14:paraId="3D2FFA67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7665E1" w:rsidP="00091B3F" w:rsidRDefault="00793954" w14:paraId="74A6291E" w14:textId="440E1184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Måned</w:t>
            </w:r>
          </w:p>
        </w:tc>
        <w:tc>
          <w:tcPr>
            <w:tcW w:w="993" w:type="dxa"/>
            <w:shd w:val="clear" w:color="auto" w:fill="FFFFFF" w:themeFill="background1"/>
          </w:tcPr>
          <w:p w:rsidR="007665E1" w:rsidP="00091B3F" w:rsidRDefault="00793954" w14:paraId="25844CBA" w14:textId="05300104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:rsidRPr="00A23EA0" w:rsidR="007665E1" w:rsidP="00091B3F" w:rsidRDefault="007665E1" w14:paraId="5F80338A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7665E1" w:rsidTr="00977902" w14:paraId="7C4D0527" w14:textId="77777777">
        <w:tc>
          <w:tcPr>
            <w:tcW w:w="1638" w:type="dxa"/>
          </w:tcPr>
          <w:p w:rsidRPr="00CE4346" w:rsidR="007665E1" w:rsidP="00DC4256" w:rsidRDefault="007665E1" w14:paraId="47CC2F66" w14:textId="55FA701B">
            <w:pPr>
              <w:spacing w:before="100" w:beforeAutospacing="1"/>
              <w:ind w:left="0" w:right="0"/>
              <w:rPr>
                <w:sz w:val="18"/>
              </w:rPr>
            </w:pPr>
            <w:r w:rsidRPr="00CE4346">
              <w:rPr>
                <w:sz w:val="18"/>
              </w:rPr>
              <w:t xml:space="preserve">Hjullaster </w:t>
            </w:r>
            <w:r>
              <w:rPr>
                <w:sz w:val="18"/>
              </w:rPr>
              <w:t>f</w:t>
            </w:r>
            <w:r w:rsidRPr="00CE4346">
              <w:rPr>
                <w:sz w:val="18"/>
              </w:rPr>
              <w:t>or opplasting av strøsand</w:t>
            </w:r>
            <w:r>
              <w:rPr>
                <w:sz w:val="18"/>
              </w:rPr>
              <w:t xml:space="preserve"> (e)</w:t>
            </w:r>
          </w:p>
        </w:tc>
        <w:tc>
          <w:tcPr>
            <w:tcW w:w="993" w:type="dxa"/>
            <w:gridSpan w:val="2"/>
          </w:tcPr>
          <w:p w:rsidRPr="0043347C" w:rsidR="007665E1" w:rsidP="00091B3F" w:rsidRDefault="007665E1" w14:paraId="7F433AB0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7665E1" w:rsidP="00091B3F" w:rsidRDefault="007665E1" w14:paraId="512F5B96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7665E1" w:rsidP="00091B3F" w:rsidRDefault="007665E1" w14:paraId="20D967D4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7665E1" w:rsidP="00091B3F" w:rsidRDefault="007665E1" w14:paraId="4F70FDCA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7665E1" w:rsidP="00091B3F" w:rsidRDefault="00793954" w14:paraId="3CC51D0D" w14:textId="6AC2BC48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Måned</w:t>
            </w:r>
          </w:p>
        </w:tc>
        <w:tc>
          <w:tcPr>
            <w:tcW w:w="993" w:type="dxa"/>
            <w:shd w:val="clear" w:color="auto" w:fill="FFFFFF" w:themeFill="background1"/>
          </w:tcPr>
          <w:p w:rsidR="007665E1" w:rsidP="00091B3F" w:rsidRDefault="00793954" w14:paraId="70F8606C" w14:textId="28735B63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:rsidRPr="00A23EA0" w:rsidR="007665E1" w:rsidP="00091B3F" w:rsidRDefault="007665E1" w14:paraId="0398143C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7665E1" w:rsidTr="00977902" w14:paraId="3919BCE9" w14:textId="77777777">
        <w:tc>
          <w:tcPr>
            <w:tcW w:w="1638" w:type="dxa"/>
          </w:tcPr>
          <w:p w:rsidRPr="00CE4346" w:rsidR="007665E1" w:rsidP="00DC4256" w:rsidRDefault="007665E1" w14:paraId="2DA2C3E0" w14:textId="754EAE00">
            <w:pPr>
              <w:spacing w:before="100" w:beforeAutospacing="1"/>
              <w:ind w:left="0" w:right="0"/>
              <w:rPr>
                <w:sz w:val="18"/>
              </w:rPr>
            </w:pPr>
            <w:r w:rsidRPr="00CE4346">
              <w:rPr>
                <w:sz w:val="18"/>
              </w:rPr>
              <w:t xml:space="preserve">Hjullaster </w:t>
            </w:r>
            <w:r>
              <w:rPr>
                <w:sz w:val="18"/>
              </w:rPr>
              <w:t>f</w:t>
            </w:r>
            <w:r w:rsidRPr="00CE4346">
              <w:rPr>
                <w:sz w:val="18"/>
              </w:rPr>
              <w:t>or opplasting av strøsand</w:t>
            </w:r>
            <w:r>
              <w:rPr>
                <w:sz w:val="18"/>
              </w:rPr>
              <w:t xml:space="preserve"> (f)</w:t>
            </w:r>
          </w:p>
        </w:tc>
        <w:tc>
          <w:tcPr>
            <w:tcW w:w="993" w:type="dxa"/>
            <w:gridSpan w:val="2"/>
          </w:tcPr>
          <w:p w:rsidRPr="0043347C" w:rsidR="007665E1" w:rsidP="00091B3F" w:rsidRDefault="007665E1" w14:paraId="58412FB5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7665E1" w:rsidP="00091B3F" w:rsidRDefault="007665E1" w14:paraId="57D0099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7665E1" w:rsidP="00091B3F" w:rsidRDefault="007665E1" w14:paraId="630CFA10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7665E1" w:rsidP="00091B3F" w:rsidRDefault="007665E1" w14:paraId="03E21C9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7665E1" w:rsidP="00091B3F" w:rsidRDefault="00793954" w14:paraId="146FB276" w14:textId="4BBE135C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Måned</w:t>
            </w:r>
          </w:p>
        </w:tc>
        <w:tc>
          <w:tcPr>
            <w:tcW w:w="993" w:type="dxa"/>
            <w:shd w:val="clear" w:color="auto" w:fill="FFFFFF" w:themeFill="background1"/>
          </w:tcPr>
          <w:p w:rsidR="007665E1" w:rsidP="00091B3F" w:rsidRDefault="00793954" w14:paraId="1C1E1809" w14:textId="60C7E416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:rsidRPr="00A23EA0" w:rsidR="007665E1" w:rsidP="00091B3F" w:rsidRDefault="007665E1" w14:paraId="498CC977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A631A1" w:rsidTr="00977902" w14:paraId="59FEA325" w14:textId="77777777">
        <w:tc>
          <w:tcPr>
            <w:tcW w:w="1638" w:type="dxa"/>
          </w:tcPr>
          <w:p w:rsidRPr="000E4B5B" w:rsidR="00A631A1" w:rsidP="00091B3F" w:rsidRDefault="00A631A1" w14:paraId="11A08E93" w14:textId="77777777">
            <w:pPr>
              <w:spacing w:before="100" w:beforeAutospacing="1"/>
              <w:ind w:left="0" w:right="0"/>
              <w:rPr>
                <w:sz w:val="18"/>
              </w:rPr>
            </w:pPr>
            <w:r>
              <w:rPr>
                <w:sz w:val="18"/>
              </w:rPr>
              <w:t>Flakhenger</w:t>
            </w:r>
          </w:p>
        </w:tc>
        <w:tc>
          <w:tcPr>
            <w:tcW w:w="993" w:type="dxa"/>
            <w:gridSpan w:val="2"/>
          </w:tcPr>
          <w:p w:rsidRPr="0043347C" w:rsidR="00A631A1" w:rsidP="00091B3F" w:rsidRDefault="00A631A1" w14:paraId="578A5303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A631A1" w:rsidP="00091B3F" w:rsidRDefault="00A631A1" w14:paraId="709F85B9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A631A1" w:rsidP="00091B3F" w:rsidRDefault="00A631A1" w14:paraId="32D9F475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A631A1" w:rsidP="00091B3F" w:rsidRDefault="00A631A1" w14:paraId="6E83F5DB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A631A1" w:rsidP="00091B3F" w:rsidRDefault="00E34F19" w14:paraId="3E93D3F0" w14:textId="09821F1F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Døgn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71016B" w:rsidP="00091B3F" w:rsidRDefault="007D4654" w14:paraId="4351802C" w14:textId="36BED697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  <w:r w:rsidR="0071016B">
              <w:rPr>
                <w:b/>
                <w:bCs/>
                <w:sz w:val="18"/>
              </w:rPr>
              <w:t>00</w:t>
            </w:r>
          </w:p>
        </w:tc>
        <w:tc>
          <w:tcPr>
            <w:tcW w:w="993" w:type="dxa"/>
          </w:tcPr>
          <w:p w:rsidRPr="00A23EA0" w:rsidR="00A631A1" w:rsidP="00091B3F" w:rsidRDefault="00A631A1" w14:paraId="28AEEE74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146608" w:rsidTr="00977902" w14:paraId="1585A139" w14:textId="77777777">
        <w:tc>
          <w:tcPr>
            <w:tcW w:w="1638" w:type="dxa"/>
          </w:tcPr>
          <w:p w:rsidRPr="00903924" w:rsidR="00146608" w:rsidP="00556FEC" w:rsidRDefault="00636FCF" w14:paraId="352759EB" w14:textId="733AF8FB">
            <w:pPr>
              <w:spacing w:before="100" w:beforeAutospacing="1"/>
              <w:ind w:left="0" w:right="0"/>
              <w:rPr>
                <w:sz w:val="18"/>
              </w:rPr>
            </w:pPr>
            <w:r>
              <w:rPr>
                <w:sz w:val="18"/>
              </w:rPr>
              <w:t>Flis</w:t>
            </w:r>
            <w:r w:rsidR="00652650">
              <w:rPr>
                <w:sz w:val="18"/>
              </w:rPr>
              <w:t>h</w:t>
            </w:r>
            <w:r w:rsidR="00552F53">
              <w:rPr>
                <w:sz w:val="18"/>
              </w:rPr>
              <w:t>ugg</w:t>
            </w:r>
            <w:r w:rsidR="0031038B">
              <w:rPr>
                <w:sz w:val="18"/>
              </w:rPr>
              <w:t>e</w:t>
            </w:r>
            <w:r w:rsidR="00552F53">
              <w:rPr>
                <w:sz w:val="18"/>
              </w:rPr>
              <w:t>r</w:t>
            </w:r>
            <w:r w:rsidR="00BC4A54">
              <w:rPr>
                <w:sz w:val="18"/>
              </w:rPr>
              <w:t xml:space="preserve"> og henger</w:t>
            </w:r>
            <w:r w:rsidR="00B732EE">
              <w:rPr>
                <w:sz w:val="18"/>
              </w:rPr>
              <w:t xml:space="preserve"> (</w:t>
            </w:r>
            <w:proofErr w:type="spellStart"/>
            <w:r w:rsidR="00B732EE">
              <w:rPr>
                <w:sz w:val="18"/>
              </w:rPr>
              <w:t>Greenmech</w:t>
            </w:r>
            <w:proofErr w:type="spellEnd"/>
            <w:r w:rsidR="00B732EE">
              <w:rPr>
                <w:sz w:val="18"/>
              </w:rPr>
              <w:t xml:space="preserve"> </w:t>
            </w:r>
            <w:proofErr w:type="spellStart"/>
            <w:r w:rsidR="00B732EE">
              <w:rPr>
                <w:sz w:val="18"/>
              </w:rPr>
              <w:t>arborist</w:t>
            </w:r>
            <w:proofErr w:type="spellEnd"/>
            <w:r w:rsidR="00B732EE">
              <w:rPr>
                <w:sz w:val="18"/>
              </w:rPr>
              <w:t xml:space="preserve"> 150 eller tilsvarende) </w:t>
            </w:r>
          </w:p>
        </w:tc>
        <w:tc>
          <w:tcPr>
            <w:tcW w:w="993" w:type="dxa"/>
            <w:gridSpan w:val="2"/>
          </w:tcPr>
          <w:p w:rsidRPr="0043347C" w:rsidR="00146608" w:rsidP="00091B3F" w:rsidRDefault="00146608" w14:paraId="41B166CF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146608" w:rsidP="00091B3F" w:rsidRDefault="00146608" w14:paraId="4DC1F641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146608" w:rsidP="00091B3F" w:rsidRDefault="00146608" w14:paraId="2510FA66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146608" w:rsidP="00091B3F" w:rsidRDefault="00146608" w14:paraId="1762EC4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146608" w:rsidP="00091B3F" w:rsidRDefault="00A843F3" w14:paraId="490F35BC" w14:textId="1FCD0728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Time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146608" w:rsidP="00091B3F" w:rsidRDefault="0071016B" w14:paraId="678D543F" w14:textId="0B73B35E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200</w:t>
            </w:r>
          </w:p>
        </w:tc>
        <w:tc>
          <w:tcPr>
            <w:tcW w:w="993" w:type="dxa"/>
          </w:tcPr>
          <w:p w:rsidRPr="00A23EA0" w:rsidR="00146608" w:rsidP="00091B3F" w:rsidRDefault="00146608" w14:paraId="33E5E4C1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9556DF" w:rsidTr="00977902" w14:paraId="36ABB083" w14:textId="77777777">
        <w:tc>
          <w:tcPr>
            <w:tcW w:w="1638" w:type="dxa"/>
          </w:tcPr>
          <w:p w:rsidRPr="00903924" w:rsidR="00146608" w:rsidP="00556FEC" w:rsidRDefault="00146608" w14:paraId="38B69E3C" w14:textId="77777777">
            <w:pPr>
              <w:spacing w:before="100" w:beforeAutospacing="1"/>
              <w:ind w:left="0" w:right="0"/>
              <w:rPr>
                <w:sz w:val="18"/>
              </w:rPr>
            </w:pPr>
            <w:r w:rsidRPr="00903924">
              <w:rPr>
                <w:sz w:val="18"/>
              </w:rPr>
              <w:t>Leddstyrt vals m/vann</w:t>
            </w:r>
          </w:p>
          <w:p w:rsidRPr="00556FEC" w:rsidR="009556DF" w:rsidP="00556FEC" w:rsidRDefault="00146608" w14:paraId="3C5DF1E4" w14:textId="28937D51">
            <w:pPr>
              <w:spacing w:before="100" w:beforeAutospacing="1"/>
              <w:ind w:left="0" w:right="0"/>
              <w:rPr>
                <w:sz w:val="18"/>
              </w:rPr>
            </w:pPr>
            <w:r w:rsidRPr="00903924">
              <w:rPr>
                <w:sz w:val="18"/>
              </w:rPr>
              <w:t>(</w:t>
            </w:r>
            <w:r w:rsidRPr="00556FEC">
              <w:rPr>
                <w:sz w:val="18"/>
              </w:rPr>
              <w:t>CAT CB22B eller tilsvarende)</w:t>
            </w:r>
          </w:p>
        </w:tc>
        <w:tc>
          <w:tcPr>
            <w:tcW w:w="993" w:type="dxa"/>
            <w:gridSpan w:val="2"/>
          </w:tcPr>
          <w:p w:rsidRPr="0043347C" w:rsidR="009556DF" w:rsidP="00091B3F" w:rsidRDefault="00820C1E" w14:paraId="7B159868" w14:textId="5D2152F8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  <w:t>1,5-3,5t</w:t>
            </w:r>
          </w:p>
        </w:tc>
        <w:tc>
          <w:tcPr>
            <w:tcW w:w="1417" w:type="dxa"/>
          </w:tcPr>
          <w:p w:rsidRPr="00A23EA0" w:rsidR="009556DF" w:rsidP="00091B3F" w:rsidRDefault="009556DF" w14:paraId="0684D32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9556DF" w:rsidP="00091B3F" w:rsidRDefault="009556DF" w14:paraId="30A5654C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9556DF" w:rsidP="00091B3F" w:rsidRDefault="009556DF" w14:paraId="542BDE30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9556DF" w:rsidP="00091B3F" w:rsidRDefault="00E34F19" w14:paraId="31F7BF84" w14:textId="66724691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Døgn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9556DF" w:rsidP="00091B3F" w:rsidRDefault="002400F3" w14:paraId="087AE9E6" w14:textId="279A022E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100</w:t>
            </w:r>
          </w:p>
        </w:tc>
        <w:tc>
          <w:tcPr>
            <w:tcW w:w="993" w:type="dxa"/>
          </w:tcPr>
          <w:p w:rsidRPr="00A23EA0" w:rsidR="009556DF" w:rsidP="00091B3F" w:rsidRDefault="009556DF" w14:paraId="6E6BBFD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A631A1" w:rsidTr="00977902" w14:paraId="162B4F38" w14:textId="77777777">
        <w:tc>
          <w:tcPr>
            <w:tcW w:w="1638" w:type="dxa"/>
          </w:tcPr>
          <w:p w:rsidRPr="00903924" w:rsidR="00820C1E" w:rsidP="00556FEC" w:rsidRDefault="00820C1E" w14:paraId="3002E7F7" w14:textId="77777777">
            <w:pPr>
              <w:spacing w:before="100" w:beforeAutospacing="1"/>
              <w:ind w:left="0" w:right="0"/>
              <w:rPr>
                <w:sz w:val="18"/>
              </w:rPr>
            </w:pPr>
            <w:r w:rsidRPr="00903924">
              <w:rPr>
                <w:sz w:val="18"/>
              </w:rPr>
              <w:t xml:space="preserve">Leddstyrt vals </w:t>
            </w:r>
          </w:p>
          <w:p w:rsidRPr="000E2FBF" w:rsidR="00A631A1" w:rsidP="00556FEC" w:rsidRDefault="00820C1E" w14:paraId="18C59577" w14:textId="7A89AEA4">
            <w:pPr>
              <w:spacing w:before="100" w:beforeAutospacing="1"/>
              <w:ind w:left="0" w:right="0"/>
              <w:rPr>
                <w:sz w:val="18"/>
              </w:rPr>
            </w:pPr>
            <w:r w:rsidRPr="00903924">
              <w:rPr>
                <w:sz w:val="18"/>
              </w:rPr>
              <w:t>(</w:t>
            </w:r>
            <w:proofErr w:type="spellStart"/>
            <w:r w:rsidRPr="00556FEC">
              <w:rPr>
                <w:sz w:val="18"/>
              </w:rPr>
              <w:t>Bomag</w:t>
            </w:r>
            <w:proofErr w:type="spellEnd"/>
            <w:r w:rsidRPr="00556FEC">
              <w:rPr>
                <w:sz w:val="18"/>
              </w:rPr>
              <w:t xml:space="preserve"> BW 177 D-5 eller tilsvarende)</w:t>
            </w:r>
          </w:p>
        </w:tc>
        <w:tc>
          <w:tcPr>
            <w:tcW w:w="993" w:type="dxa"/>
            <w:gridSpan w:val="2"/>
          </w:tcPr>
          <w:p w:rsidRPr="0043347C" w:rsidR="00A631A1" w:rsidP="00091B3F" w:rsidRDefault="00820C1E" w14:paraId="6F03B398" w14:textId="051FECDF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  <w:t>5-8t</w:t>
            </w:r>
          </w:p>
        </w:tc>
        <w:tc>
          <w:tcPr>
            <w:tcW w:w="1417" w:type="dxa"/>
          </w:tcPr>
          <w:p w:rsidRPr="00A23EA0" w:rsidR="00A631A1" w:rsidP="00091B3F" w:rsidRDefault="00A631A1" w14:paraId="7C0DC55A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A631A1" w:rsidP="00091B3F" w:rsidRDefault="00A631A1" w14:paraId="375906B5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A631A1" w:rsidP="00091B3F" w:rsidRDefault="00A631A1" w14:paraId="6D630EB7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A631A1" w:rsidP="00091B3F" w:rsidRDefault="00E34F19" w14:paraId="69B52902" w14:textId="4E123EE8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Døgn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A631A1" w:rsidP="00091B3F" w:rsidRDefault="005B74FD" w14:paraId="6C0087AA" w14:textId="216594CC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  <w:r w:rsidR="002400F3">
              <w:rPr>
                <w:b/>
                <w:bCs/>
                <w:sz w:val="18"/>
              </w:rPr>
              <w:t>00</w:t>
            </w:r>
          </w:p>
        </w:tc>
        <w:tc>
          <w:tcPr>
            <w:tcW w:w="993" w:type="dxa"/>
          </w:tcPr>
          <w:p w:rsidRPr="00A23EA0" w:rsidR="00A631A1" w:rsidP="00091B3F" w:rsidRDefault="00A631A1" w14:paraId="6B617DFD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0E083E" w:rsidTr="00977902" w14:paraId="38D6EB1E" w14:textId="77777777">
        <w:tc>
          <w:tcPr>
            <w:tcW w:w="1638" w:type="dxa"/>
          </w:tcPr>
          <w:p w:rsidR="000E083E" w:rsidP="00091B3F" w:rsidRDefault="007A3F2C" w14:paraId="3DEED6F5" w14:textId="28BCAF24">
            <w:pPr>
              <w:spacing w:before="100" w:beforeAutospacing="1"/>
              <w:ind w:left="0" w:right="0"/>
              <w:rPr>
                <w:sz w:val="18"/>
              </w:rPr>
            </w:pPr>
            <w:r>
              <w:rPr>
                <w:sz w:val="18"/>
              </w:rPr>
              <w:t>Pigghammer tilpasset beltegraver 25-30T</w:t>
            </w:r>
          </w:p>
        </w:tc>
        <w:tc>
          <w:tcPr>
            <w:tcW w:w="993" w:type="dxa"/>
            <w:gridSpan w:val="2"/>
          </w:tcPr>
          <w:p w:rsidRPr="0043347C" w:rsidR="000E083E" w:rsidP="00091B3F" w:rsidRDefault="000E083E" w14:paraId="0EB94C86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0E083E" w:rsidP="00091B3F" w:rsidRDefault="000E083E" w14:paraId="75B96A26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0E083E" w:rsidP="00091B3F" w:rsidRDefault="000E083E" w14:paraId="652A19DB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0E083E" w:rsidP="00091B3F" w:rsidRDefault="000E083E" w14:paraId="1B2ECFB0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0E083E" w:rsidP="00091B3F" w:rsidRDefault="00556FEC" w14:paraId="6DE24057" w14:textId="62558AB9">
            <w:pPr>
              <w:spacing w:before="100" w:beforeAutospacing="1"/>
              <w:ind w:left="0" w:right="0"/>
              <w:rPr>
                <w:sz w:val="18"/>
              </w:rPr>
            </w:pPr>
            <w:r>
              <w:rPr>
                <w:sz w:val="18"/>
              </w:rPr>
              <w:t>T</w:t>
            </w:r>
            <w:r w:rsidRPr="00556FEC" w:rsidR="00137A66">
              <w:rPr>
                <w:sz w:val="18"/>
              </w:rPr>
              <w:t>ime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0E083E" w:rsidP="00091B3F" w:rsidRDefault="002400F3" w14:paraId="1BCB4CA8" w14:textId="41898E3E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300</w:t>
            </w:r>
          </w:p>
        </w:tc>
        <w:tc>
          <w:tcPr>
            <w:tcW w:w="993" w:type="dxa"/>
          </w:tcPr>
          <w:p w:rsidRPr="00A23EA0" w:rsidR="000E083E" w:rsidP="00091B3F" w:rsidRDefault="000E083E" w14:paraId="6148970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5355FF" w:rsidTr="00977902" w14:paraId="41325E46" w14:textId="77777777">
        <w:tc>
          <w:tcPr>
            <w:tcW w:w="1638" w:type="dxa"/>
          </w:tcPr>
          <w:p w:rsidR="005355FF" w:rsidP="00091B3F" w:rsidRDefault="00C12067" w14:paraId="096C90A8" w14:textId="107EE1BA">
            <w:pPr>
              <w:spacing w:before="100" w:beforeAutospacing="1"/>
              <w:ind w:left="0" w:right="0"/>
              <w:rPr>
                <w:sz w:val="18"/>
              </w:rPr>
            </w:pPr>
            <w:proofErr w:type="spellStart"/>
            <w:r>
              <w:rPr>
                <w:sz w:val="18"/>
              </w:rPr>
              <w:t>Vibroplate</w:t>
            </w:r>
            <w:proofErr w:type="spellEnd"/>
            <w:r>
              <w:rPr>
                <w:sz w:val="18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Pr="0043347C" w:rsidR="005355FF" w:rsidP="00091B3F" w:rsidRDefault="00E16C56" w14:paraId="24F6317C" w14:textId="02B6E028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  <w:t>0,3t</w:t>
            </w:r>
          </w:p>
        </w:tc>
        <w:tc>
          <w:tcPr>
            <w:tcW w:w="1417" w:type="dxa"/>
          </w:tcPr>
          <w:p w:rsidRPr="00A23EA0" w:rsidR="005355FF" w:rsidP="00091B3F" w:rsidRDefault="005355FF" w14:paraId="13D51B3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5355FF" w:rsidP="00091B3F" w:rsidRDefault="005355FF" w14:paraId="7181FD85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5355FF" w:rsidP="00091B3F" w:rsidRDefault="005355FF" w14:paraId="22E7D0C7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5355FF" w:rsidP="00091B3F" w:rsidRDefault="00A858A1" w14:paraId="324126B4" w14:textId="6AD9C55A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Døgn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5355FF" w:rsidP="00091B3F" w:rsidRDefault="00A858A1" w14:paraId="08769B04" w14:textId="3103AB92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2400F3">
              <w:rPr>
                <w:b/>
                <w:bCs/>
                <w:sz w:val="18"/>
              </w:rPr>
              <w:t>0</w:t>
            </w: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993" w:type="dxa"/>
          </w:tcPr>
          <w:p w:rsidRPr="00A23EA0" w:rsidR="005355FF" w:rsidP="00091B3F" w:rsidRDefault="005355FF" w14:paraId="492590D7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Pr="00A23EA0" w:rsidR="00146608" w:rsidTr="00977902" w14:paraId="17C9CCF1" w14:textId="77777777">
        <w:tc>
          <w:tcPr>
            <w:tcW w:w="1638" w:type="dxa"/>
          </w:tcPr>
          <w:p w:rsidRPr="000E2FBF" w:rsidR="00146608" w:rsidP="00091B3F" w:rsidRDefault="000E083E" w14:paraId="5F14AEB6" w14:textId="29DBB07E">
            <w:pPr>
              <w:spacing w:before="100" w:beforeAutospacing="1"/>
              <w:ind w:left="0" w:right="0"/>
              <w:rPr>
                <w:sz w:val="18"/>
              </w:rPr>
            </w:pPr>
            <w:r>
              <w:rPr>
                <w:sz w:val="18"/>
              </w:rPr>
              <w:t xml:space="preserve">Skyttelsignal </w:t>
            </w:r>
            <w:r w:rsidR="00A858A1">
              <w:rPr>
                <w:sz w:val="18"/>
              </w:rPr>
              <w:t>(mobilt trafikklys)</w:t>
            </w:r>
          </w:p>
        </w:tc>
        <w:tc>
          <w:tcPr>
            <w:tcW w:w="993" w:type="dxa"/>
            <w:gridSpan w:val="2"/>
          </w:tcPr>
          <w:p w:rsidRPr="0043347C" w:rsidR="00146608" w:rsidP="00091B3F" w:rsidRDefault="00146608" w14:paraId="377F65FE" w14:textId="77777777">
            <w:pPr>
              <w:pStyle w:val="dokumenttekst"/>
              <w:rPr>
                <w:rFonts w:asciiTheme="minorHAnsi" w:hAnsiTheme="minorHAnsi" w:eastAsia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Pr="00A23EA0" w:rsidR="00146608" w:rsidP="00091B3F" w:rsidRDefault="00146608" w14:paraId="2D788E00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1" w:type="dxa"/>
          </w:tcPr>
          <w:p w:rsidRPr="00A23EA0" w:rsidR="00146608" w:rsidP="00091B3F" w:rsidRDefault="00146608" w14:paraId="04EC6FD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850" w:type="dxa"/>
          </w:tcPr>
          <w:p w:rsidRPr="00A23EA0" w:rsidR="00146608" w:rsidP="00091B3F" w:rsidRDefault="00146608" w14:paraId="7D8B5CC6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  <w:tc>
          <w:tcPr>
            <w:tcW w:w="993" w:type="dxa"/>
          </w:tcPr>
          <w:p w:rsidRPr="00556FEC" w:rsidR="00146608" w:rsidP="00091B3F" w:rsidRDefault="00EA4552" w14:paraId="667317AE" w14:textId="48587AED">
            <w:pPr>
              <w:spacing w:before="100" w:beforeAutospacing="1"/>
              <w:ind w:left="0" w:right="0"/>
              <w:rPr>
                <w:sz w:val="18"/>
              </w:rPr>
            </w:pPr>
            <w:r w:rsidRPr="00556FEC">
              <w:rPr>
                <w:sz w:val="18"/>
              </w:rPr>
              <w:t>Døgn</w:t>
            </w:r>
          </w:p>
        </w:tc>
        <w:tc>
          <w:tcPr>
            <w:tcW w:w="993" w:type="dxa"/>
            <w:shd w:val="clear" w:color="auto" w:fill="FFFFFF" w:themeFill="background1"/>
          </w:tcPr>
          <w:p w:rsidRPr="008E7CFF" w:rsidR="00146608" w:rsidP="00091B3F" w:rsidRDefault="00A858A1" w14:paraId="686062DF" w14:textId="14293468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300</w:t>
            </w:r>
          </w:p>
        </w:tc>
        <w:tc>
          <w:tcPr>
            <w:tcW w:w="993" w:type="dxa"/>
          </w:tcPr>
          <w:p w:rsidRPr="00A23EA0" w:rsidR="00146608" w:rsidP="00091B3F" w:rsidRDefault="00146608" w14:paraId="54BDFE18" w14:textId="77777777">
            <w:pPr>
              <w:spacing w:before="100" w:beforeAutospacing="1"/>
              <w:ind w:left="0" w:right="0"/>
              <w:rPr>
                <w:sz w:val="18"/>
              </w:rPr>
            </w:pPr>
          </w:p>
        </w:tc>
      </w:tr>
      <w:tr w:rsidR="00A631A1" w:rsidTr="009C77B2" w14:paraId="3DA1A284" w14:textId="77777777">
        <w:trPr>
          <w:gridBefore w:val="2"/>
          <w:wBefore w:w="2205" w:type="dxa"/>
        </w:trPr>
        <w:tc>
          <w:tcPr>
            <w:tcW w:w="5530" w:type="dxa"/>
            <w:gridSpan w:val="6"/>
          </w:tcPr>
          <w:p w:rsidRPr="000E2FBF" w:rsidR="00534216" w:rsidP="00534216" w:rsidRDefault="00534216" w14:paraId="2F8DC4C9" w14:textId="77777777">
            <w:pPr>
              <w:ind w:left="0"/>
              <w:jc w:val="right"/>
              <w:rPr>
                <w:sz w:val="18"/>
              </w:rPr>
            </w:pPr>
            <w:r w:rsidRPr="000E2FBF">
              <w:rPr>
                <w:sz w:val="18"/>
              </w:rPr>
              <w:t>Sum maskiner</w:t>
            </w:r>
            <w:r>
              <w:rPr>
                <w:sz w:val="18"/>
              </w:rPr>
              <w:t xml:space="preserve"> og utstyr uten fører</w:t>
            </w:r>
            <w:r w:rsidRPr="000E2FBF">
              <w:rPr>
                <w:sz w:val="18"/>
              </w:rPr>
              <w:t>:</w:t>
            </w:r>
          </w:p>
          <w:p w:rsidRPr="000E2FBF" w:rsidR="00A631A1" w:rsidP="00534216" w:rsidRDefault="00534216" w14:paraId="7AB09B7A" w14:textId="6CC3146E">
            <w:pPr>
              <w:ind w:left="0"/>
              <w:jc w:val="right"/>
              <w:rPr>
                <w:sz w:val="18"/>
              </w:rPr>
            </w:pPr>
            <w:r w:rsidRPr="000E2FBF">
              <w:rPr>
                <w:sz w:val="18"/>
              </w:rPr>
              <w:t>(overføres til Sum mannskap</w:t>
            </w:r>
            <w:r>
              <w:rPr>
                <w:sz w:val="18"/>
              </w:rPr>
              <w:t xml:space="preserve">, </w:t>
            </w:r>
            <w:r w:rsidRPr="000E2FBF">
              <w:rPr>
                <w:sz w:val="18"/>
              </w:rPr>
              <w:t>maskiner</w:t>
            </w:r>
            <w:r>
              <w:rPr>
                <w:sz w:val="18"/>
              </w:rPr>
              <w:t xml:space="preserve"> og utstyr</w:t>
            </w:r>
            <w:r w:rsidRPr="000E2FBF">
              <w:rPr>
                <w:sz w:val="18"/>
              </w:rPr>
              <w:t>)</w:t>
            </w:r>
          </w:p>
        </w:tc>
        <w:tc>
          <w:tcPr>
            <w:tcW w:w="993" w:type="dxa"/>
          </w:tcPr>
          <w:p w:rsidRPr="00DE7704" w:rsidR="00A631A1" w:rsidP="00091B3F" w:rsidRDefault="00A631A1" w14:paraId="678D9533" w14:textId="6D2E9818">
            <w:pPr>
              <w:jc w:val="right"/>
              <w:rPr>
                <w:sz w:val="18"/>
              </w:rPr>
            </w:pPr>
          </w:p>
        </w:tc>
      </w:tr>
    </w:tbl>
    <w:p w:rsidR="00513CA6" w:rsidP="00513CA6" w:rsidRDefault="00513CA6" w14:paraId="7CE46563" w14:textId="77777777"/>
    <w:p w:rsidR="00F27309" w:rsidRDefault="00F27309" w14:paraId="2A88D1AD" w14:textId="7433B544">
      <w:r>
        <w:br w:type="page"/>
      </w:r>
    </w:p>
    <w:p w:rsidRPr="009C77B2" w:rsidR="00016686" w:rsidRDefault="00016686" w14:paraId="31A4E7F4" w14:textId="4EB77DF3">
      <w:pPr>
        <w:rPr>
          <w:b/>
          <w:bCs/>
        </w:rPr>
      </w:pPr>
      <w:r w:rsidRPr="009C77B2">
        <w:rPr>
          <w:b/>
          <w:bCs/>
        </w:rPr>
        <w:t>Sum mannskap</w:t>
      </w:r>
      <w:r w:rsidRPr="009C77B2" w:rsidR="00757ECA">
        <w:rPr>
          <w:b/>
          <w:bCs/>
        </w:rPr>
        <w:t xml:space="preserve">, </w:t>
      </w:r>
      <w:r w:rsidRPr="009C77B2">
        <w:rPr>
          <w:b/>
          <w:bCs/>
        </w:rPr>
        <w:t>maskiner</w:t>
      </w:r>
      <w:r w:rsidRPr="009C77B2" w:rsidR="00757ECA">
        <w:rPr>
          <w:b/>
          <w:bCs/>
        </w:rPr>
        <w:t xml:space="preserve"> og utstyr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6034"/>
        <w:gridCol w:w="2403"/>
      </w:tblGrid>
      <w:tr w:rsidR="00016686" w:rsidTr="00016686" w14:paraId="61861E5C" w14:textId="77777777">
        <w:tc>
          <w:tcPr>
            <w:tcW w:w="6034" w:type="dxa"/>
          </w:tcPr>
          <w:p w:rsidRPr="00D029DA" w:rsidR="00016686" w:rsidP="00D029DA" w:rsidRDefault="00D029DA" w14:paraId="0BA2CB23" w14:textId="69BF9F7B">
            <w:pPr>
              <w:ind w:left="0"/>
              <w:jc w:val="right"/>
            </w:pPr>
            <w:r w:rsidRPr="00D029DA">
              <w:t>Sum mannskap, eksklusiv tillegg</w:t>
            </w:r>
          </w:p>
        </w:tc>
        <w:tc>
          <w:tcPr>
            <w:tcW w:w="2403" w:type="dxa"/>
          </w:tcPr>
          <w:p w:rsidR="00016686" w:rsidRDefault="00016686" w14:paraId="7F57AC9E" w14:textId="77777777">
            <w:pPr>
              <w:ind w:left="0"/>
            </w:pPr>
          </w:p>
        </w:tc>
      </w:tr>
      <w:tr w:rsidR="00016686" w:rsidTr="00D029DA" w14:paraId="0FC9C716" w14:textId="77777777">
        <w:tc>
          <w:tcPr>
            <w:tcW w:w="6034" w:type="dxa"/>
            <w:tcBorders>
              <w:bottom w:val="single" w:color="auto" w:sz="4" w:space="0"/>
            </w:tcBorders>
          </w:tcPr>
          <w:p w:rsidRPr="00D029DA" w:rsidR="00016686" w:rsidP="00D029DA" w:rsidRDefault="00D029DA" w14:paraId="71479E17" w14:textId="70899B18">
            <w:pPr>
              <w:ind w:left="0"/>
              <w:jc w:val="right"/>
            </w:pPr>
            <w:r w:rsidRPr="00D029DA">
              <w:t>Sum tillegg</w:t>
            </w:r>
          </w:p>
        </w:tc>
        <w:tc>
          <w:tcPr>
            <w:tcW w:w="2403" w:type="dxa"/>
          </w:tcPr>
          <w:p w:rsidR="00016686" w:rsidRDefault="00016686" w14:paraId="6388BD0F" w14:textId="77777777">
            <w:pPr>
              <w:ind w:left="0"/>
            </w:pPr>
          </w:p>
        </w:tc>
      </w:tr>
      <w:tr w:rsidR="00016686" w:rsidTr="00D029DA" w14:paraId="32F9E406" w14:textId="77777777">
        <w:tc>
          <w:tcPr>
            <w:tcW w:w="6034" w:type="dxa"/>
            <w:tcBorders>
              <w:bottom w:val="single" w:color="auto" w:sz="4" w:space="0"/>
            </w:tcBorders>
          </w:tcPr>
          <w:p w:rsidRPr="00D029DA" w:rsidR="00016686" w:rsidP="00D029DA" w:rsidRDefault="00D029DA" w14:paraId="4AE75A47" w14:textId="4DB59D20">
            <w:pPr>
              <w:ind w:left="0"/>
              <w:jc w:val="right"/>
            </w:pPr>
            <w:r>
              <w:t xml:space="preserve">Sum </w:t>
            </w:r>
            <w:r w:rsidR="00E4031D">
              <w:t>m</w:t>
            </w:r>
            <w:r>
              <w:t>askiner</w:t>
            </w:r>
            <w:r w:rsidR="00E4031D">
              <w:t xml:space="preserve"> og utstyr med fører</w:t>
            </w:r>
          </w:p>
        </w:tc>
        <w:tc>
          <w:tcPr>
            <w:tcW w:w="2403" w:type="dxa"/>
            <w:tcBorders>
              <w:bottom w:val="single" w:color="auto" w:sz="4" w:space="0"/>
            </w:tcBorders>
          </w:tcPr>
          <w:p w:rsidR="00016686" w:rsidRDefault="00016686" w14:paraId="287F33FB" w14:textId="77777777">
            <w:pPr>
              <w:ind w:left="0"/>
            </w:pPr>
          </w:p>
        </w:tc>
      </w:tr>
      <w:tr w:rsidR="00757ECA" w:rsidTr="00D029DA" w14:paraId="4AB31B48" w14:textId="77777777">
        <w:tc>
          <w:tcPr>
            <w:tcW w:w="6034" w:type="dxa"/>
            <w:tcBorders>
              <w:bottom w:val="single" w:color="auto" w:sz="4" w:space="0"/>
            </w:tcBorders>
          </w:tcPr>
          <w:p w:rsidR="00757ECA" w:rsidP="00D029DA" w:rsidRDefault="00757ECA" w14:paraId="437ADDEF" w14:textId="4522DC51">
            <w:pPr>
              <w:ind w:left="0"/>
              <w:jc w:val="right"/>
            </w:pPr>
            <w:r>
              <w:t xml:space="preserve">Sum </w:t>
            </w:r>
            <w:r w:rsidR="00497C90">
              <w:t>maskiner og utstyr uten fører</w:t>
            </w:r>
            <w:r w:rsidR="0022616E">
              <w:t xml:space="preserve"> </w:t>
            </w:r>
          </w:p>
        </w:tc>
        <w:tc>
          <w:tcPr>
            <w:tcW w:w="2403" w:type="dxa"/>
            <w:tcBorders>
              <w:bottom w:val="single" w:color="auto" w:sz="4" w:space="0"/>
            </w:tcBorders>
          </w:tcPr>
          <w:p w:rsidR="00757ECA" w:rsidRDefault="00757ECA" w14:paraId="5BA10113" w14:textId="77777777">
            <w:pPr>
              <w:ind w:left="0"/>
            </w:pPr>
          </w:p>
        </w:tc>
      </w:tr>
      <w:tr w:rsidRPr="00846A35" w:rsidR="00D029DA" w:rsidTr="00D029DA" w14:paraId="22563210" w14:textId="77777777">
        <w:tc>
          <w:tcPr>
            <w:tcW w:w="60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846A35" w:rsidR="00D029DA" w:rsidP="00D029DA" w:rsidRDefault="00D029DA" w14:paraId="7390D5C5" w14:textId="6293DF65">
            <w:pPr>
              <w:ind w:left="0"/>
              <w:jc w:val="right"/>
              <w:rPr>
                <w:b/>
                <w:sz w:val="18"/>
              </w:rPr>
            </w:pPr>
            <w:r w:rsidRPr="00846A35">
              <w:rPr>
                <w:b/>
                <w:sz w:val="18"/>
              </w:rPr>
              <w:t>Sum mannskap</w:t>
            </w:r>
            <w:r w:rsidR="00757ECA">
              <w:rPr>
                <w:b/>
                <w:sz w:val="18"/>
              </w:rPr>
              <w:t xml:space="preserve">, </w:t>
            </w:r>
            <w:r w:rsidRPr="00846A35">
              <w:rPr>
                <w:b/>
                <w:sz w:val="18"/>
              </w:rPr>
              <w:t>maskiner</w:t>
            </w:r>
            <w:r w:rsidR="00E666F4">
              <w:rPr>
                <w:b/>
                <w:sz w:val="18"/>
              </w:rPr>
              <w:t xml:space="preserve"> og utstyr</w:t>
            </w:r>
          </w:p>
          <w:p w:rsidRPr="00846A35" w:rsidR="00D029DA" w:rsidP="00D029DA" w:rsidRDefault="00D029DA" w14:paraId="1665DEE7" w14:textId="77777777">
            <w:pPr>
              <w:ind w:left="0"/>
              <w:jc w:val="right"/>
              <w:rPr>
                <w:b/>
                <w:sz w:val="18"/>
              </w:rPr>
            </w:pPr>
            <w:r w:rsidRPr="00846A35">
              <w:rPr>
                <w:b/>
                <w:sz w:val="18"/>
              </w:rPr>
              <w:t xml:space="preserve">(alle vegtyper og hele kontraktsperioden) </w:t>
            </w:r>
          </w:p>
          <w:p w:rsidRPr="00846A35" w:rsidR="00D029DA" w:rsidP="00D029DA" w:rsidRDefault="00D029DA" w14:paraId="55EF9EF6" w14:textId="5D2512F7">
            <w:pPr>
              <w:ind w:left="0"/>
              <w:jc w:val="right"/>
              <w:rPr>
                <w:sz w:val="18"/>
              </w:rPr>
            </w:pPr>
            <w:r w:rsidRPr="00846A35">
              <w:rPr>
                <w:b/>
                <w:sz w:val="18"/>
              </w:rPr>
              <w:t>Overføres til kap. E5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="00D029DA" w:rsidRDefault="00D029DA" w14:paraId="0AA3445C" w14:textId="77777777">
            <w:pPr>
              <w:ind w:left="0"/>
              <w:rPr>
                <w:sz w:val="18"/>
              </w:rPr>
            </w:pPr>
          </w:p>
          <w:p w:rsidR="00474247" w:rsidRDefault="00474247" w14:paraId="1C26DEE5" w14:textId="77777777">
            <w:pPr>
              <w:ind w:left="0"/>
              <w:rPr>
                <w:sz w:val="18"/>
              </w:rPr>
            </w:pPr>
          </w:p>
          <w:p w:rsidR="00474247" w:rsidRDefault="00474247" w14:paraId="54AB8C6A" w14:textId="77777777">
            <w:pPr>
              <w:ind w:left="0"/>
              <w:rPr>
                <w:sz w:val="18"/>
              </w:rPr>
            </w:pPr>
          </w:p>
          <w:p w:rsidRPr="00846A35" w:rsidR="00474247" w:rsidRDefault="00474247" w14:paraId="64B22C31" w14:textId="77777777">
            <w:pPr>
              <w:ind w:left="0"/>
              <w:rPr>
                <w:sz w:val="18"/>
              </w:rPr>
            </w:pPr>
          </w:p>
        </w:tc>
      </w:tr>
    </w:tbl>
    <w:p w:rsidR="00016686" w:rsidRDefault="00016686" w14:paraId="6F7182FE" w14:textId="6F761477"/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4374"/>
        <w:gridCol w:w="4063"/>
      </w:tblGrid>
      <w:tr w:rsidR="00D029DA" w:rsidTr="00D029DA" w14:paraId="28D86F5C" w14:textId="77777777">
        <w:tc>
          <w:tcPr>
            <w:tcW w:w="4374" w:type="dxa"/>
          </w:tcPr>
          <w:p w:rsidR="00D029DA" w:rsidP="00D029DA" w:rsidRDefault="00D029DA" w14:paraId="470E3D17" w14:textId="3ED0F330">
            <w:pPr>
              <w:ind w:left="0"/>
            </w:pPr>
            <w:r>
              <w:t>Organisasjonsnummer:</w:t>
            </w:r>
          </w:p>
        </w:tc>
        <w:tc>
          <w:tcPr>
            <w:tcW w:w="4063" w:type="dxa"/>
          </w:tcPr>
          <w:p w:rsidR="00D029DA" w:rsidP="00D029DA" w:rsidRDefault="00D029DA" w14:paraId="084A6384" w14:textId="77777777">
            <w:pPr>
              <w:ind w:left="0"/>
            </w:pPr>
          </w:p>
        </w:tc>
      </w:tr>
      <w:tr w:rsidR="00D029DA" w:rsidTr="00D029DA" w14:paraId="2D3E8F70" w14:textId="77777777">
        <w:tc>
          <w:tcPr>
            <w:tcW w:w="4374" w:type="dxa"/>
          </w:tcPr>
          <w:p w:rsidR="00D029DA" w:rsidP="00236B92" w:rsidRDefault="00D029DA" w14:paraId="1234DCF0" w14:textId="397BEB7B">
            <w:pPr>
              <w:ind w:left="0"/>
            </w:pPr>
            <w:r>
              <w:t>Fullstendig firmanavn:</w:t>
            </w:r>
          </w:p>
        </w:tc>
        <w:tc>
          <w:tcPr>
            <w:tcW w:w="4063" w:type="dxa"/>
          </w:tcPr>
          <w:p w:rsidR="00D029DA" w:rsidP="00D029DA" w:rsidRDefault="00D029DA" w14:paraId="110CA5BA" w14:textId="77777777">
            <w:pPr>
              <w:ind w:left="0"/>
            </w:pPr>
          </w:p>
        </w:tc>
      </w:tr>
    </w:tbl>
    <w:p w:rsidR="00903924" w:rsidP="00F142F5" w:rsidRDefault="00903924" w14:paraId="385E840A" w14:textId="77777777"/>
    <w:p w:rsidR="00F27309" w:rsidRDefault="00F27309" w14:paraId="13215011" w14:textId="1E0E3BB8">
      <w:r>
        <w:br w:type="page"/>
      </w:r>
    </w:p>
    <w:p w:rsidR="00D029DA" w:rsidP="00903924" w:rsidRDefault="00D029DA" w14:paraId="22D84F1A" w14:textId="69E81A91">
      <w:pPr>
        <w:pStyle w:val="Overskrift2"/>
        <w:spacing w:before="0"/>
      </w:pPr>
      <w:r>
        <w:t>E5-Svardokument - Tilbudsskjema</w:t>
      </w:r>
    </w:p>
    <w:p w:rsidR="00D029DA" w:rsidP="00903924" w:rsidRDefault="00D029DA" w14:paraId="5F5F4F37" w14:textId="77777777">
      <w:pPr>
        <w:spacing w:before="0"/>
      </w:pPr>
    </w:p>
    <w:p w:rsidR="001E30F0" w:rsidP="00903924" w:rsidRDefault="001E30F0" w14:paraId="594D7A6E" w14:textId="77777777">
      <w:pPr>
        <w:spacing w:before="0"/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80"/>
        <w:gridCol w:w="509"/>
        <w:gridCol w:w="2971"/>
      </w:tblGrid>
      <w:tr w:rsidRPr="007F5D82" w:rsidR="007F5D82" w:rsidTr="00766B90" w14:paraId="2A8249A9" w14:textId="77777777">
        <w:trPr>
          <w:trHeight w:val="600"/>
        </w:trPr>
        <w:tc>
          <w:tcPr>
            <w:tcW w:w="960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D43F06" w:rsidP="007F5D82" w:rsidRDefault="007F5D82" w14:paraId="57E44FD9" w14:textId="24F21BB1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Pkt. 1</w:t>
            </w:r>
          </w:p>
          <w:p w:rsidRPr="007F5D82" w:rsidR="005F3F17" w:rsidP="007F5D82" w:rsidRDefault="005F3F17" w14:paraId="04F608F0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bottom w:val="single" w:color="auto" w:sz="4" w:space="0"/>
            </w:tcBorders>
            <w:vAlign w:val="bottom"/>
            <w:hideMark/>
          </w:tcPr>
          <w:p w:rsidR="00D43F06" w:rsidP="007F5D82" w:rsidRDefault="007F5D82" w14:paraId="2499DED2" w14:textId="242C4BBA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Sum forhåndsprisede godt</w:t>
            </w:r>
            <w:r w:rsidR="005F3F17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g</w:t>
            </w: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jørelser i kap. E3 (se vedlegg D2-I</w:t>
            </w:r>
            <w:r w:rsidR="001C449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9</w:t>
            </w: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)</w:t>
            </w:r>
          </w:p>
          <w:p w:rsidRPr="007F5D82" w:rsidR="005F3F17" w:rsidP="007F5D82" w:rsidRDefault="005F3F17" w14:paraId="6DC1A4B8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143332" w14:paraId="07138339" w14:textId="1BE0F852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k</w:t>
            </w:r>
            <w:r w:rsidRPr="007F5D82" w:rsid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r</w:t>
            </w:r>
          </w:p>
          <w:p w:rsidRPr="007F5D82" w:rsidR="005F3F17" w:rsidP="007F5D82" w:rsidRDefault="005F3F17" w14:paraId="38D91643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bottom w:val="single" w:color="auto" w:sz="4" w:space="0"/>
            </w:tcBorders>
            <w:vAlign w:val="bottom"/>
            <w:hideMark/>
          </w:tcPr>
          <w:p w:rsidR="00C50B94" w:rsidP="007F5D82" w:rsidRDefault="001E11EB" w14:paraId="3FC0B159" w14:textId="6A92C6C9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63 144 000,-</w:t>
            </w:r>
          </w:p>
          <w:p w:rsidRPr="007F5D82" w:rsidR="00155CAF" w:rsidP="007F5D82" w:rsidRDefault="00155CAF" w14:paraId="7B37E612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D43F06" w:rsidTr="00766B90" w14:paraId="6C5C69DE" w14:textId="77777777">
        <w:trPr>
          <w:trHeight w:val="300"/>
        </w:trPr>
        <w:tc>
          <w:tcPr>
            <w:tcW w:w="960" w:type="dxa"/>
            <w:tcBorders>
              <w:top w:val="single" w:color="auto" w:sz="4" w:space="0"/>
            </w:tcBorders>
            <w:noWrap/>
            <w:vAlign w:val="bottom"/>
          </w:tcPr>
          <w:p w:rsidRPr="007F5D82" w:rsidR="00D43F06" w:rsidP="007F5D82" w:rsidRDefault="00D43F06" w14:paraId="7E760D50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top w:val="single" w:color="auto" w:sz="4" w:space="0"/>
            </w:tcBorders>
            <w:vAlign w:val="bottom"/>
          </w:tcPr>
          <w:p w:rsidRPr="007F5D82" w:rsidR="00764BDF" w:rsidP="007F5D82" w:rsidRDefault="00764BDF" w14:paraId="11E9B239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top w:val="single" w:color="auto" w:sz="4" w:space="0"/>
            </w:tcBorders>
            <w:noWrap/>
            <w:vAlign w:val="bottom"/>
          </w:tcPr>
          <w:p w:rsidRPr="007F5D82" w:rsidR="00D43F06" w:rsidP="007F5D82" w:rsidRDefault="00D43F06" w14:paraId="4D66E76F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top w:val="single" w:color="auto" w:sz="4" w:space="0"/>
            </w:tcBorders>
            <w:noWrap/>
            <w:vAlign w:val="bottom"/>
          </w:tcPr>
          <w:p w:rsidRPr="007F5D82" w:rsidR="00D43F06" w:rsidP="007F5D82" w:rsidRDefault="00D43F06" w14:paraId="7FC96609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9A12D5" w:rsidTr="00766B90" w14:paraId="5371903B" w14:textId="77777777">
        <w:trPr>
          <w:trHeight w:val="300"/>
        </w:trPr>
        <w:tc>
          <w:tcPr>
            <w:tcW w:w="960" w:type="dxa"/>
            <w:noWrap/>
            <w:vAlign w:val="bottom"/>
          </w:tcPr>
          <w:p w:rsidRPr="007F5D82" w:rsidR="009A12D5" w:rsidP="007F5D82" w:rsidRDefault="009A12D5" w14:paraId="46135CB3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</w:tcPr>
          <w:p w:rsidRPr="007F5D82" w:rsidR="009A12D5" w:rsidP="007F5D82" w:rsidRDefault="009A12D5" w14:paraId="6FD827D9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noWrap/>
            <w:vAlign w:val="bottom"/>
          </w:tcPr>
          <w:p w:rsidRPr="007F5D82" w:rsidR="009A12D5" w:rsidP="007F5D82" w:rsidRDefault="009A12D5" w14:paraId="527DB474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noWrap/>
            <w:vAlign w:val="bottom"/>
          </w:tcPr>
          <w:p w:rsidRPr="007F5D82" w:rsidR="009A12D5" w:rsidP="007F5D82" w:rsidRDefault="009A12D5" w14:paraId="3B80B376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7F5D82" w:rsidTr="00766B90" w14:paraId="536C3582" w14:textId="77777777">
        <w:trPr>
          <w:trHeight w:val="300"/>
        </w:trPr>
        <w:tc>
          <w:tcPr>
            <w:tcW w:w="960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7F5D82" w14:paraId="15667F6E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Pkt. 2.</w:t>
            </w:r>
          </w:p>
          <w:p w:rsidRPr="007F5D82" w:rsidR="005F3F17" w:rsidP="007F5D82" w:rsidRDefault="005F3F17" w14:paraId="63509B74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bottom w:val="single" w:color="auto" w:sz="4" w:space="0"/>
            </w:tcBorders>
            <w:vAlign w:val="bottom"/>
            <w:hideMark/>
          </w:tcPr>
          <w:p w:rsidR="007F5D82" w:rsidP="007F5D82" w:rsidRDefault="007F5D82" w14:paraId="27A747F4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Sum i henhold til kap. E3</w:t>
            </w:r>
          </w:p>
          <w:p w:rsidRPr="007F5D82" w:rsidR="005F3F17" w:rsidP="007F5D82" w:rsidRDefault="005F3F17" w14:paraId="2668A0C9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7F5D82" w14:paraId="77DD0EC1" w14:textId="063CFE71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kr</w:t>
            </w:r>
          </w:p>
          <w:p w:rsidRPr="007F5D82" w:rsidR="005F3F17" w:rsidP="007F5D82" w:rsidRDefault="005F3F17" w14:paraId="16ED0B39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7F5D82" w14:paraId="241FF42F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 </w:t>
            </w:r>
          </w:p>
          <w:p w:rsidRPr="007F5D82" w:rsidR="00155CAF" w:rsidP="007F5D82" w:rsidRDefault="00155CAF" w14:paraId="1ED45922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D43F06" w:rsidTr="00766B90" w14:paraId="677B6666" w14:textId="77777777">
        <w:trPr>
          <w:trHeight w:val="300"/>
        </w:trPr>
        <w:tc>
          <w:tcPr>
            <w:tcW w:w="960" w:type="dxa"/>
            <w:noWrap/>
            <w:vAlign w:val="bottom"/>
          </w:tcPr>
          <w:p w:rsidRPr="007F5D82" w:rsidR="00D43F06" w:rsidP="007F5D82" w:rsidRDefault="00D43F06" w14:paraId="27C67415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</w:tcPr>
          <w:p w:rsidRPr="007F5D82" w:rsidR="00D43F06" w:rsidP="007F5D82" w:rsidRDefault="00D43F06" w14:paraId="03600F51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noWrap/>
            <w:vAlign w:val="bottom"/>
          </w:tcPr>
          <w:p w:rsidRPr="007F5D82" w:rsidR="00D43F06" w:rsidP="007F5D82" w:rsidRDefault="00D43F06" w14:paraId="1738470F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noWrap/>
            <w:vAlign w:val="bottom"/>
          </w:tcPr>
          <w:p w:rsidRPr="007F5D82" w:rsidR="00D43F06" w:rsidP="007F5D82" w:rsidRDefault="00D43F06" w14:paraId="650AB981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7F5D82" w:rsidTr="00766B90" w14:paraId="21309557" w14:textId="77777777">
        <w:trPr>
          <w:trHeight w:val="600"/>
        </w:trPr>
        <w:tc>
          <w:tcPr>
            <w:tcW w:w="960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7F5D82" w14:paraId="191ECA66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Pkt. 3</w:t>
            </w:r>
          </w:p>
          <w:p w:rsidRPr="007F5D82" w:rsidR="005F3F17" w:rsidP="007F5D82" w:rsidRDefault="005F3F17" w14:paraId="794D92FE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bottom w:val="single" w:color="auto" w:sz="4" w:space="0"/>
            </w:tcBorders>
            <w:vAlign w:val="bottom"/>
            <w:hideMark/>
          </w:tcPr>
          <w:p w:rsidR="007F5D82" w:rsidP="007F5D82" w:rsidRDefault="007F5D82" w14:paraId="087FD98F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Sum mannskap, maskiner og utstyr i kap. E4</w:t>
            </w:r>
          </w:p>
          <w:p w:rsidRPr="007F5D82" w:rsidR="005F3F17" w:rsidP="007F5D82" w:rsidRDefault="005F3F17" w14:paraId="300D0127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7F5D82" w14:paraId="379A1402" w14:textId="5A1E5689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kr</w:t>
            </w:r>
          </w:p>
          <w:p w:rsidRPr="007F5D82" w:rsidR="005F3F17" w:rsidP="007F5D82" w:rsidRDefault="005F3F17" w14:paraId="7DF1F7C7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bottom w:val="single" w:color="auto" w:sz="4" w:space="0"/>
            </w:tcBorders>
            <w:noWrap/>
            <w:vAlign w:val="bottom"/>
            <w:hideMark/>
          </w:tcPr>
          <w:p w:rsidR="007F5D82" w:rsidP="007F5D82" w:rsidRDefault="007F5D82" w14:paraId="7CE3284C" w14:textId="5E3E94DD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  <w:p w:rsidRPr="007F5D82" w:rsidR="005F3F17" w:rsidP="007F5D82" w:rsidRDefault="005F3F17" w14:paraId="46BB797D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766E28" w:rsidTr="00766B90" w14:paraId="17378ED1" w14:textId="77777777">
        <w:trPr>
          <w:trHeight w:val="600"/>
        </w:trPr>
        <w:tc>
          <w:tcPr>
            <w:tcW w:w="960" w:type="dxa"/>
            <w:tcBorders>
              <w:top w:val="single" w:color="auto" w:sz="4" w:space="0"/>
            </w:tcBorders>
            <w:noWrap/>
            <w:vAlign w:val="bottom"/>
          </w:tcPr>
          <w:p w:rsidRPr="007F5D82" w:rsidR="00766E28" w:rsidP="007F5D82" w:rsidRDefault="00766E28" w14:paraId="40EB576E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top w:val="single" w:color="auto" w:sz="4" w:space="0"/>
            </w:tcBorders>
            <w:vAlign w:val="bottom"/>
          </w:tcPr>
          <w:p w:rsidRPr="007F5D82" w:rsidR="00766E28" w:rsidP="007F5D82" w:rsidRDefault="00766E28" w14:paraId="1F85E796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top w:val="single" w:color="auto" w:sz="4" w:space="0"/>
            </w:tcBorders>
            <w:noWrap/>
            <w:vAlign w:val="bottom"/>
          </w:tcPr>
          <w:p w:rsidRPr="007F5D82" w:rsidR="00766E28" w:rsidP="007F5D82" w:rsidRDefault="00766E28" w14:paraId="6F122A0D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top w:val="single" w:color="auto" w:sz="4" w:space="0"/>
            </w:tcBorders>
            <w:noWrap/>
            <w:vAlign w:val="bottom"/>
          </w:tcPr>
          <w:p w:rsidR="00766E28" w:rsidP="007F5D82" w:rsidRDefault="00766E28" w14:paraId="26E41648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7F5D82" w:rsidR="00747032" w:rsidTr="00766B90" w14:paraId="621C2BB6" w14:textId="77777777">
        <w:trPr>
          <w:trHeight w:val="600"/>
        </w:trPr>
        <w:tc>
          <w:tcPr>
            <w:tcW w:w="960" w:type="dxa"/>
            <w:noWrap/>
            <w:vAlign w:val="bottom"/>
          </w:tcPr>
          <w:p w:rsidRPr="007F5D82" w:rsidR="00747032" w:rsidP="007F5D82" w:rsidRDefault="00747032" w14:paraId="563A31DA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</w:tcPr>
          <w:p w:rsidRPr="007F5D82" w:rsidR="00747032" w:rsidP="007F5D82" w:rsidRDefault="00747032" w14:paraId="11976ECF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noWrap/>
            <w:vAlign w:val="bottom"/>
          </w:tcPr>
          <w:p w:rsidRPr="007F5D82" w:rsidR="00747032" w:rsidP="007F5D82" w:rsidRDefault="00747032" w14:paraId="7982C347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noWrap/>
            <w:vAlign w:val="bottom"/>
          </w:tcPr>
          <w:p w:rsidR="00747032" w:rsidP="007F5D82" w:rsidRDefault="00747032" w14:paraId="288A70F5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</w:p>
        </w:tc>
      </w:tr>
      <w:tr w:rsidRPr="00C651E3" w:rsidR="00C651E3" w:rsidTr="00766B90" w14:paraId="069EE2CF" w14:textId="77777777">
        <w:tblPrEx>
          <w:tblBorders>
            <w:bottom w:val="single" w:color="auto" w:sz="4" w:space="0"/>
          </w:tblBorders>
        </w:tblPrEx>
        <w:trPr>
          <w:trHeight w:val="300"/>
        </w:trPr>
        <w:tc>
          <w:tcPr>
            <w:tcW w:w="960" w:type="dxa"/>
            <w:tcBorders>
              <w:top w:val="nil"/>
            </w:tcBorders>
            <w:noWrap/>
            <w:vAlign w:val="bottom"/>
            <w:hideMark/>
          </w:tcPr>
          <w:p w:rsidRPr="00C651E3" w:rsidR="00C651E3" w:rsidP="00C651E3" w:rsidRDefault="00C651E3" w14:paraId="170AAECE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C651E3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Pkt. 4</w:t>
            </w:r>
          </w:p>
        </w:tc>
        <w:tc>
          <w:tcPr>
            <w:tcW w:w="4480" w:type="dxa"/>
            <w:tcBorders>
              <w:top w:val="nil"/>
            </w:tcBorders>
            <w:vAlign w:val="bottom"/>
            <w:hideMark/>
          </w:tcPr>
          <w:p w:rsidRPr="00C651E3" w:rsidR="00C651E3" w:rsidP="00C651E3" w:rsidRDefault="00C651E3" w14:paraId="0FE0DF18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C651E3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Sum pkt. 1, 2 og 3</w:t>
            </w:r>
          </w:p>
        </w:tc>
        <w:tc>
          <w:tcPr>
            <w:tcW w:w="509" w:type="dxa"/>
            <w:tcBorders>
              <w:top w:val="nil"/>
            </w:tcBorders>
            <w:noWrap/>
            <w:vAlign w:val="bottom"/>
            <w:hideMark/>
          </w:tcPr>
          <w:p w:rsidRPr="00C651E3" w:rsidR="00C651E3" w:rsidP="00C651E3" w:rsidRDefault="00C651E3" w14:paraId="40DB4F6B" w14:textId="77777777">
            <w:pPr>
              <w:spacing w:before="0" w:line="240" w:lineRule="auto"/>
              <w:ind w:left="0" w:right="0"/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</w:pPr>
            <w:r w:rsidRPr="00C651E3">
              <w:rPr>
                <w:rFonts w:ascii="Roboto" w:hAnsi="Roboto" w:eastAsia="Times New Roman" w:cs="Times New Roman"/>
                <w:color w:val="000000"/>
                <w:szCs w:val="22"/>
                <w:lang w:eastAsia="nb-NO"/>
              </w:rPr>
              <w:t>kr</w:t>
            </w:r>
          </w:p>
        </w:tc>
        <w:tc>
          <w:tcPr>
            <w:tcW w:w="2971" w:type="dxa"/>
            <w:tcBorders>
              <w:top w:val="nil"/>
            </w:tcBorders>
            <w:noWrap/>
            <w:vAlign w:val="bottom"/>
            <w:hideMark/>
          </w:tcPr>
          <w:p w:rsidRPr="00C651E3" w:rsidR="00C651E3" w:rsidP="00C651E3" w:rsidRDefault="00C651E3" w14:paraId="3882A273" w14:textId="2297A8C6">
            <w:pPr>
              <w:spacing w:before="0" w:line="240" w:lineRule="auto"/>
              <w:ind w:left="0" w:right="0"/>
              <w:rPr>
                <w:rFonts w:ascii="Aptos Narrow" w:hAnsi="Aptos Narrow" w:eastAsia="Times New Roman" w:cs="Times New Roman"/>
                <w:color w:val="000000"/>
                <w:szCs w:val="22"/>
                <w:lang w:eastAsia="nb-NO"/>
              </w:rPr>
            </w:pPr>
          </w:p>
        </w:tc>
      </w:tr>
    </w:tbl>
    <w:p w:rsidR="00B542AD" w:rsidP="00766B90" w:rsidRDefault="00B542AD" w14:paraId="6E93C8BB" w14:textId="77777777">
      <w:pPr>
        <w:spacing w:before="0"/>
        <w:ind w:left="0"/>
      </w:pPr>
    </w:p>
    <w:p w:rsidR="00B542AD" w:rsidP="00903924" w:rsidRDefault="00B542AD" w14:paraId="265B006F" w14:textId="77777777">
      <w:pPr>
        <w:spacing w:before="0"/>
      </w:pPr>
    </w:p>
    <w:tbl>
      <w:tblPr>
        <w:tblW w:w="8920" w:type="dxa"/>
        <w:tblBorders>
          <w:bottom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80"/>
        <w:gridCol w:w="620"/>
        <w:gridCol w:w="2860"/>
      </w:tblGrid>
      <w:tr w:rsidRPr="00766B90" w:rsidR="00194DBA" w:rsidTr="00766B90" w14:paraId="138AFA89" w14:textId="77777777">
        <w:trPr>
          <w:trHeight w:val="600"/>
        </w:trPr>
        <w:tc>
          <w:tcPr>
            <w:tcW w:w="960" w:type="dxa"/>
            <w:noWrap/>
            <w:vAlign w:val="bottom"/>
            <w:hideMark/>
          </w:tcPr>
          <w:p w:rsidRPr="00766B90" w:rsidR="00194DBA" w:rsidP="00194DBA" w:rsidRDefault="00194DBA" w14:paraId="6135292D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766B90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Pkt. 5</w:t>
            </w:r>
          </w:p>
        </w:tc>
        <w:tc>
          <w:tcPr>
            <w:tcW w:w="4480" w:type="dxa"/>
            <w:vAlign w:val="bottom"/>
            <w:hideMark/>
          </w:tcPr>
          <w:p w:rsidR="00194DBA" w:rsidP="00194DBA" w:rsidRDefault="00194DBA" w14:paraId="4D4C9CA0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766B90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Øvrige kostnader, fortjeneste og risiko</w:t>
            </w:r>
          </w:p>
          <w:p w:rsidR="008C4E00" w:rsidP="00194DBA" w:rsidRDefault="00194DBA" w14:paraId="369C45D5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766B90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 xml:space="preserve">totalt for kontraktsperioden </w:t>
            </w:r>
          </w:p>
          <w:p w:rsidRPr="00766B90" w:rsidR="00194DBA" w:rsidP="00194DBA" w:rsidRDefault="00194DBA" w14:paraId="4F7987E7" w14:textId="39A532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766B90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 xml:space="preserve">(maksimalt </w:t>
            </w:r>
            <w:r w:rsidR="00005BA5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3</w:t>
            </w:r>
            <w:r w:rsidRPr="00005BA5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%</w:t>
            </w:r>
            <w:r w:rsidRPr="00766B90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 xml:space="preserve"> av pkt. 4)</w:t>
            </w:r>
          </w:p>
        </w:tc>
        <w:tc>
          <w:tcPr>
            <w:tcW w:w="620" w:type="dxa"/>
            <w:noWrap/>
            <w:vAlign w:val="bottom"/>
            <w:hideMark/>
          </w:tcPr>
          <w:p w:rsidRPr="00766B90" w:rsidR="00194DBA" w:rsidP="00194DBA" w:rsidRDefault="00194DBA" w14:paraId="045F799F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766B90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kr</w:t>
            </w:r>
          </w:p>
        </w:tc>
        <w:tc>
          <w:tcPr>
            <w:tcW w:w="2860" w:type="dxa"/>
            <w:noWrap/>
            <w:vAlign w:val="bottom"/>
            <w:hideMark/>
          </w:tcPr>
          <w:p w:rsidRPr="00766B90" w:rsidR="00194DBA" w:rsidP="00194DBA" w:rsidRDefault="00194DBA" w14:paraId="5DC96DED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</w:p>
        </w:tc>
      </w:tr>
    </w:tbl>
    <w:p w:rsidR="00194DBA" w:rsidP="00903924" w:rsidRDefault="00194DBA" w14:paraId="58A53B4B" w14:textId="77777777">
      <w:pPr>
        <w:spacing w:before="0"/>
      </w:pPr>
    </w:p>
    <w:p w:rsidR="00AD498C" w:rsidP="00903924" w:rsidRDefault="00AD498C" w14:paraId="591259CC" w14:textId="77777777">
      <w:pPr>
        <w:spacing w:before="0"/>
      </w:pPr>
    </w:p>
    <w:p w:rsidR="00AD498C" w:rsidP="00903924" w:rsidRDefault="00AD498C" w14:paraId="70B4D3F6" w14:textId="77777777">
      <w:pPr>
        <w:spacing w:before="0"/>
      </w:pPr>
    </w:p>
    <w:tbl>
      <w:tblPr>
        <w:tblW w:w="8920" w:type="dxa"/>
        <w:tblBorders>
          <w:bottom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80"/>
        <w:gridCol w:w="620"/>
        <w:gridCol w:w="2860"/>
      </w:tblGrid>
      <w:tr w:rsidRPr="00BD0968" w:rsidR="00AE37F6" w:rsidTr="00045987" w14:paraId="0F4383C9" w14:textId="77777777">
        <w:trPr>
          <w:trHeight w:val="600"/>
        </w:trPr>
        <w:tc>
          <w:tcPr>
            <w:tcW w:w="960" w:type="dxa"/>
            <w:vAlign w:val="bottom"/>
            <w:hideMark/>
          </w:tcPr>
          <w:p w:rsidRPr="00045987" w:rsidR="00AE37F6" w:rsidP="00AE37F6" w:rsidRDefault="00AE37F6" w14:paraId="0CA687B0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  <w:hideMark/>
          </w:tcPr>
          <w:p w:rsidRPr="00045987" w:rsidR="00AE37F6" w:rsidP="00AE37F6" w:rsidRDefault="00AE37F6" w14:paraId="6BB012B9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045987">
              <w:rPr>
                <w:rFonts w:eastAsia="Times New Roman" w:cs="Times New Roman" w:asciiTheme="majorHAnsi" w:hAnsiTheme="majorHAnsi"/>
                <w:b/>
                <w:bCs/>
                <w:szCs w:val="22"/>
                <w:lang w:eastAsia="nb-NO"/>
              </w:rPr>
              <w:t>Total tilbudssum uten merverdiavgift</w:t>
            </w:r>
            <w:r w:rsidRPr="00045987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br/>
            </w:r>
            <w:r w:rsidRPr="00045987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(sum pkt. 4 og 5)</w:t>
            </w:r>
          </w:p>
        </w:tc>
        <w:tc>
          <w:tcPr>
            <w:tcW w:w="620" w:type="dxa"/>
            <w:noWrap/>
            <w:vAlign w:val="bottom"/>
            <w:hideMark/>
          </w:tcPr>
          <w:p w:rsidRPr="00045987" w:rsidR="00AE37F6" w:rsidP="00AE37F6" w:rsidRDefault="00AE37F6" w14:paraId="5CCB2E5A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  <w:r w:rsidRPr="00045987"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  <w:t>kr</w:t>
            </w:r>
          </w:p>
        </w:tc>
        <w:tc>
          <w:tcPr>
            <w:tcW w:w="2860" w:type="dxa"/>
            <w:noWrap/>
            <w:vAlign w:val="bottom"/>
            <w:hideMark/>
          </w:tcPr>
          <w:p w:rsidRPr="00045987" w:rsidR="00AE37F6" w:rsidP="00AE37F6" w:rsidRDefault="00AE37F6" w14:paraId="79BE294E" w14:textId="77777777">
            <w:pPr>
              <w:spacing w:before="0" w:line="240" w:lineRule="auto"/>
              <w:ind w:left="0" w:right="0"/>
              <w:rPr>
                <w:rFonts w:eastAsia="Times New Roman" w:cs="Times New Roman" w:asciiTheme="majorHAnsi" w:hAnsiTheme="majorHAnsi"/>
                <w:color w:val="000000"/>
                <w:szCs w:val="22"/>
                <w:lang w:eastAsia="nb-NO"/>
              </w:rPr>
            </w:pPr>
          </w:p>
        </w:tc>
      </w:tr>
    </w:tbl>
    <w:p w:rsidR="00AE37F6" w:rsidP="00903924" w:rsidRDefault="00AE37F6" w14:paraId="2B652ECB" w14:textId="77777777">
      <w:pPr>
        <w:spacing w:before="0"/>
      </w:pPr>
    </w:p>
    <w:p w:rsidR="00AD498C" w:rsidP="00903924" w:rsidRDefault="00AD498C" w14:paraId="11C70CA3" w14:textId="77777777">
      <w:pPr>
        <w:spacing w:before="0"/>
      </w:pPr>
    </w:p>
    <w:p w:rsidR="006566F2" w:rsidRDefault="006566F2" w14:paraId="39338700" w14:textId="3AAEE757">
      <w:r>
        <w:br w:type="page"/>
      </w:r>
    </w:p>
    <w:p w:rsidR="00D029DA" w:rsidP="00D029DA" w:rsidRDefault="00D029DA" w14:paraId="4E80CBDD" w14:textId="6B84E465">
      <w:r>
        <w:t>Tilbyder bekrefter at kostnader forbundet med alle nødvendige sikkerhetstiltak er tatt med i dette tilbudet.</w:t>
      </w:r>
    </w:p>
    <w:p w:rsidR="00D029DA" w:rsidP="00D029DA" w:rsidRDefault="00D029DA" w14:paraId="3E19B52D" w14:textId="77777777"/>
    <w:p w:rsidR="00D029DA" w:rsidP="00D029DA" w:rsidRDefault="00D029DA" w14:paraId="7B485BA8" w14:textId="77777777">
      <w: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Style w:val="Tabellrutenett"/>
        <w:tblW w:w="0" w:type="auto"/>
        <w:tblInd w:w="624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741"/>
        <w:gridCol w:w="2965"/>
        <w:gridCol w:w="2741"/>
      </w:tblGrid>
      <w:tr w:rsidR="005E1738" w:rsidTr="005E1738" w14:paraId="7554294F" w14:textId="77777777">
        <w:tc>
          <w:tcPr>
            <w:tcW w:w="2741" w:type="dxa"/>
            <w:tcBorders>
              <w:bottom w:val="single" w:color="auto" w:sz="4" w:space="0"/>
            </w:tcBorders>
          </w:tcPr>
          <w:p w:rsidR="005E1738" w:rsidP="005E1738" w:rsidRDefault="005E1738" w14:paraId="640196D6" w14:textId="77777777">
            <w:pPr>
              <w:ind w:left="0"/>
            </w:pPr>
          </w:p>
        </w:tc>
        <w:tc>
          <w:tcPr>
            <w:tcW w:w="2965" w:type="dxa"/>
            <w:tcBorders>
              <w:bottom w:val="single" w:color="auto" w:sz="4" w:space="0"/>
            </w:tcBorders>
          </w:tcPr>
          <w:p w:rsidR="005E1738" w:rsidP="005E1738" w:rsidRDefault="005E1738" w14:paraId="08721E1F" w14:textId="77777777"/>
          <w:p w:rsidR="005E1738" w:rsidP="005E1738" w:rsidRDefault="005E1738" w14:paraId="2C048143" w14:textId="59CD8466">
            <w:r>
              <w:t>, den</w:t>
            </w:r>
            <w:r>
              <w:tab/>
            </w:r>
          </w:p>
        </w:tc>
        <w:tc>
          <w:tcPr>
            <w:tcW w:w="2741" w:type="dxa"/>
            <w:tcBorders>
              <w:bottom w:val="single" w:color="auto" w:sz="4" w:space="0"/>
            </w:tcBorders>
          </w:tcPr>
          <w:p w:rsidR="005E1738" w:rsidP="005E1738" w:rsidRDefault="005E1738" w14:paraId="43DFA1EF" w14:textId="77777777">
            <w:pPr>
              <w:ind w:left="0"/>
            </w:pPr>
          </w:p>
        </w:tc>
      </w:tr>
      <w:tr w:rsidR="005E1738" w:rsidTr="005E1738" w14:paraId="121098C2" w14:textId="77777777">
        <w:tc>
          <w:tcPr>
            <w:tcW w:w="2741" w:type="dxa"/>
            <w:tcBorders>
              <w:top w:val="single" w:color="auto" w:sz="4" w:space="0"/>
            </w:tcBorders>
          </w:tcPr>
          <w:p w:rsidR="005E1738" w:rsidP="005E1738" w:rsidRDefault="005E1738" w14:paraId="38C1B396" w14:textId="77777777">
            <w:pPr>
              <w:ind w:left="0"/>
            </w:pPr>
          </w:p>
        </w:tc>
        <w:tc>
          <w:tcPr>
            <w:tcW w:w="2965" w:type="dxa"/>
            <w:tcBorders>
              <w:top w:val="single" w:color="auto" w:sz="4" w:space="0"/>
            </w:tcBorders>
          </w:tcPr>
          <w:p w:rsidR="005E1738" w:rsidP="005E1738" w:rsidRDefault="005E1738" w14:paraId="58148AB1" w14:textId="77777777"/>
          <w:p w:rsidR="005E1738" w:rsidP="005E1738" w:rsidRDefault="005E1738" w14:paraId="5FD2A19A" w14:textId="77777777"/>
          <w:p w:rsidR="005E1738" w:rsidP="005E1738" w:rsidRDefault="005E1738" w14:paraId="7A134CF1" w14:textId="4BA6FA06"/>
        </w:tc>
        <w:tc>
          <w:tcPr>
            <w:tcW w:w="2741" w:type="dxa"/>
            <w:tcBorders>
              <w:top w:val="single" w:color="auto" w:sz="4" w:space="0"/>
            </w:tcBorders>
          </w:tcPr>
          <w:p w:rsidR="005E1738" w:rsidP="005E1738" w:rsidRDefault="005E1738" w14:paraId="517BB661" w14:textId="77777777">
            <w:pPr>
              <w:ind w:left="0"/>
            </w:pPr>
          </w:p>
        </w:tc>
      </w:tr>
    </w:tbl>
    <w:p w:rsidR="005E1738" w:rsidP="00045987" w:rsidRDefault="00930A38" w14:paraId="33C30377" w14:textId="3CB2DD50">
      <w:pPr>
        <w:jc w:val="center"/>
      </w:pPr>
      <w:r>
        <w:t>U</w:t>
      </w:r>
      <w:r w:rsidR="005E1738">
        <w:t>nderskrift</w:t>
      </w:r>
      <w:r>
        <w:t xml:space="preserve"> og stempel</w:t>
      </w:r>
    </w:p>
    <w:p w:rsidR="00BB5C6D" w:rsidP="005E1738" w:rsidRDefault="00BB5C6D" w14:paraId="3259855C" w14:textId="77777777">
      <w:pPr>
        <w:ind w:left="3460" w:firstLine="85"/>
      </w:pPr>
    </w:p>
    <w:p w:rsidR="00BB5C6D" w:rsidP="00BB5C6D" w:rsidRDefault="00BB5C6D" w14:paraId="6D40A79E" w14:textId="77777777">
      <w:pPr>
        <w:ind w:left="3460" w:firstLine="85"/>
      </w:pPr>
    </w:p>
    <w:p w:rsidR="00BB5C6D" w:rsidP="00BB5C6D" w:rsidRDefault="00BB5C6D" w14:paraId="2E4B40B3" w14:textId="77777777">
      <w:pPr>
        <w:ind w:left="3460" w:firstLine="85"/>
      </w:pPr>
    </w:p>
    <w:tbl>
      <w:tblPr>
        <w:tblStyle w:val="Tabellrutenett"/>
        <w:tblW w:w="0" w:type="auto"/>
        <w:tblInd w:w="624" w:type="dxa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706"/>
        <w:gridCol w:w="2741"/>
      </w:tblGrid>
      <w:tr w:rsidR="007710DD" w:rsidTr="00091B3F" w14:paraId="40C46C00" w14:textId="77777777">
        <w:tc>
          <w:tcPr>
            <w:tcW w:w="5706" w:type="dxa"/>
          </w:tcPr>
          <w:p w:rsidR="007710DD" w:rsidP="00E149CC" w:rsidRDefault="007710DD" w14:paraId="5FDBD96F" w14:textId="22F2B5D7">
            <w:pPr>
              <w:ind w:left="0"/>
              <w:jc w:val="center"/>
            </w:pPr>
            <w:r>
              <w:tab/>
            </w:r>
            <w:r>
              <w:tab/>
            </w:r>
            <w:r>
              <w:tab/>
            </w:r>
            <w:r>
              <w:t>Underskrift blokkbokstaver</w:t>
            </w:r>
          </w:p>
          <w:p w:rsidR="007710DD" w:rsidP="00091B3F" w:rsidRDefault="007710DD" w14:paraId="103160E7" w14:textId="77777777"/>
          <w:p w:rsidR="007710DD" w:rsidP="00091B3F" w:rsidRDefault="007710DD" w14:paraId="515F2EC5" w14:textId="77777777"/>
        </w:tc>
        <w:tc>
          <w:tcPr>
            <w:tcW w:w="2741" w:type="dxa"/>
          </w:tcPr>
          <w:p w:rsidR="007710DD" w:rsidP="00091B3F" w:rsidRDefault="007710DD" w14:paraId="4B9225E4" w14:textId="77777777">
            <w:pPr>
              <w:ind w:left="0"/>
            </w:pPr>
          </w:p>
        </w:tc>
      </w:tr>
    </w:tbl>
    <w:p w:rsidR="00BB5C6D" w:rsidP="005E1738" w:rsidRDefault="00BB5C6D" w14:paraId="626B95A9" w14:textId="77777777">
      <w:pPr>
        <w:ind w:left="3460" w:firstLine="85"/>
      </w:pPr>
    </w:p>
    <w:p w:rsidR="005E1738" w:rsidP="005E1738" w:rsidRDefault="005E1738" w14:paraId="5B68A9F8" w14:textId="0F1C8E6C">
      <w:r>
        <w:tab/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4374"/>
        <w:gridCol w:w="4063"/>
      </w:tblGrid>
      <w:tr w:rsidR="005E1738" w:rsidTr="005E1738" w14:paraId="5B5B9917" w14:textId="77777777">
        <w:tc>
          <w:tcPr>
            <w:tcW w:w="4530" w:type="dxa"/>
          </w:tcPr>
          <w:p w:rsidRPr="005E1738" w:rsidR="005E1738" w:rsidP="005E1738" w:rsidRDefault="005E1738" w14:paraId="09A95D81" w14:textId="77777777">
            <w:pPr>
              <w:ind w:left="0"/>
            </w:pPr>
          </w:p>
          <w:p w:rsidRPr="005E1738" w:rsidR="005E1738" w:rsidP="005E1738" w:rsidRDefault="005E1738" w14:paraId="2DAD3590" w14:textId="5CE2F3A1">
            <w:pPr>
              <w:ind w:left="0"/>
            </w:pPr>
            <w:r w:rsidRPr="005E1738">
              <w:t>Organisasjonsnummer:</w:t>
            </w:r>
          </w:p>
        </w:tc>
        <w:tc>
          <w:tcPr>
            <w:tcW w:w="4531" w:type="dxa"/>
          </w:tcPr>
          <w:p w:rsidR="005E1738" w:rsidP="005E1738" w:rsidRDefault="005E1738" w14:paraId="68ECB153" w14:textId="77777777">
            <w:pPr>
              <w:ind w:left="0"/>
            </w:pPr>
          </w:p>
        </w:tc>
      </w:tr>
      <w:tr w:rsidR="005E1738" w:rsidTr="005E1738" w14:paraId="64A0643D" w14:textId="77777777">
        <w:tc>
          <w:tcPr>
            <w:tcW w:w="4530" w:type="dxa"/>
          </w:tcPr>
          <w:p w:rsidRPr="005E1738" w:rsidR="005E1738" w:rsidP="005E1738" w:rsidRDefault="005E1738" w14:paraId="79FF9423" w14:textId="77777777">
            <w:pPr>
              <w:ind w:left="0"/>
            </w:pPr>
          </w:p>
          <w:p w:rsidRPr="005E1738" w:rsidR="005E1738" w:rsidP="005E1738" w:rsidRDefault="005E1738" w14:paraId="640CDC53" w14:textId="6E136B12">
            <w:pPr>
              <w:ind w:left="0"/>
            </w:pPr>
            <w:r w:rsidRPr="005E1738">
              <w:t>Fullstendig firmanavn:</w:t>
            </w:r>
          </w:p>
        </w:tc>
        <w:tc>
          <w:tcPr>
            <w:tcW w:w="4531" w:type="dxa"/>
          </w:tcPr>
          <w:p w:rsidR="005E1738" w:rsidP="005E1738" w:rsidRDefault="005E1738" w14:paraId="5C6D353E" w14:textId="77777777">
            <w:pPr>
              <w:ind w:left="0"/>
            </w:pPr>
          </w:p>
        </w:tc>
      </w:tr>
      <w:tr w:rsidR="005E1738" w:rsidTr="005E1738" w14:paraId="52AE2B86" w14:textId="77777777">
        <w:tc>
          <w:tcPr>
            <w:tcW w:w="4530" w:type="dxa"/>
          </w:tcPr>
          <w:p w:rsidRPr="005E1738" w:rsidR="005E1738" w:rsidP="005E1738" w:rsidRDefault="005E1738" w14:paraId="5910D202" w14:textId="77777777">
            <w:pPr>
              <w:ind w:left="0"/>
            </w:pPr>
          </w:p>
          <w:p w:rsidRPr="005E1738" w:rsidR="005E1738" w:rsidP="005E1738" w:rsidRDefault="005E1738" w14:paraId="78325465" w14:textId="241BC993">
            <w:pPr>
              <w:ind w:left="0"/>
            </w:pPr>
            <w:r w:rsidRPr="005E1738">
              <w:t>Fullstendig adresse:</w:t>
            </w:r>
          </w:p>
        </w:tc>
        <w:tc>
          <w:tcPr>
            <w:tcW w:w="4531" w:type="dxa"/>
          </w:tcPr>
          <w:p w:rsidR="005E1738" w:rsidP="005E1738" w:rsidRDefault="005E1738" w14:paraId="3DDC9789" w14:textId="77777777">
            <w:pPr>
              <w:ind w:left="0"/>
            </w:pPr>
          </w:p>
        </w:tc>
      </w:tr>
      <w:tr w:rsidR="005E1738" w:rsidTr="005E1738" w14:paraId="678ADC7D" w14:textId="77777777">
        <w:tc>
          <w:tcPr>
            <w:tcW w:w="4530" w:type="dxa"/>
          </w:tcPr>
          <w:p w:rsidRPr="005E1738" w:rsidR="005E1738" w:rsidP="005E1738" w:rsidRDefault="005E1738" w14:paraId="0616287F" w14:textId="77777777">
            <w:pPr>
              <w:ind w:left="0"/>
            </w:pPr>
          </w:p>
          <w:p w:rsidRPr="005E1738" w:rsidR="005E1738" w:rsidP="005E1738" w:rsidRDefault="005E1738" w14:paraId="7EC89BD4" w14:textId="3EACCBE0">
            <w:pPr>
              <w:ind w:left="0"/>
            </w:pPr>
            <w:r w:rsidRPr="005E1738">
              <w:t>Postnummer og –sted:</w:t>
            </w:r>
          </w:p>
        </w:tc>
        <w:tc>
          <w:tcPr>
            <w:tcW w:w="4531" w:type="dxa"/>
          </w:tcPr>
          <w:p w:rsidR="005E1738" w:rsidP="005E1738" w:rsidRDefault="005E1738" w14:paraId="710F0049" w14:textId="77777777">
            <w:pPr>
              <w:ind w:left="0"/>
            </w:pPr>
          </w:p>
        </w:tc>
      </w:tr>
      <w:tr w:rsidR="005E1738" w:rsidTr="005E1738" w14:paraId="70394A5B" w14:textId="77777777">
        <w:tc>
          <w:tcPr>
            <w:tcW w:w="4530" w:type="dxa"/>
          </w:tcPr>
          <w:p w:rsidRPr="005E1738" w:rsidR="005E1738" w:rsidP="005E1738" w:rsidRDefault="005E1738" w14:paraId="55399DDF" w14:textId="4CDD51FA">
            <w:pPr>
              <w:ind w:left="0"/>
            </w:pPr>
            <w:r w:rsidRPr="005E1738">
              <w:t>Telefonnummer og kontaktperson:</w:t>
            </w:r>
          </w:p>
        </w:tc>
        <w:tc>
          <w:tcPr>
            <w:tcW w:w="4531" w:type="dxa"/>
          </w:tcPr>
          <w:p w:rsidR="005E1738" w:rsidP="005E1738" w:rsidRDefault="005E1738" w14:paraId="1E6A5486" w14:textId="77777777">
            <w:pPr>
              <w:ind w:left="0"/>
            </w:pPr>
          </w:p>
        </w:tc>
      </w:tr>
    </w:tbl>
    <w:p w:rsidR="005E30C5" w:rsidP="00583B11" w:rsidRDefault="005E30C5" w14:paraId="79F0A1F3" w14:textId="6BB98828">
      <w:pPr>
        <w:ind w:left="0"/>
      </w:pPr>
    </w:p>
    <w:p w:rsidR="005E30C5" w:rsidRDefault="005E30C5" w14:paraId="47A94996" w14:textId="77777777">
      <w:r>
        <w:br w:type="page"/>
      </w:r>
    </w:p>
    <w:p w:rsidR="00B7120B" w:rsidP="00583B11" w:rsidRDefault="00B7120B" w14:paraId="1DF21919" w14:textId="77777777">
      <w:pPr>
        <w:ind w:left="0"/>
      </w:pPr>
    </w:p>
    <w:p w:rsidR="00E149CC" w:rsidP="00583B11" w:rsidRDefault="00E149CC" w14:paraId="26200042" w14:textId="79E9C59F">
      <w:pPr>
        <w:ind w:left="0"/>
      </w:pPr>
    </w:p>
    <w:p w:rsidR="007272CE" w:rsidP="00583B11" w:rsidRDefault="006566F2" w14:paraId="34990B7D" w14:textId="0EA4BF27">
      <w:pPr>
        <w:ind w:left="0"/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27FDCFDE" wp14:editId="27253452">
            <wp:simplePos x="0" y="0"/>
            <wp:positionH relativeFrom="page">
              <wp:posOffset>2919730</wp:posOffset>
            </wp:positionH>
            <wp:positionV relativeFrom="page">
              <wp:posOffset>8685151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49CC" w:rsidP="00583B11" w:rsidRDefault="00E149CC" w14:paraId="457F0C84" w14:textId="77777777">
      <w:pPr>
        <w:ind w:left="0"/>
      </w:pPr>
    </w:p>
    <w:p w:rsidR="00B7120B" w:rsidP="00D11FC4" w:rsidRDefault="00B7120B" w14:paraId="55524EBD" w14:textId="77777777"/>
    <w:p w:rsidR="000626D9" w:rsidP="00045987" w:rsidRDefault="009E6ABA" w14:paraId="1836E7DA" w14:textId="10D93738">
      <w:pPr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86BD1B" wp14:editId="27251AF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81FDFBE">
              <v:rect id="Rektangel 10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spid="_x0000_s1026" fillcolor="white [3212]" strokecolor="white [3212]" strokeweight="1pt" w14:anchorId="661A9C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9A6" w:rsidP="005E0FAE" w:rsidRDefault="005019A6" w14:paraId="17D23988" w14:textId="77777777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7A2A3EF9">
              <v:shape id="Tekstboks 4" style="position:absolute;margin-left:308.95pt;margin-top:775.85pt;width:202.8pt;height:46.75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lbCEA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" w14:anchorId="75AC09BA">
                <v:textbox style="mso-fit-shape-to-text:t" inset=",12mm,,0">
                  <w:txbxContent>
                    <w:p w:rsidR="005019A6" w:rsidP="005E0FAE" w:rsidRDefault="005019A6" w14:paraId="02E6630D" w14:textId="77777777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0626D9" w:rsidSect="00473F9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orient="portrait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32A3" w:rsidRDefault="000B32A3" w14:paraId="2C8F0D47" w14:textId="77777777">
      <w:pPr>
        <w:spacing w:before="0" w:line="240" w:lineRule="auto"/>
      </w:pPr>
      <w:r>
        <w:separator/>
      </w:r>
    </w:p>
  </w:endnote>
  <w:endnote w:type="continuationSeparator" w:id="0">
    <w:p w:rsidR="000B32A3" w:rsidRDefault="000B32A3" w14:paraId="396DEA50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D1FC8" w:rsidR="005019A6" w:rsidP="00B8039F" w:rsidRDefault="005019A6" w14:paraId="7081D852" w14:textId="40B9DA26">
    <w:pPr>
      <w:pBdr>
        <w:top w:val="single" w:color="auto" w:sz="6" w:space="1"/>
      </w:pBdr>
      <w:tabs>
        <w:tab w:val="center" w:pos="4513"/>
        <w:tab w:val="right" w:pos="9026"/>
      </w:tabs>
      <w:spacing w:before="0" w:line="276" w:lineRule="auto"/>
      <w:ind w:left="0" w:right="0"/>
      <w:rPr>
        <w:rFonts w:asciiTheme="majorHAnsi" w:hAnsiTheme="majorHAnsi" w:cstheme="majorHAnsi"/>
        <w:sz w:val="20"/>
      </w:rPr>
    </w:pPr>
    <w:r w:rsidRPr="00ED1FC8">
      <w:rPr>
        <w:rFonts w:asciiTheme="majorHAnsi" w:hAnsiTheme="majorHAnsi" w:cstheme="majorHAnsi"/>
        <w:sz w:val="20"/>
      </w:rPr>
      <w:tab/>
    </w:r>
    <w:r w:rsidRPr="00ED1FC8">
      <w:rPr>
        <w:rFonts w:asciiTheme="majorHAnsi" w:hAnsiTheme="majorHAnsi" w:cstheme="majorHAnsi"/>
        <w:sz w:val="20"/>
      </w:rPr>
      <w:tab/>
    </w:r>
    <w:r w:rsidRPr="00ED1FC8">
      <w:rPr>
        <w:rFonts w:asciiTheme="majorHAnsi" w:hAnsiTheme="majorHAnsi" w:cstheme="majorHAnsi"/>
        <w:sz w:val="20"/>
      </w:rPr>
      <w:t xml:space="preserve">Side </w:t>
    </w:r>
    <w:r w:rsidRPr="00ED1FC8">
      <w:rPr>
        <w:rFonts w:asciiTheme="majorHAnsi" w:hAnsiTheme="majorHAnsi" w:cstheme="majorHAnsi"/>
        <w:sz w:val="20"/>
      </w:rPr>
      <w:fldChar w:fldCharType="begin"/>
    </w:r>
    <w:r w:rsidRPr="00ED1FC8">
      <w:rPr>
        <w:rFonts w:asciiTheme="majorHAnsi" w:hAnsiTheme="majorHAnsi" w:cstheme="majorHAnsi"/>
        <w:sz w:val="20"/>
      </w:rPr>
      <w:instrText xml:space="preserve"> PAGE   \* MERGEFORMAT </w:instrText>
    </w:r>
    <w:r w:rsidRPr="00ED1FC8">
      <w:rPr>
        <w:rFonts w:asciiTheme="majorHAnsi" w:hAnsiTheme="majorHAnsi" w:cstheme="majorHAnsi"/>
        <w:sz w:val="20"/>
      </w:rPr>
      <w:fldChar w:fldCharType="separate"/>
    </w:r>
    <w:r>
      <w:rPr>
        <w:rFonts w:asciiTheme="majorHAnsi" w:hAnsiTheme="majorHAnsi" w:cstheme="majorHAnsi"/>
        <w:sz w:val="20"/>
      </w:rPr>
      <w:t>3</w:t>
    </w:r>
    <w:r w:rsidRPr="00ED1FC8">
      <w:rPr>
        <w:rFonts w:asciiTheme="majorHAnsi" w:hAnsiTheme="majorHAnsi" w:cstheme="majorHAnsi"/>
        <w:sz w:val="20"/>
      </w:rPr>
      <w:fldChar w:fldCharType="end"/>
    </w:r>
    <w:r w:rsidRPr="00ED1FC8">
      <w:rPr>
        <w:rFonts w:asciiTheme="majorHAnsi" w:hAnsiTheme="majorHAnsi" w:cstheme="majorHAnsi"/>
        <w:sz w:val="20"/>
      </w:rPr>
      <w:t xml:space="preserve"> av </w:t>
    </w:r>
    <w:r w:rsidRPr="00ED1FC8">
      <w:rPr>
        <w:rFonts w:asciiTheme="majorHAnsi" w:hAnsiTheme="majorHAnsi" w:cstheme="majorHAnsi"/>
        <w:sz w:val="20"/>
      </w:rPr>
      <w:fldChar w:fldCharType="begin"/>
    </w:r>
    <w:r w:rsidRPr="00ED1FC8">
      <w:rPr>
        <w:rFonts w:asciiTheme="majorHAnsi" w:hAnsiTheme="majorHAnsi" w:cstheme="majorHAnsi"/>
        <w:sz w:val="20"/>
      </w:rPr>
      <w:instrText xml:space="preserve"> NUMPAGES   \* MERGEFORMAT </w:instrText>
    </w:r>
    <w:r w:rsidRPr="00ED1FC8">
      <w:rPr>
        <w:rFonts w:asciiTheme="majorHAnsi" w:hAnsiTheme="majorHAnsi" w:cstheme="majorHAnsi"/>
        <w:sz w:val="20"/>
      </w:rPr>
      <w:fldChar w:fldCharType="separate"/>
    </w:r>
    <w:r>
      <w:rPr>
        <w:rFonts w:asciiTheme="majorHAnsi" w:hAnsiTheme="majorHAnsi" w:cstheme="majorHAnsi"/>
        <w:sz w:val="20"/>
      </w:rPr>
      <w:t>8</w:t>
    </w:r>
    <w:r w:rsidRPr="00ED1FC8">
      <w:rPr>
        <w:rFonts w:asciiTheme="majorHAnsi" w:hAnsiTheme="majorHAnsi" w:cstheme="majorHAnsi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19A6" w:rsidRDefault="005019A6" w14:paraId="54F36F40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77AE8" w:rsidR="005019A6" w:rsidP="009E7AE1" w:rsidRDefault="005019A6" w14:paraId="04EA0E55" w14:textId="77777777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:rsidR="005019A6" w:rsidRDefault="005019A6" w14:paraId="223483BC" w14:textId="77777777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19A6" w:rsidRDefault="005019A6" w14:paraId="5B10A390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32A3" w:rsidRDefault="000B32A3" w14:paraId="4D578367" w14:textId="77777777">
      <w:pPr>
        <w:spacing w:before="0" w:line="240" w:lineRule="auto"/>
      </w:pPr>
      <w:r>
        <w:separator/>
      </w:r>
    </w:p>
  </w:footnote>
  <w:footnote w:type="continuationSeparator" w:id="0">
    <w:p w:rsidR="000B32A3" w:rsidRDefault="000B32A3" w14:paraId="38C2BF9B" w14:textId="777777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F29" w:rsidP="0092583F" w:rsidRDefault="005019A6" w14:paraId="02B4B340" w14:textId="77777777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</w:p>
  <w:p w:rsidRPr="00C2434C" w:rsidR="005019A6" w:rsidP="0092583F" w:rsidRDefault="00453F29" w14:paraId="6BACC485" w14:textId="237B286C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  <w:r w:rsidRPr="00C2434C" w:rsidR="005019A6">
      <w:rPr>
        <w:rFonts w:eastAsia="Times New Roman" w:cs="Times New Roman"/>
        <w:sz w:val="20"/>
        <w:szCs w:val="24"/>
      </w:rPr>
      <w:tab/>
    </w:r>
    <w:r w:rsidRPr="00C2434C" w:rsidR="005019A6">
      <w:rPr>
        <w:rFonts w:eastAsia="Times New Roman" w:cs="Times New Roman"/>
        <w:sz w:val="20"/>
        <w:szCs w:val="24"/>
      </w:rPr>
      <w:tab/>
    </w:r>
  </w:p>
  <w:p w:rsidRPr="0092583F" w:rsidR="005019A6" w:rsidP="00C22DE1" w:rsidRDefault="006B623A" w14:paraId="4FC273F7" w14:textId="4E380704">
    <w:pPr>
      <w:pBdr>
        <w:bottom w:val="single" w:color="auto" w:sz="4" w:space="1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hAnsi="Times New Roman"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E-Svardokumenter</w:t>
    </w:r>
    <w:r w:rsidRPr="0092583F" w:rsidR="005019A6">
      <w:rPr>
        <w:rFonts w:ascii="Times New Roman" w:hAnsi="Times New Roman" w:eastAsia="Times New Roman" w:cs="Times New Roman"/>
        <w:b/>
        <w:bCs/>
        <w:sz w:val="20"/>
        <w:szCs w:val="24"/>
      </w:rPr>
      <w:tab/>
    </w:r>
    <w:r w:rsidR="005019A6">
      <w:rPr>
        <w:rFonts w:ascii="Times New Roman" w:hAnsi="Times New Roman" w:eastAsia="Times New Roman" w:cs="Times New Roman"/>
        <w:b/>
        <w:bCs/>
        <w:sz w:val="20"/>
        <w:szCs w:val="24"/>
      </w:rPr>
      <w:tab/>
    </w:r>
    <w:r w:rsidR="00453F29">
      <w:rPr>
        <w:rFonts w:eastAsia="Times New Roman" w:cs="Times New Roman"/>
        <w:sz w:val="20"/>
        <w:szCs w:val="24"/>
      </w:rPr>
      <w:t>02.09.2026</w:t>
    </w:r>
  </w:p>
  <w:p w:rsidRPr="00372078" w:rsidR="005019A6" w:rsidP="00372078" w:rsidRDefault="005019A6" w14:paraId="16B41C8B" w14:textId="77777777">
    <w:pPr>
      <w:pStyle w:val="Bunntekst"/>
      <w:tabs>
        <w:tab w:val="clear" w:pos="9026"/>
        <w:tab w:val="left" w:pos="238"/>
        <w:tab w:val="left" w:pos="420"/>
        <w:tab w:val="right" w:pos="9071"/>
      </w:tabs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5019A6" w:rsidRDefault="005019A6" w14:paraId="699C00FE" w14:textId="77777777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uppe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6AB173BA">
            <v:group id="Group 38636" style="position:absolute;margin-left:52.45pt;margin-top:82.45pt;width:742.9pt;height:.5pt;z-index:251684864;mso-position-horizontal-relative:page;mso-position-vertical-relative:page" coordsize="94350,60" o:spid="_x0000_s1026" w14:anchorId="5FF6BE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style="position:absolute;width:94350;height:91;visibility:visible;mso-wrap-style:square;v-text-anchor:top" coordsize="9435084,9144" o:spid="_x0000_s1027" fillcolor="black" stroked="f" strokeweight="0" path="m,l943508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>
                <v:stroke miterlimit="83231f" joinstyle="miter"/>
                <v:path textboxrect="0,0,9435084,9144" arrowok="t"/>
              </v:shape>
              <w10:wrap type="square" anchorx="page" anchory="page"/>
            </v:group>
          </w:pict>
        </mc:Fallback>
      </mc:AlternateContent>
    </w:r>
    <w:r>
      <w:rPr>
        <w:rFonts w:ascii="Times New Roman" w:hAnsi="Times New Roman" w:eastAsia="Times New Roman" w:cs="Times New Roman"/>
        <w:sz w:val="20"/>
      </w:rPr>
      <w:t xml:space="preserve">Statens vegvesen </w:t>
    </w:r>
    <w:r>
      <w:rPr>
        <w:rFonts w:ascii="Times New Roman" w:hAnsi="Times New Roman" w:eastAsia="Times New Roman" w:cs="Times New Roman"/>
        <w:sz w:val="20"/>
      </w:rPr>
      <w:tab/>
    </w:r>
    <w:r>
      <w:rPr>
        <w:rFonts w:ascii="Times New Roman" w:hAnsi="Times New Roman" w:eastAsia="Times New Roman" w:cs="Times New Roman"/>
        <w:sz w:val="20"/>
      </w:rPr>
      <w:t xml:space="preserve"> </w:t>
    </w:r>
    <w:r>
      <w:rPr>
        <w:rFonts w:ascii="Times New Roman" w:hAnsi="Times New Roman" w:eastAsia="Times New Roman" w:cs="Times New Roman"/>
        <w:sz w:val="20"/>
      </w:rPr>
      <w:tab/>
    </w:r>
    <w:r>
      <w:rPr>
        <w:rFonts w:ascii="Times New Roman" w:hAnsi="Times New Roman" w:eastAsia="Times New Roman" w:cs="Times New Roman"/>
        <w:sz w:val="20"/>
      </w:rPr>
      <w:t xml:space="preserve">D2-ID1821a - </w:t>
    </w:r>
    <w:r>
      <w:rPr>
        <w:rFonts w:ascii="Times New Roman" w:hAnsi="Times New Roman" w:eastAsia="Times New Roman" w:cs="Times New Roman"/>
        <w:sz w:val="20"/>
      </w:rPr>
      <w:fldChar w:fldCharType="begin"/>
    </w:r>
    <w:r>
      <w:rPr>
        <w:rFonts w:ascii="Times New Roman" w:hAnsi="Times New Roman" w:eastAsia="Times New Roman" w:cs="Times New Roman"/>
        <w:sz w:val="20"/>
      </w:rPr>
      <w:instrText xml:space="preserve"> PAGE   \* MERGEFORMAT </w:instrText>
    </w:r>
    <w:r>
      <w:rPr>
        <w:rFonts w:ascii="Times New Roman" w:hAnsi="Times New Roman" w:eastAsia="Times New Roman" w:cs="Times New Roman"/>
        <w:sz w:val="20"/>
      </w:rPr>
      <w:fldChar w:fldCharType="separate"/>
    </w:r>
    <w:r>
      <w:rPr>
        <w:rFonts w:ascii="Times New Roman" w:hAnsi="Times New Roman" w:eastAsia="Times New Roman" w:cs="Times New Roman"/>
        <w:sz w:val="20"/>
      </w:rPr>
      <w:t>2</w:t>
    </w:r>
    <w:r>
      <w:rPr>
        <w:rFonts w:ascii="Times New Roman" w:hAnsi="Times New Roman" w:eastAsia="Times New Roman" w:cs="Times New Roman"/>
        <w:sz w:val="20"/>
      </w:rPr>
      <w:fldChar w:fldCharType="end"/>
    </w:r>
    <w:r>
      <w:rPr>
        <w:rFonts w:ascii="Times New Roman" w:hAnsi="Times New Roman" w:eastAsia="Times New Roman" w:cs="Times New Roman"/>
        <w:sz w:val="20"/>
      </w:rPr>
      <w:t xml:space="preserve"> </w:t>
    </w:r>
  </w:p>
  <w:p w:rsidR="005019A6" w:rsidRDefault="005019A6" w14:paraId="20DEF654" w14:textId="77777777">
    <w:pPr>
      <w:ind w:left="-362"/>
    </w:pPr>
    <w:r>
      <w:rPr>
        <w:rFonts w:ascii="Times New Roman" w:hAnsi="Times New Roman" w:eastAsia="Times New Roman" w:cs="Times New Roman"/>
        <w:sz w:val="20"/>
      </w:rPr>
      <w:t xml:space="preserve">Fellesdokument driftskontrakt veg </w:t>
    </w:r>
  </w:p>
  <w:p w:rsidR="005019A6" w:rsidRDefault="005019A6" w14:paraId="249CB721" w14:textId="77777777">
    <w:pPr>
      <w:ind w:left="-362"/>
    </w:pPr>
    <w:r>
      <w:rPr>
        <w:rFonts w:ascii="Times New Roman" w:hAnsi="Times New Roman" w:eastAsia="Times New Roman" w:cs="Times New Roman"/>
        <w:b/>
        <w:sz w:val="20"/>
      </w:rPr>
      <w:t xml:space="preserve">D2 Tegninger og supplerende dokumenter </w:t>
    </w:r>
  </w:p>
  <w:p w:rsidR="005019A6" w:rsidRDefault="005019A6" w14:paraId="2B2A32D3" w14:textId="77777777">
    <w:pPr>
      <w:tabs>
        <w:tab w:val="center" w:pos="4175"/>
        <w:tab w:val="right" w:pos="14384"/>
      </w:tabs>
      <w:ind w:left="-362" w:right="-426"/>
    </w:pPr>
    <w:r>
      <w:rPr>
        <w:rFonts w:ascii="Times New Roman" w:hAnsi="Times New Roman" w:eastAsia="Times New Roman" w:cs="Times New Roman"/>
        <w:b/>
        <w:sz w:val="20"/>
      </w:rPr>
      <w:t xml:space="preserve">D2-ID1821a Generell inspeksjon </w:t>
    </w:r>
    <w:r>
      <w:rPr>
        <w:rFonts w:ascii="Times New Roman" w:hAnsi="Times New Roman" w:eastAsia="Times New Roman" w:cs="Times New Roman"/>
        <w:b/>
        <w:sz w:val="20"/>
      </w:rPr>
      <w:tab/>
    </w:r>
    <w:r>
      <w:rPr>
        <w:rFonts w:ascii="Times New Roman" w:hAnsi="Times New Roman" w:eastAsia="Times New Roman" w:cs="Times New Roman"/>
        <w:b/>
        <w:sz w:val="20"/>
      </w:rPr>
      <w:t xml:space="preserve"> </w:t>
    </w:r>
    <w:r>
      <w:rPr>
        <w:rFonts w:ascii="Times New Roman" w:hAnsi="Times New Roman" w:eastAsia="Times New Roman" w:cs="Times New Roman"/>
        <w:b/>
        <w:sz w:val="20"/>
      </w:rPr>
      <w:tab/>
    </w:r>
    <w:r>
      <w:rPr>
        <w:rFonts w:ascii="Times New Roman" w:hAnsi="Times New Roman" w:eastAsia="Times New Roman" w:cs="Times New Roman"/>
        <w:sz w:val="20"/>
      </w:rPr>
      <w:t>2017-05-15</w:t>
    </w:r>
    <w:r>
      <w:rPr>
        <w:rFonts w:ascii="Times New Roman" w:hAnsi="Times New Roman" w:eastAsia="Times New Roman" w:cs="Times New Roman"/>
        <w:b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2434C" w:rsidR="005019A6" w:rsidP="00006EDE" w:rsidRDefault="005019A6" w14:paraId="02A5AA7E" w14:textId="77777777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:rsidR="00E43A30" w:rsidP="00E43A30" w:rsidRDefault="00E43A30" w14:paraId="54E366E1" w14:textId="77777777">
    <w:pPr>
      <w:pBdr>
        <w:bottom w:val="single" w:color="auto" w:sz="4" w:space="1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:rsidRPr="00E43A30" w:rsidR="005019A6" w:rsidP="00C22DE1" w:rsidRDefault="00C22DE1" w14:paraId="157A979B" w14:textId="6D08C690">
    <w:pPr>
      <w:pBdr>
        <w:bottom w:val="single" w:color="auto" w:sz="4" w:space="1"/>
      </w:pBdr>
      <w:tabs>
        <w:tab w:val="center" w:pos="4536"/>
        <w:tab w:val="right" w:pos="8820"/>
        <w:tab w:val="right" w:pos="9072"/>
      </w:tabs>
      <w:spacing w:before="0" w:after="24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E-Svardokumenter</w:t>
    </w:r>
    <w:r w:rsidRPr="0092583F" w:rsidR="005019A6">
      <w:rPr>
        <w:rFonts w:ascii="Times New Roman" w:hAnsi="Times New Roman" w:eastAsia="Times New Roman" w:cs="Times New Roman"/>
        <w:b/>
        <w:bCs/>
        <w:sz w:val="20"/>
        <w:szCs w:val="24"/>
      </w:rPr>
      <w:tab/>
    </w:r>
    <w:r w:rsidR="005019A6">
      <w:rPr>
        <w:rFonts w:ascii="Times New Roman" w:hAnsi="Times New Roman" w:eastAsia="Times New Roman" w:cs="Times New Roman"/>
        <w:b/>
        <w:bCs/>
        <w:sz w:val="20"/>
        <w:szCs w:val="24"/>
      </w:rPr>
      <w:tab/>
    </w:r>
    <w:r w:rsidR="00E43A30">
      <w:rPr>
        <w:rFonts w:eastAsia="Times New Roman" w:cs="Times New Roman"/>
        <w:sz w:val="20"/>
        <w:szCs w:val="24"/>
      </w:rPr>
      <w:t>02.09.2026</w:t>
    </w:r>
    <w:r w:rsidR="005019A6">
      <w:rPr>
        <w:rFonts w:ascii="Times New Roman" w:hAnsi="Times New Roman" w:eastAsia="Times New Roman" w:cs="Times New Roman"/>
        <w:b/>
        <w:sz w:val="20"/>
      </w:rPr>
      <w:tab/>
    </w:r>
    <w:r w:rsidR="005019A6">
      <w:rPr>
        <w:rFonts w:ascii="Times New Roman" w:hAnsi="Times New Roman" w:eastAsia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5019A6" w:rsidRDefault="005019A6" w14:paraId="6987BF26" w14:textId="77777777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uppe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408F19D2">
            <v:group id="Group 38546" style="position:absolute;margin-left:52.45pt;margin-top:82.45pt;width:742.9pt;height:.5pt;z-index:251685888;mso-position-horizontal-relative:page;mso-position-vertical-relative:page" coordsize="94350,60" o:spid="_x0000_s1026" w14:anchorId="7AFFD6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style="position:absolute;width:94350;height:91;visibility:visible;mso-wrap-style:square;v-text-anchor:top" coordsize="9435084,9144" o:spid="_x0000_s1027" fillcolor="black" stroked="f" strokeweight="0" path="m,l943508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>
                <v:stroke miterlimit="83231f" joinstyle="miter"/>
                <v:path textboxrect="0,0,9435084,9144" arrowok="t"/>
              </v:shape>
              <w10:wrap type="square" anchorx="page" anchory="page"/>
            </v:group>
          </w:pict>
        </mc:Fallback>
      </mc:AlternateContent>
    </w:r>
    <w:r>
      <w:rPr>
        <w:rFonts w:ascii="Times New Roman" w:hAnsi="Times New Roman" w:eastAsia="Times New Roman" w:cs="Times New Roman"/>
        <w:sz w:val="20"/>
      </w:rPr>
      <w:t xml:space="preserve">Statens vegvesen </w:t>
    </w:r>
    <w:r>
      <w:rPr>
        <w:rFonts w:ascii="Times New Roman" w:hAnsi="Times New Roman" w:eastAsia="Times New Roman" w:cs="Times New Roman"/>
        <w:sz w:val="20"/>
      </w:rPr>
      <w:tab/>
    </w:r>
    <w:r>
      <w:rPr>
        <w:rFonts w:ascii="Times New Roman" w:hAnsi="Times New Roman" w:eastAsia="Times New Roman" w:cs="Times New Roman"/>
        <w:sz w:val="20"/>
      </w:rPr>
      <w:t xml:space="preserve"> </w:t>
    </w:r>
    <w:r>
      <w:rPr>
        <w:rFonts w:ascii="Times New Roman" w:hAnsi="Times New Roman" w:eastAsia="Times New Roman" w:cs="Times New Roman"/>
        <w:sz w:val="20"/>
      </w:rPr>
      <w:tab/>
    </w:r>
    <w:r>
      <w:rPr>
        <w:rFonts w:ascii="Times New Roman" w:hAnsi="Times New Roman" w:eastAsia="Times New Roman" w:cs="Times New Roman"/>
        <w:sz w:val="20"/>
      </w:rPr>
      <w:t xml:space="preserve">D2-ID1821a - </w:t>
    </w:r>
    <w:r>
      <w:rPr>
        <w:rFonts w:ascii="Times New Roman" w:hAnsi="Times New Roman" w:eastAsia="Times New Roman" w:cs="Times New Roman"/>
        <w:sz w:val="20"/>
      </w:rPr>
      <w:fldChar w:fldCharType="begin"/>
    </w:r>
    <w:r>
      <w:rPr>
        <w:rFonts w:ascii="Times New Roman" w:hAnsi="Times New Roman" w:eastAsia="Times New Roman" w:cs="Times New Roman"/>
        <w:sz w:val="20"/>
      </w:rPr>
      <w:instrText xml:space="preserve"> PAGE   \* MERGEFORMAT </w:instrText>
    </w:r>
    <w:r>
      <w:rPr>
        <w:rFonts w:ascii="Times New Roman" w:hAnsi="Times New Roman" w:eastAsia="Times New Roman" w:cs="Times New Roman"/>
        <w:sz w:val="20"/>
      </w:rPr>
      <w:fldChar w:fldCharType="separate"/>
    </w:r>
    <w:r>
      <w:rPr>
        <w:rFonts w:ascii="Times New Roman" w:hAnsi="Times New Roman" w:eastAsia="Times New Roman" w:cs="Times New Roman"/>
        <w:sz w:val="20"/>
      </w:rPr>
      <w:t>2</w:t>
    </w:r>
    <w:r>
      <w:rPr>
        <w:rFonts w:ascii="Times New Roman" w:hAnsi="Times New Roman" w:eastAsia="Times New Roman" w:cs="Times New Roman"/>
        <w:sz w:val="20"/>
      </w:rPr>
      <w:fldChar w:fldCharType="end"/>
    </w:r>
    <w:r>
      <w:rPr>
        <w:rFonts w:ascii="Times New Roman" w:hAnsi="Times New Roman" w:eastAsia="Times New Roman" w:cs="Times New Roman"/>
        <w:sz w:val="20"/>
      </w:rPr>
      <w:t xml:space="preserve"> </w:t>
    </w:r>
  </w:p>
  <w:p w:rsidR="005019A6" w:rsidRDefault="005019A6" w14:paraId="17BCFC49" w14:textId="77777777">
    <w:pPr>
      <w:ind w:left="-362"/>
    </w:pPr>
    <w:r>
      <w:rPr>
        <w:rFonts w:ascii="Times New Roman" w:hAnsi="Times New Roman" w:eastAsia="Times New Roman" w:cs="Times New Roman"/>
        <w:sz w:val="20"/>
      </w:rPr>
      <w:t xml:space="preserve">Fellesdokument driftskontrakt veg </w:t>
    </w:r>
  </w:p>
  <w:p w:rsidR="005019A6" w:rsidRDefault="005019A6" w14:paraId="48272A13" w14:textId="77777777">
    <w:pPr>
      <w:ind w:left="-362"/>
    </w:pPr>
    <w:r>
      <w:rPr>
        <w:rFonts w:ascii="Times New Roman" w:hAnsi="Times New Roman" w:eastAsia="Times New Roman" w:cs="Times New Roman"/>
        <w:b/>
        <w:sz w:val="20"/>
      </w:rPr>
      <w:t xml:space="preserve">D2 Tegninger og supplerende dokumenter </w:t>
    </w:r>
  </w:p>
  <w:p w:rsidR="005019A6" w:rsidRDefault="005019A6" w14:paraId="21860587" w14:textId="77777777">
    <w:pPr>
      <w:tabs>
        <w:tab w:val="center" w:pos="4175"/>
        <w:tab w:val="right" w:pos="14384"/>
      </w:tabs>
      <w:ind w:left="-362" w:right="-426"/>
    </w:pPr>
    <w:r>
      <w:rPr>
        <w:rFonts w:ascii="Times New Roman" w:hAnsi="Times New Roman" w:eastAsia="Times New Roman" w:cs="Times New Roman"/>
        <w:b/>
        <w:sz w:val="20"/>
      </w:rPr>
      <w:t xml:space="preserve">D2-ID1821a Generell inspeksjon </w:t>
    </w:r>
    <w:r>
      <w:rPr>
        <w:rFonts w:ascii="Times New Roman" w:hAnsi="Times New Roman" w:eastAsia="Times New Roman" w:cs="Times New Roman"/>
        <w:b/>
        <w:sz w:val="20"/>
      </w:rPr>
      <w:tab/>
    </w:r>
    <w:r>
      <w:rPr>
        <w:rFonts w:ascii="Times New Roman" w:hAnsi="Times New Roman" w:eastAsia="Times New Roman" w:cs="Times New Roman"/>
        <w:b/>
        <w:sz w:val="20"/>
      </w:rPr>
      <w:t xml:space="preserve"> </w:t>
    </w:r>
    <w:r>
      <w:rPr>
        <w:rFonts w:ascii="Times New Roman" w:hAnsi="Times New Roman" w:eastAsia="Times New Roman" w:cs="Times New Roman"/>
        <w:b/>
        <w:sz w:val="20"/>
      </w:rPr>
      <w:tab/>
    </w:r>
    <w:r>
      <w:rPr>
        <w:rFonts w:ascii="Times New Roman" w:hAnsi="Times New Roman" w:eastAsia="Times New Roman" w:cs="Times New Roman"/>
        <w:sz w:val="20"/>
      </w:rPr>
      <w:t>2017-05-15</w:t>
    </w:r>
    <w:r>
      <w:rPr>
        <w:rFonts w:ascii="Times New Roman" w:hAnsi="Times New Roman" w:eastAsia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340"/>
    <w:multiLevelType w:val="hybridMultilevel"/>
    <w:tmpl w:val="E9F29150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" w15:restartNumberingAfterBreak="0">
    <w:nsid w:val="03F04D91"/>
    <w:multiLevelType w:val="hybridMultilevel"/>
    <w:tmpl w:val="019E652E"/>
    <w:lvl w:ilvl="0" w:tplc="0414000F">
      <w:start w:val="1"/>
      <w:numFmt w:val="decimal"/>
      <w:lvlText w:val="%1."/>
      <w:lvlJc w:val="left"/>
      <w:pPr>
        <w:ind w:left="1344" w:hanging="360"/>
      </w:p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" w15:restartNumberingAfterBreak="0">
    <w:nsid w:val="054D1A6A"/>
    <w:multiLevelType w:val="hybridMultilevel"/>
    <w:tmpl w:val="1C8CB200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" w15:restartNumberingAfterBreak="0">
    <w:nsid w:val="07446EEA"/>
    <w:multiLevelType w:val="hybridMultilevel"/>
    <w:tmpl w:val="9DAE9A9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" w15:restartNumberingAfterBreak="0">
    <w:nsid w:val="07590A79"/>
    <w:multiLevelType w:val="hybridMultilevel"/>
    <w:tmpl w:val="0C021402"/>
    <w:lvl w:ilvl="0" w:tplc="CD04C864">
      <w:numFmt w:val="bullet"/>
      <w:lvlText w:val="•"/>
      <w:lvlJc w:val="left"/>
      <w:pPr>
        <w:ind w:left="98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hint="default" w:ascii="Wingdings" w:hAnsi="Wingdings"/>
      </w:rPr>
    </w:lvl>
  </w:abstractNum>
  <w:abstractNum w:abstractNumId="5" w15:restartNumberingAfterBreak="0">
    <w:nsid w:val="08D866D0"/>
    <w:multiLevelType w:val="hybridMultilevel"/>
    <w:tmpl w:val="0192AFBC"/>
    <w:lvl w:ilvl="0" w:tplc="E6F60A4A">
      <w:numFmt w:val="bullet"/>
      <w:lvlText w:val="•"/>
      <w:lvlJc w:val="left"/>
      <w:pPr>
        <w:ind w:left="1344" w:hanging="360"/>
      </w:pPr>
      <w:rPr>
        <w:rFonts w:hint="default" w:ascii="Roboto" w:hAnsi="Roboto" w:eastAsiaTheme="majorEastAsia" w:cstheme="majorBidi"/>
      </w:r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" w15:restartNumberingAfterBreak="0">
    <w:nsid w:val="08F60708"/>
    <w:multiLevelType w:val="hybridMultilevel"/>
    <w:tmpl w:val="F1EA1DB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" w15:restartNumberingAfterBreak="0">
    <w:nsid w:val="0A2E3363"/>
    <w:multiLevelType w:val="hybridMultilevel"/>
    <w:tmpl w:val="30407C0A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" w15:restartNumberingAfterBreak="0">
    <w:nsid w:val="0AF51ADF"/>
    <w:multiLevelType w:val="hybridMultilevel"/>
    <w:tmpl w:val="07C462B4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1" w15:restartNumberingAfterBreak="0">
    <w:nsid w:val="0B004065"/>
    <w:multiLevelType w:val="hybridMultilevel"/>
    <w:tmpl w:val="6D20F3D2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2" w15:restartNumberingAfterBreak="0">
    <w:nsid w:val="0BB66DF3"/>
    <w:multiLevelType w:val="hybridMultilevel"/>
    <w:tmpl w:val="C38A0942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3" w15:restartNumberingAfterBreak="0">
    <w:nsid w:val="0D44275A"/>
    <w:multiLevelType w:val="hybridMultilevel"/>
    <w:tmpl w:val="E3FE07E8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4" w15:restartNumberingAfterBreak="0">
    <w:nsid w:val="0D7F7033"/>
    <w:multiLevelType w:val="hybridMultilevel"/>
    <w:tmpl w:val="5666F918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5" w15:restartNumberingAfterBreak="0">
    <w:nsid w:val="0EF871F5"/>
    <w:multiLevelType w:val="hybridMultilevel"/>
    <w:tmpl w:val="4BE4C530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6" w15:restartNumberingAfterBreak="0">
    <w:nsid w:val="0F0E4B23"/>
    <w:multiLevelType w:val="hybridMultilevel"/>
    <w:tmpl w:val="A128E7A0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7" w15:restartNumberingAfterBreak="0">
    <w:nsid w:val="13107EF1"/>
    <w:multiLevelType w:val="hybridMultilevel"/>
    <w:tmpl w:val="0400B40C"/>
    <w:lvl w:ilvl="0" w:tplc="5D1A18FC">
      <w:start w:val="1"/>
      <w:numFmt w:val="decimal"/>
      <w:lvlText w:val="%1."/>
      <w:lvlJc w:val="left"/>
      <w:pPr>
        <w:ind w:left="1424" w:hanging="80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04" w:hanging="360"/>
      </w:pPr>
    </w:lvl>
    <w:lvl w:ilvl="2" w:tplc="0414001B" w:tentative="1">
      <w:start w:val="1"/>
      <w:numFmt w:val="lowerRoman"/>
      <w:lvlText w:val="%3."/>
      <w:lvlJc w:val="right"/>
      <w:pPr>
        <w:ind w:left="2424" w:hanging="180"/>
      </w:pPr>
    </w:lvl>
    <w:lvl w:ilvl="3" w:tplc="0414000F" w:tentative="1">
      <w:start w:val="1"/>
      <w:numFmt w:val="decimal"/>
      <w:lvlText w:val="%4."/>
      <w:lvlJc w:val="left"/>
      <w:pPr>
        <w:ind w:left="3144" w:hanging="360"/>
      </w:pPr>
    </w:lvl>
    <w:lvl w:ilvl="4" w:tplc="04140019" w:tentative="1">
      <w:start w:val="1"/>
      <w:numFmt w:val="lowerLetter"/>
      <w:lvlText w:val="%5."/>
      <w:lvlJc w:val="left"/>
      <w:pPr>
        <w:ind w:left="3864" w:hanging="360"/>
      </w:pPr>
    </w:lvl>
    <w:lvl w:ilvl="5" w:tplc="0414001B" w:tentative="1">
      <w:start w:val="1"/>
      <w:numFmt w:val="lowerRoman"/>
      <w:lvlText w:val="%6."/>
      <w:lvlJc w:val="right"/>
      <w:pPr>
        <w:ind w:left="4584" w:hanging="180"/>
      </w:pPr>
    </w:lvl>
    <w:lvl w:ilvl="6" w:tplc="0414000F" w:tentative="1">
      <w:start w:val="1"/>
      <w:numFmt w:val="decimal"/>
      <w:lvlText w:val="%7."/>
      <w:lvlJc w:val="left"/>
      <w:pPr>
        <w:ind w:left="5304" w:hanging="360"/>
      </w:pPr>
    </w:lvl>
    <w:lvl w:ilvl="7" w:tplc="04140019" w:tentative="1">
      <w:start w:val="1"/>
      <w:numFmt w:val="lowerLetter"/>
      <w:lvlText w:val="%8."/>
      <w:lvlJc w:val="left"/>
      <w:pPr>
        <w:ind w:left="6024" w:hanging="360"/>
      </w:pPr>
    </w:lvl>
    <w:lvl w:ilvl="8" w:tplc="041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 w15:restartNumberingAfterBreak="0">
    <w:nsid w:val="14F945BE"/>
    <w:multiLevelType w:val="hybridMultilevel"/>
    <w:tmpl w:val="8BDC04CE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9" w15:restartNumberingAfterBreak="0">
    <w:nsid w:val="1534172E"/>
    <w:multiLevelType w:val="hybridMultilevel"/>
    <w:tmpl w:val="E6FCFD9A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0" w15:restartNumberingAfterBreak="0">
    <w:nsid w:val="154646C1"/>
    <w:multiLevelType w:val="hybridMultilevel"/>
    <w:tmpl w:val="26E8EA5C"/>
    <w:lvl w:ilvl="0" w:tplc="E08E5794">
      <w:start w:val="4300"/>
      <w:numFmt w:val="bullet"/>
      <w:lvlText w:val="-"/>
      <w:lvlJc w:val="left"/>
      <w:pPr>
        <w:ind w:left="170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hint="default" w:ascii="Wingdings" w:hAnsi="Wingdings"/>
      </w:rPr>
    </w:lvl>
  </w:abstractNum>
  <w:abstractNum w:abstractNumId="21" w15:restartNumberingAfterBreak="0">
    <w:nsid w:val="154B0826"/>
    <w:multiLevelType w:val="hybridMultilevel"/>
    <w:tmpl w:val="405EE44C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2" w15:restartNumberingAfterBreak="0">
    <w:nsid w:val="171C3155"/>
    <w:multiLevelType w:val="hybridMultilevel"/>
    <w:tmpl w:val="3BF6C256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3" w15:restartNumberingAfterBreak="0">
    <w:nsid w:val="17485BFA"/>
    <w:multiLevelType w:val="hybridMultilevel"/>
    <w:tmpl w:val="9AC031BC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4" w15:restartNumberingAfterBreak="0">
    <w:nsid w:val="17862460"/>
    <w:multiLevelType w:val="hybridMultilevel"/>
    <w:tmpl w:val="3EA6B750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5" w15:restartNumberingAfterBreak="0">
    <w:nsid w:val="17F422E9"/>
    <w:multiLevelType w:val="hybridMultilevel"/>
    <w:tmpl w:val="ED30DFD8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6" w15:restartNumberingAfterBreak="0">
    <w:nsid w:val="1CFA554C"/>
    <w:multiLevelType w:val="hybridMultilevel"/>
    <w:tmpl w:val="03482D84"/>
    <w:lvl w:ilvl="0" w:tplc="E6F60A4A">
      <w:numFmt w:val="bullet"/>
      <w:lvlText w:val="•"/>
      <w:lvlJc w:val="left"/>
      <w:pPr>
        <w:ind w:left="1344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7" w15:restartNumberingAfterBreak="0">
    <w:nsid w:val="1EB113D8"/>
    <w:multiLevelType w:val="hybridMultilevel"/>
    <w:tmpl w:val="6DB2D820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8" w15:restartNumberingAfterBreak="0">
    <w:nsid w:val="1FA35C9E"/>
    <w:multiLevelType w:val="hybridMultilevel"/>
    <w:tmpl w:val="A524D9C4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9" w15:restartNumberingAfterBreak="0">
    <w:nsid w:val="1FCD3025"/>
    <w:multiLevelType w:val="hybridMultilevel"/>
    <w:tmpl w:val="6C4E6FEC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0" w15:restartNumberingAfterBreak="0">
    <w:nsid w:val="20046DF8"/>
    <w:multiLevelType w:val="hybridMultilevel"/>
    <w:tmpl w:val="2E46AF5A"/>
    <w:lvl w:ilvl="0" w:tplc="E6F60A4A">
      <w:numFmt w:val="bullet"/>
      <w:lvlText w:val="•"/>
      <w:lvlJc w:val="left"/>
      <w:pPr>
        <w:ind w:left="1344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1" w15:restartNumberingAfterBreak="0">
    <w:nsid w:val="205C11A3"/>
    <w:multiLevelType w:val="hybridMultilevel"/>
    <w:tmpl w:val="961402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20A34B37"/>
    <w:multiLevelType w:val="hybridMultilevel"/>
    <w:tmpl w:val="8FE27886"/>
    <w:lvl w:ilvl="0" w:tplc="E6F60A4A">
      <w:numFmt w:val="bullet"/>
      <w:lvlText w:val="•"/>
      <w:lvlJc w:val="left"/>
      <w:pPr>
        <w:ind w:left="1344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3" w15:restartNumberingAfterBreak="0">
    <w:nsid w:val="22850A9B"/>
    <w:multiLevelType w:val="hybridMultilevel"/>
    <w:tmpl w:val="FB662756"/>
    <w:lvl w:ilvl="0" w:tplc="E6F60A4A">
      <w:numFmt w:val="bullet"/>
      <w:lvlText w:val="•"/>
      <w:lvlJc w:val="left"/>
      <w:pPr>
        <w:ind w:left="1080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233A1126"/>
    <w:multiLevelType w:val="hybridMultilevel"/>
    <w:tmpl w:val="C930DB00"/>
    <w:lvl w:ilvl="0" w:tplc="F65021B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246157D9"/>
    <w:multiLevelType w:val="hybridMultilevel"/>
    <w:tmpl w:val="62B42D24"/>
    <w:lvl w:ilvl="0" w:tplc="140C914A">
      <w:numFmt w:val="bullet"/>
      <w:lvlText w:val="-"/>
      <w:lvlJc w:val="left"/>
      <w:pPr>
        <w:ind w:left="98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hint="default" w:ascii="Wingdings" w:hAnsi="Wingdings"/>
      </w:rPr>
    </w:lvl>
  </w:abstractNum>
  <w:abstractNum w:abstractNumId="36" w15:restartNumberingAfterBreak="0">
    <w:nsid w:val="2483607D"/>
    <w:multiLevelType w:val="hybridMultilevel"/>
    <w:tmpl w:val="D62CCFC2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7" w15:restartNumberingAfterBreak="0">
    <w:nsid w:val="27BD3082"/>
    <w:multiLevelType w:val="hybridMultilevel"/>
    <w:tmpl w:val="1A9291BA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8" w15:restartNumberingAfterBreak="0">
    <w:nsid w:val="282C4A5D"/>
    <w:multiLevelType w:val="hybridMultilevel"/>
    <w:tmpl w:val="1F88EC96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39" w15:restartNumberingAfterBreak="0">
    <w:nsid w:val="2849386A"/>
    <w:multiLevelType w:val="hybridMultilevel"/>
    <w:tmpl w:val="0878571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5A2E83"/>
    <w:multiLevelType w:val="hybridMultilevel"/>
    <w:tmpl w:val="39DCFBCA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1" w15:restartNumberingAfterBreak="0">
    <w:nsid w:val="29B37A85"/>
    <w:multiLevelType w:val="hybridMultilevel"/>
    <w:tmpl w:val="048AA404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2" w15:restartNumberingAfterBreak="0">
    <w:nsid w:val="2A1051F6"/>
    <w:multiLevelType w:val="hybridMultilevel"/>
    <w:tmpl w:val="067646B8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3" w15:restartNumberingAfterBreak="0">
    <w:nsid w:val="2FF92337"/>
    <w:multiLevelType w:val="hybridMultilevel"/>
    <w:tmpl w:val="60D4095E"/>
    <w:lvl w:ilvl="0" w:tplc="140C914A">
      <w:numFmt w:val="bullet"/>
      <w:lvlText w:val="-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4" w15:restartNumberingAfterBreak="0">
    <w:nsid w:val="30B25A8F"/>
    <w:multiLevelType w:val="hybridMultilevel"/>
    <w:tmpl w:val="B59E0B1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31B40FEF"/>
    <w:multiLevelType w:val="hybridMultilevel"/>
    <w:tmpl w:val="C144EB06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6" w15:restartNumberingAfterBreak="0">
    <w:nsid w:val="354561C9"/>
    <w:multiLevelType w:val="hybridMultilevel"/>
    <w:tmpl w:val="D6483C00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7" w15:restartNumberingAfterBreak="0">
    <w:nsid w:val="3572093C"/>
    <w:multiLevelType w:val="hybridMultilevel"/>
    <w:tmpl w:val="F1FA96C2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48" w15:restartNumberingAfterBreak="0">
    <w:nsid w:val="35F771F4"/>
    <w:multiLevelType w:val="hybridMultilevel"/>
    <w:tmpl w:val="F392EC5C"/>
    <w:lvl w:ilvl="0" w:tplc="E6F60A4A">
      <w:numFmt w:val="bullet"/>
      <w:lvlText w:val="•"/>
      <w:lvlJc w:val="left"/>
      <w:pPr>
        <w:ind w:left="2064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78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50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22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94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66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38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10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824" w:hanging="360"/>
      </w:pPr>
      <w:rPr>
        <w:rFonts w:hint="default" w:ascii="Wingdings" w:hAnsi="Wingdings"/>
      </w:rPr>
    </w:lvl>
  </w:abstractNum>
  <w:abstractNum w:abstractNumId="49" w15:restartNumberingAfterBreak="0">
    <w:nsid w:val="37254BED"/>
    <w:multiLevelType w:val="hybridMultilevel"/>
    <w:tmpl w:val="056A1818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0" w15:restartNumberingAfterBreak="0">
    <w:nsid w:val="38F84758"/>
    <w:multiLevelType w:val="hybridMultilevel"/>
    <w:tmpl w:val="6E14876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3B851428"/>
    <w:multiLevelType w:val="multilevel"/>
    <w:tmpl w:val="F2BA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41784C58"/>
    <w:multiLevelType w:val="hybridMultilevel"/>
    <w:tmpl w:val="100268BA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3" w15:restartNumberingAfterBreak="0">
    <w:nsid w:val="419E7AAA"/>
    <w:multiLevelType w:val="hybridMultilevel"/>
    <w:tmpl w:val="2FB0C7CE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4" w15:restartNumberingAfterBreak="0">
    <w:nsid w:val="41ED5ECC"/>
    <w:multiLevelType w:val="hybridMultilevel"/>
    <w:tmpl w:val="D88CFBA2"/>
    <w:lvl w:ilvl="0" w:tplc="0414000F">
      <w:start w:val="1"/>
      <w:numFmt w:val="decimal"/>
      <w:lvlText w:val="%1."/>
      <w:lvlJc w:val="left"/>
      <w:pPr>
        <w:ind w:left="1344" w:hanging="360"/>
      </w:p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5" w15:restartNumberingAfterBreak="0">
    <w:nsid w:val="4423449B"/>
    <w:multiLevelType w:val="hybridMultilevel"/>
    <w:tmpl w:val="5360FC32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6" w15:restartNumberingAfterBreak="0">
    <w:nsid w:val="442503A3"/>
    <w:multiLevelType w:val="hybridMultilevel"/>
    <w:tmpl w:val="5AF4DBEA"/>
    <w:lvl w:ilvl="0" w:tplc="44DC288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8" w15:restartNumberingAfterBreak="0">
    <w:nsid w:val="460A2B67"/>
    <w:multiLevelType w:val="hybridMultilevel"/>
    <w:tmpl w:val="1B5E5070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9" w15:restartNumberingAfterBreak="0">
    <w:nsid w:val="4646204D"/>
    <w:multiLevelType w:val="hybridMultilevel"/>
    <w:tmpl w:val="E8243CB6"/>
    <w:lvl w:ilvl="0" w:tplc="0414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60" w15:restartNumberingAfterBreak="0">
    <w:nsid w:val="47A007A8"/>
    <w:multiLevelType w:val="hybridMultilevel"/>
    <w:tmpl w:val="C012F6EA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61" w15:restartNumberingAfterBreak="0">
    <w:nsid w:val="47BB20C0"/>
    <w:multiLevelType w:val="hybridMultilevel"/>
    <w:tmpl w:val="48C4F828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62" w15:restartNumberingAfterBreak="0">
    <w:nsid w:val="48E54086"/>
    <w:multiLevelType w:val="hybridMultilevel"/>
    <w:tmpl w:val="3EB2BC32"/>
    <w:lvl w:ilvl="0" w:tplc="E08E5794">
      <w:start w:val="4300"/>
      <w:numFmt w:val="bullet"/>
      <w:lvlText w:val="-"/>
      <w:lvlJc w:val="left"/>
      <w:pPr>
        <w:ind w:left="1778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63" w15:restartNumberingAfterBreak="0">
    <w:nsid w:val="49882469"/>
    <w:multiLevelType w:val="hybridMultilevel"/>
    <w:tmpl w:val="0FB631C0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64" w15:restartNumberingAfterBreak="0">
    <w:nsid w:val="4A8A53A2"/>
    <w:multiLevelType w:val="hybridMultilevel"/>
    <w:tmpl w:val="7D245FCC"/>
    <w:lvl w:ilvl="0" w:tplc="984E9650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6E6207C8">
      <w:start w:val="1"/>
      <w:numFmt w:val="decimal"/>
      <w:lvlText w:val="%2."/>
      <w:lvlJc w:val="left"/>
      <w:pPr>
        <w:ind w:left="2144" w:hanging="80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424" w:hanging="180"/>
      </w:pPr>
    </w:lvl>
    <w:lvl w:ilvl="3" w:tplc="0414000F" w:tentative="1">
      <w:start w:val="1"/>
      <w:numFmt w:val="decimal"/>
      <w:lvlText w:val="%4."/>
      <w:lvlJc w:val="left"/>
      <w:pPr>
        <w:ind w:left="3144" w:hanging="360"/>
      </w:pPr>
    </w:lvl>
    <w:lvl w:ilvl="4" w:tplc="04140019" w:tentative="1">
      <w:start w:val="1"/>
      <w:numFmt w:val="lowerLetter"/>
      <w:lvlText w:val="%5."/>
      <w:lvlJc w:val="left"/>
      <w:pPr>
        <w:ind w:left="3864" w:hanging="360"/>
      </w:pPr>
    </w:lvl>
    <w:lvl w:ilvl="5" w:tplc="0414001B" w:tentative="1">
      <w:start w:val="1"/>
      <w:numFmt w:val="lowerRoman"/>
      <w:lvlText w:val="%6."/>
      <w:lvlJc w:val="right"/>
      <w:pPr>
        <w:ind w:left="4584" w:hanging="180"/>
      </w:pPr>
    </w:lvl>
    <w:lvl w:ilvl="6" w:tplc="0414000F" w:tentative="1">
      <w:start w:val="1"/>
      <w:numFmt w:val="decimal"/>
      <w:lvlText w:val="%7."/>
      <w:lvlJc w:val="left"/>
      <w:pPr>
        <w:ind w:left="5304" w:hanging="360"/>
      </w:pPr>
    </w:lvl>
    <w:lvl w:ilvl="7" w:tplc="04140019" w:tentative="1">
      <w:start w:val="1"/>
      <w:numFmt w:val="lowerLetter"/>
      <w:lvlText w:val="%8."/>
      <w:lvlJc w:val="left"/>
      <w:pPr>
        <w:ind w:left="6024" w:hanging="360"/>
      </w:pPr>
    </w:lvl>
    <w:lvl w:ilvl="8" w:tplc="041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5" w15:restartNumberingAfterBreak="0">
    <w:nsid w:val="4B7D3C02"/>
    <w:multiLevelType w:val="hybridMultilevel"/>
    <w:tmpl w:val="B2B8CD18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66" w15:restartNumberingAfterBreak="0">
    <w:nsid w:val="4E595F4B"/>
    <w:multiLevelType w:val="hybridMultilevel"/>
    <w:tmpl w:val="0DF25F8C"/>
    <w:lvl w:ilvl="0" w:tplc="E6F60A4A">
      <w:numFmt w:val="bullet"/>
      <w:lvlText w:val="•"/>
      <w:lvlJc w:val="left"/>
      <w:pPr>
        <w:ind w:left="1704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hint="default" w:ascii="Wingdings" w:hAnsi="Wingdings"/>
      </w:rPr>
    </w:lvl>
  </w:abstractNum>
  <w:abstractNum w:abstractNumId="67" w15:restartNumberingAfterBreak="0">
    <w:nsid w:val="52217F41"/>
    <w:multiLevelType w:val="hybridMultilevel"/>
    <w:tmpl w:val="4B06805A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68" w15:restartNumberingAfterBreak="0">
    <w:nsid w:val="5348270E"/>
    <w:multiLevelType w:val="hybridMultilevel"/>
    <w:tmpl w:val="EB6ACA9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69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0" w15:restartNumberingAfterBreak="0">
    <w:nsid w:val="584236EF"/>
    <w:multiLevelType w:val="hybridMultilevel"/>
    <w:tmpl w:val="70FCEB6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1" w15:restartNumberingAfterBreak="0">
    <w:nsid w:val="595261C7"/>
    <w:multiLevelType w:val="hybridMultilevel"/>
    <w:tmpl w:val="AF445CE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2" w15:restartNumberingAfterBreak="0">
    <w:nsid w:val="59B36F15"/>
    <w:multiLevelType w:val="hybridMultilevel"/>
    <w:tmpl w:val="6AB8854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3" w15:restartNumberingAfterBreak="0">
    <w:nsid w:val="59F43A3B"/>
    <w:multiLevelType w:val="hybridMultilevel"/>
    <w:tmpl w:val="4D10E51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4" w15:restartNumberingAfterBreak="0">
    <w:nsid w:val="59FB48CD"/>
    <w:multiLevelType w:val="hybridMultilevel"/>
    <w:tmpl w:val="29866B3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5" w15:restartNumberingAfterBreak="0">
    <w:nsid w:val="5A012333"/>
    <w:multiLevelType w:val="hybridMultilevel"/>
    <w:tmpl w:val="098ECC2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6" w15:restartNumberingAfterBreak="0">
    <w:nsid w:val="5CA97A76"/>
    <w:multiLevelType w:val="hybridMultilevel"/>
    <w:tmpl w:val="B5D0975E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7" w15:restartNumberingAfterBreak="0">
    <w:nsid w:val="614B3C05"/>
    <w:multiLevelType w:val="hybridMultilevel"/>
    <w:tmpl w:val="B3D233F4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78" w15:restartNumberingAfterBreak="0">
    <w:nsid w:val="62B15FDE"/>
    <w:multiLevelType w:val="hybridMultilevel"/>
    <w:tmpl w:val="428423B6"/>
    <w:lvl w:ilvl="0" w:tplc="E6F60A4A">
      <w:numFmt w:val="bullet"/>
      <w:lvlText w:val="•"/>
      <w:lvlJc w:val="left"/>
      <w:pPr>
        <w:ind w:left="2348" w:hanging="360"/>
      </w:pPr>
      <w:rPr>
        <w:rFonts w:hint="default" w:ascii="Roboto" w:hAnsi="Roboto" w:eastAsiaTheme="majorEastAsia" w:cstheme="majorBidi"/>
      </w:rPr>
    </w:lvl>
    <w:lvl w:ilvl="1" w:tplc="04140003">
      <w:start w:val="1"/>
      <w:numFmt w:val="bullet"/>
      <w:lvlText w:val="o"/>
      <w:lvlJc w:val="left"/>
      <w:pPr>
        <w:ind w:left="306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78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50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522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94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66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38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8108" w:hanging="360"/>
      </w:pPr>
      <w:rPr>
        <w:rFonts w:hint="default" w:ascii="Wingdings" w:hAnsi="Wingdings"/>
      </w:rPr>
    </w:lvl>
  </w:abstractNum>
  <w:abstractNum w:abstractNumId="79" w15:restartNumberingAfterBreak="0">
    <w:nsid w:val="63587ECE"/>
    <w:multiLevelType w:val="hybridMultilevel"/>
    <w:tmpl w:val="4580A0AE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0" w15:restartNumberingAfterBreak="0">
    <w:nsid w:val="643B7BE9"/>
    <w:multiLevelType w:val="hybridMultilevel"/>
    <w:tmpl w:val="F406247E"/>
    <w:lvl w:ilvl="0" w:tplc="E6F60A4A">
      <w:numFmt w:val="bullet"/>
      <w:lvlText w:val="•"/>
      <w:lvlJc w:val="left"/>
      <w:pPr>
        <w:ind w:left="1344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1" w15:restartNumberingAfterBreak="0">
    <w:nsid w:val="64641BEF"/>
    <w:multiLevelType w:val="hybridMultilevel"/>
    <w:tmpl w:val="F27622B8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2" w15:restartNumberingAfterBreak="0">
    <w:nsid w:val="65FA6252"/>
    <w:multiLevelType w:val="hybridMultilevel"/>
    <w:tmpl w:val="6A047402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3" w15:restartNumberingAfterBreak="0">
    <w:nsid w:val="66CE2D9C"/>
    <w:multiLevelType w:val="hybridMultilevel"/>
    <w:tmpl w:val="FE0E006A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4" w15:restartNumberingAfterBreak="0">
    <w:nsid w:val="66EF360B"/>
    <w:multiLevelType w:val="hybridMultilevel"/>
    <w:tmpl w:val="DF7C5C8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5" w15:restartNumberingAfterBreak="0">
    <w:nsid w:val="691922BC"/>
    <w:multiLevelType w:val="hybridMultilevel"/>
    <w:tmpl w:val="993864C4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6" w15:restartNumberingAfterBreak="0">
    <w:nsid w:val="6A285B13"/>
    <w:multiLevelType w:val="hybridMultilevel"/>
    <w:tmpl w:val="53C63B88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7" w15:restartNumberingAfterBreak="0">
    <w:nsid w:val="6A3E1D04"/>
    <w:multiLevelType w:val="hybridMultilevel"/>
    <w:tmpl w:val="D7765B58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8" w15:restartNumberingAfterBreak="0">
    <w:nsid w:val="6BD75F92"/>
    <w:multiLevelType w:val="hybridMultilevel"/>
    <w:tmpl w:val="550ACC9E"/>
    <w:lvl w:ilvl="0" w:tplc="E6F60A4A">
      <w:numFmt w:val="bullet"/>
      <w:lvlText w:val="•"/>
      <w:lvlJc w:val="left"/>
      <w:pPr>
        <w:ind w:left="1211" w:hanging="360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89" w15:restartNumberingAfterBreak="0">
    <w:nsid w:val="6C2F1079"/>
    <w:multiLevelType w:val="hybridMultilevel"/>
    <w:tmpl w:val="501E21F4"/>
    <w:lvl w:ilvl="0" w:tplc="E08E5794">
      <w:start w:val="4300"/>
      <w:numFmt w:val="bullet"/>
      <w:lvlText w:val="-"/>
      <w:lvlJc w:val="left"/>
      <w:pPr>
        <w:ind w:left="3033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3753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4473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5193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5913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6633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7353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8073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8793" w:hanging="360"/>
      </w:pPr>
      <w:rPr>
        <w:rFonts w:hint="default" w:ascii="Wingdings" w:hAnsi="Wingdings"/>
      </w:rPr>
    </w:lvl>
  </w:abstractNum>
  <w:abstractNum w:abstractNumId="90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hint="default" w:ascii="Symbol" w:hAnsi="Symbol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 w15:restartNumberingAfterBreak="0">
    <w:nsid w:val="6E847D59"/>
    <w:multiLevelType w:val="hybridMultilevel"/>
    <w:tmpl w:val="2836175E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2" w15:restartNumberingAfterBreak="0">
    <w:nsid w:val="6FA97649"/>
    <w:multiLevelType w:val="hybridMultilevel"/>
    <w:tmpl w:val="5F5A6938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3" w15:restartNumberingAfterBreak="0">
    <w:nsid w:val="721902E5"/>
    <w:multiLevelType w:val="hybridMultilevel"/>
    <w:tmpl w:val="90F2173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4" w15:restartNumberingAfterBreak="0">
    <w:nsid w:val="7281092C"/>
    <w:multiLevelType w:val="hybridMultilevel"/>
    <w:tmpl w:val="2D0A64C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3665BA5"/>
    <w:multiLevelType w:val="hybridMultilevel"/>
    <w:tmpl w:val="2E28FBAC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6" w15:restartNumberingAfterBreak="0">
    <w:nsid w:val="73C94693"/>
    <w:multiLevelType w:val="hybridMultilevel"/>
    <w:tmpl w:val="6A2C7C9A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7" w15:restartNumberingAfterBreak="0">
    <w:nsid w:val="73E8494D"/>
    <w:multiLevelType w:val="hybridMultilevel"/>
    <w:tmpl w:val="C6D21306"/>
    <w:lvl w:ilvl="0" w:tplc="E08E5794">
      <w:start w:val="4300"/>
      <w:numFmt w:val="bullet"/>
      <w:lvlText w:val="-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8" w15:restartNumberingAfterBreak="0">
    <w:nsid w:val="753A7CCF"/>
    <w:multiLevelType w:val="hybridMultilevel"/>
    <w:tmpl w:val="D8F0F3C4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99" w15:restartNumberingAfterBreak="0">
    <w:nsid w:val="75841926"/>
    <w:multiLevelType w:val="hybridMultilevel"/>
    <w:tmpl w:val="4AE47452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5C8468C"/>
    <w:multiLevelType w:val="hybridMultilevel"/>
    <w:tmpl w:val="425C123A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1" w15:restartNumberingAfterBreak="0">
    <w:nsid w:val="75F76392"/>
    <w:multiLevelType w:val="hybridMultilevel"/>
    <w:tmpl w:val="2AB2602C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2" w15:restartNumberingAfterBreak="0">
    <w:nsid w:val="767A7510"/>
    <w:multiLevelType w:val="hybridMultilevel"/>
    <w:tmpl w:val="2A66FA4E"/>
    <w:lvl w:ilvl="0" w:tplc="E08E5794">
      <w:start w:val="4300"/>
      <w:numFmt w:val="bullet"/>
      <w:lvlText w:val="-"/>
      <w:lvlJc w:val="left"/>
      <w:pPr>
        <w:ind w:left="170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hint="default" w:ascii="Wingdings" w:hAnsi="Wingdings"/>
      </w:rPr>
    </w:lvl>
  </w:abstractNum>
  <w:abstractNum w:abstractNumId="103" w15:restartNumberingAfterBreak="0">
    <w:nsid w:val="77071B35"/>
    <w:multiLevelType w:val="hybridMultilevel"/>
    <w:tmpl w:val="FDBCDE26"/>
    <w:lvl w:ilvl="0" w:tplc="04140001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4" w15:restartNumberingAfterBreak="0">
    <w:nsid w:val="7761078B"/>
    <w:multiLevelType w:val="hybridMultilevel"/>
    <w:tmpl w:val="2A78B926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5" w15:restartNumberingAfterBreak="0">
    <w:nsid w:val="79643F70"/>
    <w:multiLevelType w:val="hybridMultilevel"/>
    <w:tmpl w:val="4DE8238C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6" w15:restartNumberingAfterBreak="0">
    <w:nsid w:val="7A1C555E"/>
    <w:multiLevelType w:val="hybridMultilevel"/>
    <w:tmpl w:val="6AE41CF2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7" w15:restartNumberingAfterBreak="0">
    <w:nsid w:val="7A8F1B74"/>
    <w:multiLevelType w:val="hybridMultilevel"/>
    <w:tmpl w:val="D222E66E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8" w15:restartNumberingAfterBreak="0">
    <w:nsid w:val="7AE27F29"/>
    <w:multiLevelType w:val="hybridMultilevel"/>
    <w:tmpl w:val="21E8289A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09" w15:restartNumberingAfterBreak="0">
    <w:nsid w:val="7C423EE6"/>
    <w:multiLevelType w:val="hybridMultilevel"/>
    <w:tmpl w:val="6C543228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10" w15:restartNumberingAfterBreak="0">
    <w:nsid w:val="7C9817F0"/>
    <w:multiLevelType w:val="hybridMultilevel"/>
    <w:tmpl w:val="3376B27E"/>
    <w:lvl w:ilvl="0" w:tplc="0414000F">
      <w:start w:val="1"/>
      <w:numFmt w:val="decimal"/>
      <w:lvlText w:val="%1."/>
      <w:lvlJc w:val="left"/>
      <w:pPr>
        <w:ind w:left="4224" w:hanging="360"/>
      </w:pPr>
    </w:lvl>
    <w:lvl w:ilvl="1" w:tplc="04140019" w:tentative="1">
      <w:start w:val="1"/>
      <w:numFmt w:val="lowerLetter"/>
      <w:lvlText w:val="%2."/>
      <w:lvlJc w:val="left"/>
      <w:pPr>
        <w:ind w:left="4944" w:hanging="360"/>
      </w:pPr>
    </w:lvl>
    <w:lvl w:ilvl="2" w:tplc="0414001B" w:tentative="1">
      <w:start w:val="1"/>
      <w:numFmt w:val="lowerRoman"/>
      <w:lvlText w:val="%3."/>
      <w:lvlJc w:val="right"/>
      <w:pPr>
        <w:ind w:left="5664" w:hanging="180"/>
      </w:pPr>
    </w:lvl>
    <w:lvl w:ilvl="3" w:tplc="0414000F" w:tentative="1">
      <w:start w:val="1"/>
      <w:numFmt w:val="decimal"/>
      <w:lvlText w:val="%4."/>
      <w:lvlJc w:val="left"/>
      <w:pPr>
        <w:ind w:left="6384" w:hanging="360"/>
      </w:pPr>
    </w:lvl>
    <w:lvl w:ilvl="4" w:tplc="04140019" w:tentative="1">
      <w:start w:val="1"/>
      <w:numFmt w:val="lowerLetter"/>
      <w:lvlText w:val="%5."/>
      <w:lvlJc w:val="left"/>
      <w:pPr>
        <w:ind w:left="7104" w:hanging="360"/>
      </w:pPr>
    </w:lvl>
    <w:lvl w:ilvl="5" w:tplc="0414001B" w:tentative="1">
      <w:start w:val="1"/>
      <w:numFmt w:val="lowerRoman"/>
      <w:lvlText w:val="%6."/>
      <w:lvlJc w:val="right"/>
      <w:pPr>
        <w:ind w:left="7824" w:hanging="180"/>
      </w:pPr>
    </w:lvl>
    <w:lvl w:ilvl="6" w:tplc="0414000F" w:tentative="1">
      <w:start w:val="1"/>
      <w:numFmt w:val="decimal"/>
      <w:lvlText w:val="%7."/>
      <w:lvlJc w:val="left"/>
      <w:pPr>
        <w:ind w:left="8544" w:hanging="360"/>
      </w:pPr>
    </w:lvl>
    <w:lvl w:ilvl="7" w:tplc="04140019" w:tentative="1">
      <w:start w:val="1"/>
      <w:numFmt w:val="lowerLetter"/>
      <w:lvlText w:val="%8."/>
      <w:lvlJc w:val="left"/>
      <w:pPr>
        <w:ind w:left="9264" w:hanging="360"/>
      </w:pPr>
    </w:lvl>
    <w:lvl w:ilvl="8" w:tplc="0414001B" w:tentative="1">
      <w:start w:val="1"/>
      <w:numFmt w:val="lowerRoman"/>
      <w:lvlText w:val="%9."/>
      <w:lvlJc w:val="right"/>
      <w:pPr>
        <w:ind w:left="9984" w:hanging="180"/>
      </w:pPr>
    </w:lvl>
  </w:abstractNum>
  <w:abstractNum w:abstractNumId="111" w15:restartNumberingAfterBreak="0">
    <w:nsid w:val="7D980A6A"/>
    <w:multiLevelType w:val="hybridMultilevel"/>
    <w:tmpl w:val="901C27A2"/>
    <w:lvl w:ilvl="0" w:tplc="CD04C864">
      <w:numFmt w:val="bullet"/>
      <w:lvlText w:val="•"/>
      <w:lvlJc w:val="left"/>
      <w:pPr>
        <w:ind w:left="1344" w:hanging="360"/>
      </w:pPr>
      <w:rPr>
        <w:rFonts w:hint="default" w:ascii="Roboto" w:hAnsi="Roboto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12" w15:restartNumberingAfterBreak="0">
    <w:nsid w:val="7EC468B6"/>
    <w:multiLevelType w:val="hybridMultilevel"/>
    <w:tmpl w:val="AF12DCEC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113" w15:restartNumberingAfterBreak="0">
    <w:nsid w:val="7EFA0414"/>
    <w:multiLevelType w:val="hybridMultilevel"/>
    <w:tmpl w:val="4AF870C4"/>
    <w:lvl w:ilvl="0" w:tplc="E6F60A4A">
      <w:numFmt w:val="bullet"/>
      <w:lvlText w:val="•"/>
      <w:lvlJc w:val="left"/>
      <w:pPr>
        <w:ind w:left="2313" w:hanging="705"/>
      </w:pPr>
      <w:rPr>
        <w:rFonts w:hint="default" w:ascii="Roboto" w:hAnsi="Roboto" w:eastAsiaTheme="majorEastAsia" w:cstheme="majorBidi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num w:numId="1" w16cid:durableId="841118138">
    <w:abstractNumId w:val="90"/>
  </w:num>
  <w:num w:numId="2" w16cid:durableId="933519060">
    <w:abstractNumId w:val="40"/>
  </w:num>
  <w:num w:numId="3" w16cid:durableId="1195269876">
    <w:abstractNumId w:val="61"/>
  </w:num>
  <w:num w:numId="4" w16cid:durableId="687371547">
    <w:abstractNumId w:val="63"/>
  </w:num>
  <w:num w:numId="5" w16cid:durableId="1519075062">
    <w:abstractNumId w:val="83"/>
  </w:num>
  <w:num w:numId="6" w16cid:durableId="1149515878">
    <w:abstractNumId w:val="2"/>
  </w:num>
  <w:num w:numId="7" w16cid:durableId="1118372761">
    <w:abstractNumId w:val="14"/>
  </w:num>
  <w:num w:numId="8" w16cid:durableId="1052004234">
    <w:abstractNumId w:val="79"/>
  </w:num>
  <w:num w:numId="9" w16cid:durableId="1669677987">
    <w:abstractNumId w:val="12"/>
  </w:num>
  <w:num w:numId="10" w16cid:durableId="809858271">
    <w:abstractNumId w:val="52"/>
  </w:num>
  <w:num w:numId="11" w16cid:durableId="1138955354">
    <w:abstractNumId w:val="71"/>
  </w:num>
  <w:num w:numId="12" w16cid:durableId="2000574826">
    <w:abstractNumId w:val="107"/>
  </w:num>
  <w:num w:numId="13" w16cid:durableId="2108115015">
    <w:abstractNumId w:val="55"/>
  </w:num>
  <w:num w:numId="14" w16cid:durableId="1770199890">
    <w:abstractNumId w:val="100"/>
  </w:num>
  <w:num w:numId="15" w16cid:durableId="380982262">
    <w:abstractNumId w:val="57"/>
  </w:num>
  <w:num w:numId="16" w16cid:durableId="469129935">
    <w:abstractNumId w:val="69"/>
  </w:num>
  <w:num w:numId="17" w16cid:durableId="350031176">
    <w:abstractNumId w:val="81"/>
  </w:num>
  <w:num w:numId="18" w16cid:durableId="474101298">
    <w:abstractNumId w:val="46"/>
  </w:num>
  <w:num w:numId="19" w16cid:durableId="715466030">
    <w:abstractNumId w:val="8"/>
  </w:num>
  <w:num w:numId="20" w16cid:durableId="91047245">
    <w:abstractNumId w:val="72"/>
  </w:num>
  <w:num w:numId="21" w16cid:durableId="70085247">
    <w:abstractNumId w:val="36"/>
  </w:num>
  <w:num w:numId="22" w16cid:durableId="310526338">
    <w:abstractNumId w:val="101"/>
  </w:num>
  <w:num w:numId="23" w16cid:durableId="709037305">
    <w:abstractNumId w:val="6"/>
  </w:num>
  <w:num w:numId="24" w16cid:durableId="964310656">
    <w:abstractNumId w:val="96"/>
  </w:num>
  <w:num w:numId="25" w16cid:durableId="1242136434">
    <w:abstractNumId w:val="73"/>
  </w:num>
  <w:num w:numId="26" w16cid:durableId="1211503817">
    <w:abstractNumId w:val="16"/>
  </w:num>
  <w:num w:numId="27" w16cid:durableId="1369454164">
    <w:abstractNumId w:val="105"/>
  </w:num>
  <w:num w:numId="28" w16cid:durableId="1891845324">
    <w:abstractNumId w:val="7"/>
  </w:num>
  <w:num w:numId="29" w16cid:durableId="262037077">
    <w:abstractNumId w:val="112"/>
  </w:num>
  <w:num w:numId="30" w16cid:durableId="480853712">
    <w:abstractNumId w:val="68"/>
  </w:num>
  <w:num w:numId="31" w16cid:durableId="458303496">
    <w:abstractNumId w:val="18"/>
  </w:num>
  <w:num w:numId="32" w16cid:durableId="470488443">
    <w:abstractNumId w:val="19"/>
  </w:num>
  <w:num w:numId="33" w16cid:durableId="1178738389">
    <w:abstractNumId w:val="3"/>
  </w:num>
  <w:num w:numId="34" w16cid:durableId="1632318747">
    <w:abstractNumId w:val="104"/>
  </w:num>
  <w:num w:numId="35" w16cid:durableId="820580718">
    <w:abstractNumId w:val="11"/>
  </w:num>
  <w:num w:numId="36" w16cid:durableId="307052665">
    <w:abstractNumId w:val="86"/>
  </w:num>
  <w:num w:numId="37" w16cid:durableId="356351234">
    <w:abstractNumId w:val="42"/>
  </w:num>
  <w:num w:numId="38" w16cid:durableId="503009799">
    <w:abstractNumId w:val="84"/>
  </w:num>
  <w:num w:numId="39" w16cid:durableId="450588493">
    <w:abstractNumId w:val="70"/>
  </w:num>
  <w:num w:numId="40" w16cid:durableId="1236431310">
    <w:abstractNumId w:val="91"/>
  </w:num>
  <w:num w:numId="41" w16cid:durableId="1871914637">
    <w:abstractNumId w:val="75"/>
  </w:num>
  <w:num w:numId="42" w16cid:durableId="1752703115">
    <w:abstractNumId w:val="15"/>
  </w:num>
  <w:num w:numId="43" w16cid:durableId="271521371">
    <w:abstractNumId w:val="74"/>
  </w:num>
  <w:num w:numId="44" w16cid:durableId="681787631">
    <w:abstractNumId w:val="113"/>
  </w:num>
  <w:num w:numId="45" w16cid:durableId="826868069">
    <w:abstractNumId w:val="67"/>
  </w:num>
  <w:num w:numId="46" w16cid:durableId="329254689">
    <w:abstractNumId w:val="0"/>
  </w:num>
  <w:num w:numId="47" w16cid:durableId="610818330">
    <w:abstractNumId w:val="109"/>
  </w:num>
  <w:num w:numId="48" w16cid:durableId="920603655">
    <w:abstractNumId w:val="9"/>
  </w:num>
  <w:num w:numId="49" w16cid:durableId="1987053673">
    <w:abstractNumId w:val="1"/>
  </w:num>
  <w:num w:numId="50" w16cid:durableId="515852071">
    <w:abstractNumId w:val="93"/>
  </w:num>
  <w:num w:numId="51" w16cid:durableId="1099134646">
    <w:abstractNumId w:val="29"/>
  </w:num>
  <w:num w:numId="52" w16cid:durableId="1343313095">
    <w:abstractNumId w:val="64"/>
  </w:num>
  <w:num w:numId="53" w16cid:durableId="7341325">
    <w:abstractNumId w:val="102"/>
  </w:num>
  <w:num w:numId="54" w16cid:durableId="2129926573">
    <w:abstractNumId w:val="30"/>
  </w:num>
  <w:num w:numId="55" w16cid:durableId="1410619112">
    <w:abstractNumId w:val="80"/>
  </w:num>
  <w:num w:numId="56" w16cid:durableId="759910503">
    <w:abstractNumId w:val="26"/>
  </w:num>
  <w:num w:numId="57" w16cid:durableId="1008799496">
    <w:abstractNumId w:val="88"/>
  </w:num>
  <w:num w:numId="58" w16cid:durableId="801995642">
    <w:abstractNumId w:val="33"/>
  </w:num>
  <w:num w:numId="59" w16cid:durableId="1322347050">
    <w:abstractNumId w:val="5"/>
  </w:num>
  <w:num w:numId="60" w16cid:durableId="93324606">
    <w:abstractNumId w:val="48"/>
  </w:num>
  <w:num w:numId="61" w16cid:durableId="1177305595">
    <w:abstractNumId w:val="32"/>
  </w:num>
  <w:num w:numId="62" w16cid:durableId="547886960">
    <w:abstractNumId w:val="66"/>
  </w:num>
  <w:num w:numId="63" w16cid:durableId="378171541">
    <w:abstractNumId w:val="27"/>
  </w:num>
  <w:num w:numId="64" w16cid:durableId="1743943334">
    <w:abstractNumId w:val="13"/>
  </w:num>
  <w:num w:numId="65" w16cid:durableId="212933756">
    <w:abstractNumId w:val="35"/>
  </w:num>
  <w:num w:numId="66" w16cid:durableId="780302264">
    <w:abstractNumId w:val="17"/>
  </w:num>
  <w:num w:numId="67" w16cid:durableId="1925915544">
    <w:abstractNumId w:val="60"/>
  </w:num>
  <w:num w:numId="68" w16cid:durableId="1703704969">
    <w:abstractNumId w:val="77"/>
  </w:num>
  <w:num w:numId="69" w16cid:durableId="1900238025">
    <w:abstractNumId w:val="108"/>
  </w:num>
  <w:num w:numId="70" w16cid:durableId="49546147">
    <w:abstractNumId w:val="47"/>
  </w:num>
  <w:num w:numId="71" w16cid:durableId="27920029">
    <w:abstractNumId w:val="22"/>
  </w:num>
  <w:num w:numId="72" w16cid:durableId="294219338">
    <w:abstractNumId w:val="106"/>
  </w:num>
  <w:num w:numId="73" w16cid:durableId="1708483189">
    <w:abstractNumId w:val="49"/>
  </w:num>
  <w:num w:numId="74" w16cid:durableId="1297954828">
    <w:abstractNumId w:val="82"/>
  </w:num>
  <w:num w:numId="75" w16cid:durableId="1417242827">
    <w:abstractNumId w:val="62"/>
  </w:num>
  <w:num w:numId="76" w16cid:durableId="1725372859">
    <w:abstractNumId w:val="56"/>
  </w:num>
  <w:num w:numId="77" w16cid:durableId="1646426492">
    <w:abstractNumId w:val="43"/>
  </w:num>
  <w:num w:numId="78" w16cid:durableId="67920346">
    <w:abstractNumId w:val="24"/>
  </w:num>
  <w:num w:numId="79" w16cid:durableId="1144079303">
    <w:abstractNumId w:val="53"/>
  </w:num>
  <w:num w:numId="80" w16cid:durableId="1076053660">
    <w:abstractNumId w:val="25"/>
  </w:num>
  <w:num w:numId="81" w16cid:durableId="88745279">
    <w:abstractNumId w:val="65"/>
  </w:num>
  <w:num w:numId="82" w16cid:durableId="1536892121">
    <w:abstractNumId w:val="85"/>
  </w:num>
  <w:num w:numId="83" w16cid:durableId="840513468">
    <w:abstractNumId w:val="76"/>
  </w:num>
  <w:num w:numId="84" w16cid:durableId="1673727425">
    <w:abstractNumId w:val="111"/>
  </w:num>
  <w:num w:numId="85" w16cid:durableId="854735522">
    <w:abstractNumId w:val="45"/>
  </w:num>
  <w:num w:numId="86" w16cid:durableId="536813365">
    <w:abstractNumId w:val="98"/>
  </w:num>
  <w:num w:numId="87" w16cid:durableId="769932783">
    <w:abstractNumId w:val="23"/>
  </w:num>
  <w:num w:numId="88" w16cid:durableId="1669477783">
    <w:abstractNumId w:val="92"/>
  </w:num>
  <w:num w:numId="89" w16cid:durableId="1297877131">
    <w:abstractNumId w:val="41"/>
  </w:num>
  <w:num w:numId="90" w16cid:durableId="300771818">
    <w:abstractNumId w:val="37"/>
  </w:num>
  <w:num w:numId="91" w16cid:durableId="204954325">
    <w:abstractNumId w:val="38"/>
  </w:num>
  <w:num w:numId="92" w16cid:durableId="2038577995">
    <w:abstractNumId w:val="21"/>
  </w:num>
  <w:num w:numId="93" w16cid:durableId="927349263">
    <w:abstractNumId w:val="10"/>
  </w:num>
  <w:num w:numId="94" w16cid:durableId="1341853682">
    <w:abstractNumId w:val="28"/>
  </w:num>
  <w:num w:numId="95" w16cid:durableId="1047024247">
    <w:abstractNumId w:val="95"/>
  </w:num>
  <w:num w:numId="96" w16cid:durableId="1746803697">
    <w:abstractNumId w:val="87"/>
  </w:num>
  <w:num w:numId="97" w16cid:durableId="1628396043">
    <w:abstractNumId w:val="97"/>
  </w:num>
  <w:num w:numId="98" w16cid:durableId="1395589152">
    <w:abstractNumId w:val="89"/>
  </w:num>
  <w:num w:numId="99" w16cid:durableId="1136416491">
    <w:abstractNumId w:val="58"/>
  </w:num>
  <w:num w:numId="100" w16cid:durableId="835000013">
    <w:abstractNumId w:val="20"/>
  </w:num>
  <w:num w:numId="101" w16cid:durableId="1448306894">
    <w:abstractNumId w:val="39"/>
  </w:num>
  <w:num w:numId="102" w16cid:durableId="685056794">
    <w:abstractNumId w:val="59"/>
  </w:num>
  <w:num w:numId="103" w16cid:durableId="480926318">
    <w:abstractNumId w:val="4"/>
  </w:num>
  <w:num w:numId="104" w16cid:durableId="634066513">
    <w:abstractNumId w:val="78"/>
  </w:num>
  <w:num w:numId="105" w16cid:durableId="1505821084">
    <w:abstractNumId w:val="31"/>
  </w:num>
  <w:num w:numId="106" w16cid:durableId="723407095">
    <w:abstractNumId w:val="51"/>
  </w:num>
  <w:num w:numId="107" w16cid:durableId="11616575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8288644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3474370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07377007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8422011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5758237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31229689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7230150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2146851814">
    <w:abstractNumId w:val="103"/>
  </w:num>
  <w:num w:numId="116" w16cid:durableId="1763797103">
    <w:abstractNumId w:val="94"/>
  </w:num>
  <w:num w:numId="117" w16cid:durableId="670258114">
    <w:abstractNumId w:val="44"/>
  </w:num>
  <w:num w:numId="118" w16cid:durableId="697703318">
    <w:abstractNumId w:val="110"/>
  </w:num>
  <w:num w:numId="119" w16cid:durableId="2046131701">
    <w:abstractNumId w:val="99"/>
  </w:num>
  <w:num w:numId="120" w16cid:durableId="1501502638">
    <w:abstractNumId w:val="34"/>
  </w:num>
  <w:num w:numId="121" w16cid:durableId="312297011">
    <w:abstractNumId w:val="50"/>
  </w:num>
  <w:num w:numId="122" w16cid:durableId="1871334423">
    <w:abstractNumId w:val="54"/>
  </w:num>
  <w:numIdMacAtCleanup w:val="11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attachedTemplate r:id="rId1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1125"/>
    <w:rsid w:val="00001F24"/>
    <w:rsid w:val="00003C97"/>
    <w:rsid w:val="00003D02"/>
    <w:rsid w:val="0000450A"/>
    <w:rsid w:val="000046AF"/>
    <w:rsid w:val="00004837"/>
    <w:rsid w:val="00004BC9"/>
    <w:rsid w:val="00005810"/>
    <w:rsid w:val="00005BA5"/>
    <w:rsid w:val="00005FCD"/>
    <w:rsid w:val="00006D06"/>
    <w:rsid w:val="00006EDE"/>
    <w:rsid w:val="0000723C"/>
    <w:rsid w:val="0001075C"/>
    <w:rsid w:val="0001140F"/>
    <w:rsid w:val="00011DE7"/>
    <w:rsid w:val="00012F2F"/>
    <w:rsid w:val="00013B79"/>
    <w:rsid w:val="00014FF2"/>
    <w:rsid w:val="00016674"/>
    <w:rsid w:val="00016686"/>
    <w:rsid w:val="000167C1"/>
    <w:rsid w:val="00016FBD"/>
    <w:rsid w:val="000171D1"/>
    <w:rsid w:val="00017287"/>
    <w:rsid w:val="00017E60"/>
    <w:rsid w:val="00017EEB"/>
    <w:rsid w:val="000212EE"/>
    <w:rsid w:val="00024D12"/>
    <w:rsid w:val="00024E53"/>
    <w:rsid w:val="00025CED"/>
    <w:rsid w:val="000304FA"/>
    <w:rsid w:val="000344CA"/>
    <w:rsid w:val="00034860"/>
    <w:rsid w:val="000349B0"/>
    <w:rsid w:val="000357F6"/>
    <w:rsid w:val="00035881"/>
    <w:rsid w:val="00035972"/>
    <w:rsid w:val="00036C9C"/>
    <w:rsid w:val="000406DF"/>
    <w:rsid w:val="0004150C"/>
    <w:rsid w:val="00043DBB"/>
    <w:rsid w:val="000441A4"/>
    <w:rsid w:val="000442D5"/>
    <w:rsid w:val="00045987"/>
    <w:rsid w:val="00045D86"/>
    <w:rsid w:val="00050656"/>
    <w:rsid w:val="00050A22"/>
    <w:rsid w:val="00052E02"/>
    <w:rsid w:val="00053416"/>
    <w:rsid w:val="000534AE"/>
    <w:rsid w:val="00053E13"/>
    <w:rsid w:val="00054088"/>
    <w:rsid w:val="00055404"/>
    <w:rsid w:val="00055979"/>
    <w:rsid w:val="0005647D"/>
    <w:rsid w:val="00056811"/>
    <w:rsid w:val="000569E5"/>
    <w:rsid w:val="00056E3E"/>
    <w:rsid w:val="00057BE9"/>
    <w:rsid w:val="0006015E"/>
    <w:rsid w:val="00060B14"/>
    <w:rsid w:val="000617CC"/>
    <w:rsid w:val="00061A54"/>
    <w:rsid w:val="000626D9"/>
    <w:rsid w:val="000630C0"/>
    <w:rsid w:val="00066424"/>
    <w:rsid w:val="000700E5"/>
    <w:rsid w:val="00070D20"/>
    <w:rsid w:val="000714B4"/>
    <w:rsid w:val="00071CAD"/>
    <w:rsid w:val="000730BA"/>
    <w:rsid w:val="00073699"/>
    <w:rsid w:val="00074A70"/>
    <w:rsid w:val="00074C6A"/>
    <w:rsid w:val="00074F8B"/>
    <w:rsid w:val="00074FDE"/>
    <w:rsid w:val="000754B7"/>
    <w:rsid w:val="00076132"/>
    <w:rsid w:val="000767A7"/>
    <w:rsid w:val="00076BF9"/>
    <w:rsid w:val="00077485"/>
    <w:rsid w:val="000776A6"/>
    <w:rsid w:val="0007795D"/>
    <w:rsid w:val="0008019B"/>
    <w:rsid w:val="00082C8F"/>
    <w:rsid w:val="000849BD"/>
    <w:rsid w:val="000852B7"/>
    <w:rsid w:val="00085906"/>
    <w:rsid w:val="00085C00"/>
    <w:rsid w:val="00085E6B"/>
    <w:rsid w:val="0008680C"/>
    <w:rsid w:val="00087999"/>
    <w:rsid w:val="00091908"/>
    <w:rsid w:val="00091B3F"/>
    <w:rsid w:val="00093782"/>
    <w:rsid w:val="000942D9"/>
    <w:rsid w:val="0009506B"/>
    <w:rsid w:val="000953FA"/>
    <w:rsid w:val="00096FAB"/>
    <w:rsid w:val="00096FE8"/>
    <w:rsid w:val="000973AF"/>
    <w:rsid w:val="00097D04"/>
    <w:rsid w:val="000A07DD"/>
    <w:rsid w:val="000A08BB"/>
    <w:rsid w:val="000A140D"/>
    <w:rsid w:val="000A14A2"/>
    <w:rsid w:val="000A2A15"/>
    <w:rsid w:val="000A4AE5"/>
    <w:rsid w:val="000A5CC4"/>
    <w:rsid w:val="000A690D"/>
    <w:rsid w:val="000B2793"/>
    <w:rsid w:val="000B2CA6"/>
    <w:rsid w:val="000B32A3"/>
    <w:rsid w:val="000B3F13"/>
    <w:rsid w:val="000B3F3E"/>
    <w:rsid w:val="000B574A"/>
    <w:rsid w:val="000B7AF8"/>
    <w:rsid w:val="000C00C2"/>
    <w:rsid w:val="000C1519"/>
    <w:rsid w:val="000C2F6E"/>
    <w:rsid w:val="000C4C78"/>
    <w:rsid w:val="000C4FD3"/>
    <w:rsid w:val="000C538D"/>
    <w:rsid w:val="000C79CB"/>
    <w:rsid w:val="000D0ED1"/>
    <w:rsid w:val="000D0F14"/>
    <w:rsid w:val="000D1FBA"/>
    <w:rsid w:val="000D2307"/>
    <w:rsid w:val="000D2579"/>
    <w:rsid w:val="000D3C2B"/>
    <w:rsid w:val="000D5727"/>
    <w:rsid w:val="000D5D16"/>
    <w:rsid w:val="000D7028"/>
    <w:rsid w:val="000E083E"/>
    <w:rsid w:val="000E105A"/>
    <w:rsid w:val="000E2E62"/>
    <w:rsid w:val="000E2FBF"/>
    <w:rsid w:val="000E30B0"/>
    <w:rsid w:val="000E4B5B"/>
    <w:rsid w:val="000E4D5D"/>
    <w:rsid w:val="000E5FAC"/>
    <w:rsid w:val="000E69E0"/>
    <w:rsid w:val="000E719A"/>
    <w:rsid w:val="000F0081"/>
    <w:rsid w:val="000F0996"/>
    <w:rsid w:val="000F0B08"/>
    <w:rsid w:val="000F0B86"/>
    <w:rsid w:val="000F277E"/>
    <w:rsid w:val="000F28BD"/>
    <w:rsid w:val="000F2DAB"/>
    <w:rsid w:val="000F3B2B"/>
    <w:rsid w:val="000F3F60"/>
    <w:rsid w:val="000F4E3B"/>
    <w:rsid w:val="000F7040"/>
    <w:rsid w:val="000F749B"/>
    <w:rsid w:val="00100B80"/>
    <w:rsid w:val="0010499A"/>
    <w:rsid w:val="00104C0E"/>
    <w:rsid w:val="00105F16"/>
    <w:rsid w:val="001070EE"/>
    <w:rsid w:val="00107CD2"/>
    <w:rsid w:val="00111692"/>
    <w:rsid w:val="0011175D"/>
    <w:rsid w:val="001117B5"/>
    <w:rsid w:val="00113B91"/>
    <w:rsid w:val="00115018"/>
    <w:rsid w:val="00115506"/>
    <w:rsid w:val="00116B44"/>
    <w:rsid w:val="00116F44"/>
    <w:rsid w:val="00120152"/>
    <w:rsid w:val="0012229E"/>
    <w:rsid w:val="00124634"/>
    <w:rsid w:val="0012496A"/>
    <w:rsid w:val="00124E2F"/>
    <w:rsid w:val="00125AF4"/>
    <w:rsid w:val="00126013"/>
    <w:rsid w:val="00126DCB"/>
    <w:rsid w:val="00127487"/>
    <w:rsid w:val="00130032"/>
    <w:rsid w:val="0013074B"/>
    <w:rsid w:val="00131550"/>
    <w:rsid w:val="001315E0"/>
    <w:rsid w:val="001323A2"/>
    <w:rsid w:val="001357C0"/>
    <w:rsid w:val="00135D92"/>
    <w:rsid w:val="001375D0"/>
    <w:rsid w:val="00137A66"/>
    <w:rsid w:val="00141259"/>
    <w:rsid w:val="00141F9D"/>
    <w:rsid w:val="00142EE5"/>
    <w:rsid w:val="00143332"/>
    <w:rsid w:val="00143ACD"/>
    <w:rsid w:val="00146608"/>
    <w:rsid w:val="00146D0C"/>
    <w:rsid w:val="001527B7"/>
    <w:rsid w:val="001529AE"/>
    <w:rsid w:val="00152D09"/>
    <w:rsid w:val="00153A68"/>
    <w:rsid w:val="00155257"/>
    <w:rsid w:val="001555A7"/>
    <w:rsid w:val="00155CAF"/>
    <w:rsid w:val="00157B9A"/>
    <w:rsid w:val="00160F99"/>
    <w:rsid w:val="00161275"/>
    <w:rsid w:val="00162BB4"/>
    <w:rsid w:val="00163A35"/>
    <w:rsid w:val="00164A2A"/>
    <w:rsid w:val="0016579B"/>
    <w:rsid w:val="00166367"/>
    <w:rsid w:val="001709FB"/>
    <w:rsid w:val="00170DAE"/>
    <w:rsid w:val="00170F14"/>
    <w:rsid w:val="0017465D"/>
    <w:rsid w:val="00174EA6"/>
    <w:rsid w:val="00175380"/>
    <w:rsid w:val="001757E9"/>
    <w:rsid w:val="00175BD9"/>
    <w:rsid w:val="001768C5"/>
    <w:rsid w:val="001779E6"/>
    <w:rsid w:val="00180944"/>
    <w:rsid w:val="00181F9B"/>
    <w:rsid w:val="00182C18"/>
    <w:rsid w:val="0018309E"/>
    <w:rsid w:val="00183130"/>
    <w:rsid w:val="0018553A"/>
    <w:rsid w:val="00186366"/>
    <w:rsid w:val="00186464"/>
    <w:rsid w:val="00187210"/>
    <w:rsid w:val="00187C91"/>
    <w:rsid w:val="0019085A"/>
    <w:rsid w:val="00190BB6"/>
    <w:rsid w:val="001911A6"/>
    <w:rsid w:val="0019194B"/>
    <w:rsid w:val="00191B37"/>
    <w:rsid w:val="00193130"/>
    <w:rsid w:val="0019378A"/>
    <w:rsid w:val="00194DBA"/>
    <w:rsid w:val="001963F1"/>
    <w:rsid w:val="001964D5"/>
    <w:rsid w:val="001A06F4"/>
    <w:rsid w:val="001A0809"/>
    <w:rsid w:val="001A163D"/>
    <w:rsid w:val="001A177E"/>
    <w:rsid w:val="001A1DC0"/>
    <w:rsid w:val="001A30A5"/>
    <w:rsid w:val="001A422D"/>
    <w:rsid w:val="001A45A8"/>
    <w:rsid w:val="001A4E84"/>
    <w:rsid w:val="001A7F72"/>
    <w:rsid w:val="001B0ADB"/>
    <w:rsid w:val="001B158C"/>
    <w:rsid w:val="001B2842"/>
    <w:rsid w:val="001B4073"/>
    <w:rsid w:val="001C015A"/>
    <w:rsid w:val="001C075F"/>
    <w:rsid w:val="001C082C"/>
    <w:rsid w:val="001C0D69"/>
    <w:rsid w:val="001C1F03"/>
    <w:rsid w:val="001C24DE"/>
    <w:rsid w:val="001C3212"/>
    <w:rsid w:val="001C3816"/>
    <w:rsid w:val="001C4492"/>
    <w:rsid w:val="001D1CA4"/>
    <w:rsid w:val="001D2883"/>
    <w:rsid w:val="001D3A4A"/>
    <w:rsid w:val="001D44AB"/>
    <w:rsid w:val="001D5C11"/>
    <w:rsid w:val="001D5E1F"/>
    <w:rsid w:val="001E0000"/>
    <w:rsid w:val="001E11B3"/>
    <w:rsid w:val="001E11EB"/>
    <w:rsid w:val="001E1200"/>
    <w:rsid w:val="001E30F0"/>
    <w:rsid w:val="001E3B35"/>
    <w:rsid w:val="001E3C23"/>
    <w:rsid w:val="001E3FC9"/>
    <w:rsid w:val="001E4726"/>
    <w:rsid w:val="001E6259"/>
    <w:rsid w:val="001E6281"/>
    <w:rsid w:val="001E67C7"/>
    <w:rsid w:val="001E6A9D"/>
    <w:rsid w:val="001E73A5"/>
    <w:rsid w:val="001F1842"/>
    <w:rsid w:val="001F19A0"/>
    <w:rsid w:val="001F2B37"/>
    <w:rsid w:val="001F3AD2"/>
    <w:rsid w:val="001F3C16"/>
    <w:rsid w:val="001F528B"/>
    <w:rsid w:val="001F6411"/>
    <w:rsid w:val="0020174A"/>
    <w:rsid w:val="0020491F"/>
    <w:rsid w:val="00204F27"/>
    <w:rsid w:val="00211D6C"/>
    <w:rsid w:val="00213A28"/>
    <w:rsid w:val="0021646D"/>
    <w:rsid w:val="002164E8"/>
    <w:rsid w:val="00216760"/>
    <w:rsid w:val="00217DC8"/>
    <w:rsid w:val="00221C94"/>
    <w:rsid w:val="0022286B"/>
    <w:rsid w:val="0022442D"/>
    <w:rsid w:val="00224F10"/>
    <w:rsid w:val="0022550C"/>
    <w:rsid w:val="00225619"/>
    <w:rsid w:val="0022616E"/>
    <w:rsid w:val="00227270"/>
    <w:rsid w:val="00227845"/>
    <w:rsid w:val="00230C23"/>
    <w:rsid w:val="002319BC"/>
    <w:rsid w:val="002323EF"/>
    <w:rsid w:val="00232B88"/>
    <w:rsid w:val="00232E3E"/>
    <w:rsid w:val="00232F74"/>
    <w:rsid w:val="00233928"/>
    <w:rsid w:val="00235091"/>
    <w:rsid w:val="00235F32"/>
    <w:rsid w:val="00236102"/>
    <w:rsid w:val="002365DD"/>
    <w:rsid w:val="00236B92"/>
    <w:rsid w:val="002379E8"/>
    <w:rsid w:val="002400F3"/>
    <w:rsid w:val="00240384"/>
    <w:rsid w:val="00242123"/>
    <w:rsid w:val="00244285"/>
    <w:rsid w:val="002442C6"/>
    <w:rsid w:val="00247247"/>
    <w:rsid w:val="00250B67"/>
    <w:rsid w:val="00251140"/>
    <w:rsid w:val="002517E3"/>
    <w:rsid w:val="00251839"/>
    <w:rsid w:val="00252611"/>
    <w:rsid w:val="0025469C"/>
    <w:rsid w:val="00255263"/>
    <w:rsid w:val="00257347"/>
    <w:rsid w:val="00257A0F"/>
    <w:rsid w:val="00257E2F"/>
    <w:rsid w:val="00261C75"/>
    <w:rsid w:val="00262043"/>
    <w:rsid w:val="00263AB3"/>
    <w:rsid w:val="002644E2"/>
    <w:rsid w:val="00264842"/>
    <w:rsid w:val="002666A0"/>
    <w:rsid w:val="00267658"/>
    <w:rsid w:val="00270E66"/>
    <w:rsid w:val="00271034"/>
    <w:rsid w:val="002711AF"/>
    <w:rsid w:val="0027126D"/>
    <w:rsid w:val="00271E55"/>
    <w:rsid w:val="002722D3"/>
    <w:rsid w:val="00274B29"/>
    <w:rsid w:val="0027539A"/>
    <w:rsid w:val="00276ACF"/>
    <w:rsid w:val="0027778E"/>
    <w:rsid w:val="00280B68"/>
    <w:rsid w:val="00281E1F"/>
    <w:rsid w:val="00282C5B"/>
    <w:rsid w:val="0028320E"/>
    <w:rsid w:val="00287318"/>
    <w:rsid w:val="00290ECE"/>
    <w:rsid w:val="00290F5A"/>
    <w:rsid w:val="00291322"/>
    <w:rsid w:val="00291F9E"/>
    <w:rsid w:val="002922A4"/>
    <w:rsid w:val="002925D9"/>
    <w:rsid w:val="002930EA"/>
    <w:rsid w:val="002930EE"/>
    <w:rsid w:val="00293330"/>
    <w:rsid w:val="00293F30"/>
    <w:rsid w:val="002956CD"/>
    <w:rsid w:val="00296062"/>
    <w:rsid w:val="00296302"/>
    <w:rsid w:val="0029770F"/>
    <w:rsid w:val="00297934"/>
    <w:rsid w:val="002A10D2"/>
    <w:rsid w:val="002A24F4"/>
    <w:rsid w:val="002A2DCF"/>
    <w:rsid w:val="002A4707"/>
    <w:rsid w:val="002A5652"/>
    <w:rsid w:val="002A65C6"/>
    <w:rsid w:val="002A6FFD"/>
    <w:rsid w:val="002A736B"/>
    <w:rsid w:val="002A7929"/>
    <w:rsid w:val="002B11C7"/>
    <w:rsid w:val="002B46AD"/>
    <w:rsid w:val="002B46E9"/>
    <w:rsid w:val="002B5197"/>
    <w:rsid w:val="002B55EE"/>
    <w:rsid w:val="002B5C8D"/>
    <w:rsid w:val="002B6B0D"/>
    <w:rsid w:val="002B6B39"/>
    <w:rsid w:val="002B7190"/>
    <w:rsid w:val="002B723E"/>
    <w:rsid w:val="002B73E2"/>
    <w:rsid w:val="002C2DC7"/>
    <w:rsid w:val="002C3AA3"/>
    <w:rsid w:val="002C6736"/>
    <w:rsid w:val="002D1299"/>
    <w:rsid w:val="002D2737"/>
    <w:rsid w:val="002D476F"/>
    <w:rsid w:val="002D491D"/>
    <w:rsid w:val="002D5799"/>
    <w:rsid w:val="002D6349"/>
    <w:rsid w:val="002D664F"/>
    <w:rsid w:val="002E01BF"/>
    <w:rsid w:val="002E098C"/>
    <w:rsid w:val="002E279B"/>
    <w:rsid w:val="002E29EB"/>
    <w:rsid w:val="002E33AD"/>
    <w:rsid w:val="002E41E3"/>
    <w:rsid w:val="002E428C"/>
    <w:rsid w:val="002E603D"/>
    <w:rsid w:val="002E7A40"/>
    <w:rsid w:val="002F03A4"/>
    <w:rsid w:val="002F4ACE"/>
    <w:rsid w:val="002F57EB"/>
    <w:rsid w:val="002F5B9F"/>
    <w:rsid w:val="002F6965"/>
    <w:rsid w:val="002F7A53"/>
    <w:rsid w:val="00301705"/>
    <w:rsid w:val="00301A1C"/>
    <w:rsid w:val="003024EC"/>
    <w:rsid w:val="003026CD"/>
    <w:rsid w:val="00302CA1"/>
    <w:rsid w:val="00302FF5"/>
    <w:rsid w:val="003055D5"/>
    <w:rsid w:val="003057B2"/>
    <w:rsid w:val="00305BCA"/>
    <w:rsid w:val="00306F79"/>
    <w:rsid w:val="0030757E"/>
    <w:rsid w:val="003079A2"/>
    <w:rsid w:val="0031038B"/>
    <w:rsid w:val="003109F1"/>
    <w:rsid w:val="00310CD6"/>
    <w:rsid w:val="00310FCC"/>
    <w:rsid w:val="0031269B"/>
    <w:rsid w:val="00312925"/>
    <w:rsid w:val="003137E4"/>
    <w:rsid w:val="003139DF"/>
    <w:rsid w:val="00313A50"/>
    <w:rsid w:val="00314941"/>
    <w:rsid w:val="00314987"/>
    <w:rsid w:val="00314999"/>
    <w:rsid w:val="0031522E"/>
    <w:rsid w:val="00315F57"/>
    <w:rsid w:val="00321FFC"/>
    <w:rsid w:val="00322404"/>
    <w:rsid w:val="0032279F"/>
    <w:rsid w:val="00323413"/>
    <w:rsid w:val="003251E9"/>
    <w:rsid w:val="00325438"/>
    <w:rsid w:val="003254F5"/>
    <w:rsid w:val="003314CC"/>
    <w:rsid w:val="003324C2"/>
    <w:rsid w:val="00334651"/>
    <w:rsid w:val="00335AE5"/>
    <w:rsid w:val="003363EC"/>
    <w:rsid w:val="00336403"/>
    <w:rsid w:val="00341678"/>
    <w:rsid w:val="00341D25"/>
    <w:rsid w:val="00342975"/>
    <w:rsid w:val="00344A72"/>
    <w:rsid w:val="003465B9"/>
    <w:rsid w:val="00346C49"/>
    <w:rsid w:val="003506E2"/>
    <w:rsid w:val="00350CC3"/>
    <w:rsid w:val="003512B8"/>
    <w:rsid w:val="003536B4"/>
    <w:rsid w:val="0035749D"/>
    <w:rsid w:val="00357874"/>
    <w:rsid w:val="00357CFC"/>
    <w:rsid w:val="00357D80"/>
    <w:rsid w:val="00361547"/>
    <w:rsid w:val="00361570"/>
    <w:rsid w:val="00362C5C"/>
    <w:rsid w:val="00363898"/>
    <w:rsid w:val="003669E4"/>
    <w:rsid w:val="00366D5A"/>
    <w:rsid w:val="00367611"/>
    <w:rsid w:val="00367B71"/>
    <w:rsid w:val="0037101B"/>
    <w:rsid w:val="00372078"/>
    <w:rsid w:val="0037238C"/>
    <w:rsid w:val="00372AA4"/>
    <w:rsid w:val="0037350C"/>
    <w:rsid w:val="003735F6"/>
    <w:rsid w:val="00373656"/>
    <w:rsid w:val="00373729"/>
    <w:rsid w:val="003739B2"/>
    <w:rsid w:val="00375C8B"/>
    <w:rsid w:val="00377E98"/>
    <w:rsid w:val="00380005"/>
    <w:rsid w:val="00381508"/>
    <w:rsid w:val="00381E20"/>
    <w:rsid w:val="003821C8"/>
    <w:rsid w:val="00383DD5"/>
    <w:rsid w:val="00385240"/>
    <w:rsid w:val="00385AA5"/>
    <w:rsid w:val="00387C35"/>
    <w:rsid w:val="00391808"/>
    <w:rsid w:val="00392C37"/>
    <w:rsid w:val="00393A09"/>
    <w:rsid w:val="0039415F"/>
    <w:rsid w:val="003968BF"/>
    <w:rsid w:val="00397D19"/>
    <w:rsid w:val="003A087E"/>
    <w:rsid w:val="003A0ABB"/>
    <w:rsid w:val="003A2D18"/>
    <w:rsid w:val="003A485D"/>
    <w:rsid w:val="003A5C70"/>
    <w:rsid w:val="003A5ECC"/>
    <w:rsid w:val="003A6A4A"/>
    <w:rsid w:val="003A786E"/>
    <w:rsid w:val="003B0292"/>
    <w:rsid w:val="003B0C51"/>
    <w:rsid w:val="003B0EB8"/>
    <w:rsid w:val="003B1AFE"/>
    <w:rsid w:val="003B2EB2"/>
    <w:rsid w:val="003B300C"/>
    <w:rsid w:val="003B3C9E"/>
    <w:rsid w:val="003C0E92"/>
    <w:rsid w:val="003C0EED"/>
    <w:rsid w:val="003C2CD3"/>
    <w:rsid w:val="003C540B"/>
    <w:rsid w:val="003C5625"/>
    <w:rsid w:val="003C5C87"/>
    <w:rsid w:val="003C709E"/>
    <w:rsid w:val="003C7781"/>
    <w:rsid w:val="003D4208"/>
    <w:rsid w:val="003D506E"/>
    <w:rsid w:val="003D5572"/>
    <w:rsid w:val="003D66F0"/>
    <w:rsid w:val="003D7B3B"/>
    <w:rsid w:val="003E029C"/>
    <w:rsid w:val="003E11D4"/>
    <w:rsid w:val="003E1FB6"/>
    <w:rsid w:val="003E38B4"/>
    <w:rsid w:val="003E68E6"/>
    <w:rsid w:val="003E7647"/>
    <w:rsid w:val="003F017C"/>
    <w:rsid w:val="003F1C7E"/>
    <w:rsid w:val="003F2B96"/>
    <w:rsid w:val="003F319C"/>
    <w:rsid w:val="003F323F"/>
    <w:rsid w:val="003F6DEA"/>
    <w:rsid w:val="003F784C"/>
    <w:rsid w:val="004001C3"/>
    <w:rsid w:val="004015E0"/>
    <w:rsid w:val="00404320"/>
    <w:rsid w:val="00404466"/>
    <w:rsid w:val="004045C8"/>
    <w:rsid w:val="00405C12"/>
    <w:rsid w:val="00406E0F"/>
    <w:rsid w:val="00410697"/>
    <w:rsid w:val="00413321"/>
    <w:rsid w:val="00413E97"/>
    <w:rsid w:val="00414F53"/>
    <w:rsid w:val="0041713B"/>
    <w:rsid w:val="00420D8D"/>
    <w:rsid w:val="0042154A"/>
    <w:rsid w:val="004215C8"/>
    <w:rsid w:val="00421A70"/>
    <w:rsid w:val="00422792"/>
    <w:rsid w:val="00422FFD"/>
    <w:rsid w:val="00423B92"/>
    <w:rsid w:val="00423FED"/>
    <w:rsid w:val="004245DC"/>
    <w:rsid w:val="00425BB0"/>
    <w:rsid w:val="00426050"/>
    <w:rsid w:val="00426893"/>
    <w:rsid w:val="0042758E"/>
    <w:rsid w:val="00431CDB"/>
    <w:rsid w:val="00432D49"/>
    <w:rsid w:val="0043347C"/>
    <w:rsid w:val="004343C4"/>
    <w:rsid w:val="00434B07"/>
    <w:rsid w:val="00436054"/>
    <w:rsid w:val="0043707F"/>
    <w:rsid w:val="004418CC"/>
    <w:rsid w:val="00443360"/>
    <w:rsid w:val="0044336D"/>
    <w:rsid w:val="0044346D"/>
    <w:rsid w:val="004465E0"/>
    <w:rsid w:val="00447ED4"/>
    <w:rsid w:val="00450127"/>
    <w:rsid w:val="00451D7D"/>
    <w:rsid w:val="00453F29"/>
    <w:rsid w:val="00455B48"/>
    <w:rsid w:val="004571DF"/>
    <w:rsid w:val="004573A2"/>
    <w:rsid w:val="00460BEA"/>
    <w:rsid w:val="00462117"/>
    <w:rsid w:val="00464514"/>
    <w:rsid w:val="00464678"/>
    <w:rsid w:val="00464DC6"/>
    <w:rsid w:val="00465B34"/>
    <w:rsid w:val="00466266"/>
    <w:rsid w:val="00467906"/>
    <w:rsid w:val="00467946"/>
    <w:rsid w:val="00467CE5"/>
    <w:rsid w:val="00467DBF"/>
    <w:rsid w:val="004705A8"/>
    <w:rsid w:val="00470AE1"/>
    <w:rsid w:val="00470E55"/>
    <w:rsid w:val="00471ACB"/>
    <w:rsid w:val="00472607"/>
    <w:rsid w:val="004738B2"/>
    <w:rsid w:val="00473F90"/>
    <w:rsid w:val="00474247"/>
    <w:rsid w:val="00474315"/>
    <w:rsid w:val="00475D24"/>
    <w:rsid w:val="00476942"/>
    <w:rsid w:val="0048053C"/>
    <w:rsid w:val="00480FCC"/>
    <w:rsid w:val="00481399"/>
    <w:rsid w:val="004815D2"/>
    <w:rsid w:val="004820A6"/>
    <w:rsid w:val="004821EB"/>
    <w:rsid w:val="00482391"/>
    <w:rsid w:val="004837D5"/>
    <w:rsid w:val="0048559C"/>
    <w:rsid w:val="00485A5B"/>
    <w:rsid w:val="00486F95"/>
    <w:rsid w:val="00487AA7"/>
    <w:rsid w:val="00490C91"/>
    <w:rsid w:val="0049122B"/>
    <w:rsid w:val="00492AD2"/>
    <w:rsid w:val="00494B4F"/>
    <w:rsid w:val="00494C61"/>
    <w:rsid w:val="004978FF"/>
    <w:rsid w:val="00497C90"/>
    <w:rsid w:val="004A1EDC"/>
    <w:rsid w:val="004A3BEE"/>
    <w:rsid w:val="004A3E4A"/>
    <w:rsid w:val="004A51D1"/>
    <w:rsid w:val="004A62C6"/>
    <w:rsid w:val="004A6AF4"/>
    <w:rsid w:val="004A748C"/>
    <w:rsid w:val="004B0316"/>
    <w:rsid w:val="004B0A6A"/>
    <w:rsid w:val="004B0F07"/>
    <w:rsid w:val="004B14B0"/>
    <w:rsid w:val="004B15AA"/>
    <w:rsid w:val="004B2451"/>
    <w:rsid w:val="004B2640"/>
    <w:rsid w:val="004B3F65"/>
    <w:rsid w:val="004B497F"/>
    <w:rsid w:val="004B54C5"/>
    <w:rsid w:val="004B552A"/>
    <w:rsid w:val="004B76D5"/>
    <w:rsid w:val="004B7702"/>
    <w:rsid w:val="004B7AF9"/>
    <w:rsid w:val="004C05F0"/>
    <w:rsid w:val="004C1FB2"/>
    <w:rsid w:val="004C2182"/>
    <w:rsid w:val="004C22E5"/>
    <w:rsid w:val="004C263C"/>
    <w:rsid w:val="004C2B3A"/>
    <w:rsid w:val="004C3D50"/>
    <w:rsid w:val="004C41E0"/>
    <w:rsid w:val="004C45E4"/>
    <w:rsid w:val="004C5902"/>
    <w:rsid w:val="004C7773"/>
    <w:rsid w:val="004D0592"/>
    <w:rsid w:val="004D27E0"/>
    <w:rsid w:val="004D4629"/>
    <w:rsid w:val="004D5406"/>
    <w:rsid w:val="004D577D"/>
    <w:rsid w:val="004D59E4"/>
    <w:rsid w:val="004D5C06"/>
    <w:rsid w:val="004D6450"/>
    <w:rsid w:val="004D6885"/>
    <w:rsid w:val="004D6DB2"/>
    <w:rsid w:val="004D6FA9"/>
    <w:rsid w:val="004D7902"/>
    <w:rsid w:val="004D7D17"/>
    <w:rsid w:val="004E14F0"/>
    <w:rsid w:val="004E20ED"/>
    <w:rsid w:val="004E3675"/>
    <w:rsid w:val="004E58BF"/>
    <w:rsid w:val="004E77D0"/>
    <w:rsid w:val="004E7CEC"/>
    <w:rsid w:val="004F097B"/>
    <w:rsid w:val="004F0A2A"/>
    <w:rsid w:val="004F2912"/>
    <w:rsid w:val="004F2CAB"/>
    <w:rsid w:val="004F3504"/>
    <w:rsid w:val="004F3510"/>
    <w:rsid w:val="004F3C8A"/>
    <w:rsid w:val="004F3D5E"/>
    <w:rsid w:val="004F5DC2"/>
    <w:rsid w:val="004F6A87"/>
    <w:rsid w:val="004F7CF5"/>
    <w:rsid w:val="005017E5"/>
    <w:rsid w:val="005019A6"/>
    <w:rsid w:val="00502847"/>
    <w:rsid w:val="0050374C"/>
    <w:rsid w:val="00504C2A"/>
    <w:rsid w:val="005052D1"/>
    <w:rsid w:val="00512CBD"/>
    <w:rsid w:val="00513744"/>
    <w:rsid w:val="00513A2E"/>
    <w:rsid w:val="00513A54"/>
    <w:rsid w:val="00513CA6"/>
    <w:rsid w:val="00514890"/>
    <w:rsid w:val="00514A0B"/>
    <w:rsid w:val="00515519"/>
    <w:rsid w:val="00516D47"/>
    <w:rsid w:val="00520724"/>
    <w:rsid w:val="00522908"/>
    <w:rsid w:val="00522F92"/>
    <w:rsid w:val="00523787"/>
    <w:rsid w:val="00524258"/>
    <w:rsid w:val="00525192"/>
    <w:rsid w:val="00527E49"/>
    <w:rsid w:val="00530E38"/>
    <w:rsid w:val="00530E5A"/>
    <w:rsid w:val="005315F3"/>
    <w:rsid w:val="005322E5"/>
    <w:rsid w:val="00533272"/>
    <w:rsid w:val="00534216"/>
    <w:rsid w:val="005347B7"/>
    <w:rsid w:val="00534801"/>
    <w:rsid w:val="0053482E"/>
    <w:rsid w:val="005352E0"/>
    <w:rsid w:val="005355FF"/>
    <w:rsid w:val="00536A00"/>
    <w:rsid w:val="00537117"/>
    <w:rsid w:val="00537FAE"/>
    <w:rsid w:val="00542B4D"/>
    <w:rsid w:val="00542EAE"/>
    <w:rsid w:val="0054332B"/>
    <w:rsid w:val="005455D5"/>
    <w:rsid w:val="0054580C"/>
    <w:rsid w:val="00545D57"/>
    <w:rsid w:val="00546475"/>
    <w:rsid w:val="005467A1"/>
    <w:rsid w:val="005479B6"/>
    <w:rsid w:val="00547AF4"/>
    <w:rsid w:val="0055123E"/>
    <w:rsid w:val="005516B9"/>
    <w:rsid w:val="00552F53"/>
    <w:rsid w:val="00554346"/>
    <w:rsid w:val="005554CA"/>
    <w:rsid w:val="00556FEC"/>
    <w:rsid w:val="005572E7"/>
    <w:rsid w:val="00557E9A"/>
    <w:rsid w:val="005600F2"/>
    <w:rsid w:val="00562586"/>
    <w:rsid w:val="0056519D"/>
    <w:rsid w:val="005663FD"/>
    <w:rsid w:val="0056652E"/>
    <w:rsid w:val="00567929"/>
    <w:rsid w:val="005705AF"/>
    <w:rsid w:val="00572B56"/>
    <w:rsid w:val="0057398B"/>
    <w:rsid w:val="00573A25"/>
    <w:rsid w:val="00573CAA"/>
    <w:rsid w:val="00573EBD"/>
    <w:rsid w:val="005746C5"/>
    <w:rsid w:val="005758BE"/>
    <w:rsid w:val="00575924"/>
    <w:rsid w:val="00577606"/>
    <w:rsid w:val="005801CC"/>
    <w:rsid w:val="00580233"/>
    <w:rsid w:val="00580A15"/>
    <w:rsid w:val="00582F23"/>
    <w:rsid w:val="00583B11"/>
    <w:rsid w:val="0058597A"/>
    <w:rsid w:val="00586DD4"/>
    <w:rsid w:val="005911AB"/>
    <w:rsid w:val="00591674"/>
    <w:rsid w:val="0059223E"/>
    <w:rsid w:val="00592640"/>
    <w:rsid w:val="0059269B"/>
    <w:rsid w:val="005927BF"/>
    <w:rsid w:val="00593E80"/>
    <w:rsid w:val="00594C3F"/>
    <w:rsid w:val="00594F3B"/>
    <w:rsid w:val="00595886"/>
    <w:rsid w:val="00595A39"/>
    <w:rsid w:val="0059618D"/>
    <w:rsid w:val="005A04BF"/>
    <w:rsid w:val="005A26F5"/>
    <w:rsid w:val="005A4B40"/>
    <w:rsid w:val="005A4B55"/>
    <w:rsid w:val="005A4C1C"/>
    <w:rsid w:val="005A69C2"/>
    <w:rsid w:val="005A7770"/>
    <w:rsid w:val="005B139E"/>
    <w:rsid w:val="005B28B6"/>
    <w:rsid w:val="005B3697"/>
    <w:rsid w:val="005B3ADB"/>
    <w:rsid w:val="005B4603"/>
    <w:rsid w:val="005B74FD"/>
    <w:rsid w:val="005C3241"/>
    <w:rsid w:val="005C36CF"/>
    <w:rsid w:val="005C3F07"/>
    <w:rsid w:val="005C5EEA"/>
    <w:rsid w:val="005C696D"/>
    <w:rsid w:val="005C7250"/>
    <w:rsid w:val="005C7618"/>
    <w:rsid w:val="005D02CE"/>
    <w:rsid w:val="005D24AB"/>
    <w:rsid w:val="005D2F02"/>
    <w:rsid w:val="005D3218"/>
    <w:rsid w:val="005D3375"/>
    <w:rsid w:val="005D3424"/>
    <w:rsid w:val="005D344F"/>
    <w:rsid w:val="005D3935"/>
    <w:rsid w:val="005D3FFA"/>
    <w:rsid w:val="005D5F20"/>
    <w:rsid w:val="005D6686"/>
    <w:rsid w:val="005E0426"/>
    <w:rsid w:val="005E0440"/>
    <w:rsid w:val="005E0B05"/>
    <w:rsid w:val="005E0FAE"/>
    <w:rsid w:val="005E1738"/>
    <w:rsid w:val="005E30C5"/>
    <w:rsid w:val="005E3ADF"/>
    <w:rsid w:val="005E4EB7"/>
    <w:rsid w:val="005E584A"/>
    <w:rsid w:val="005E6E03"/>
    <w:rsid w:val="005E783B"/>
    <w:rsid w:val="005E7F3D"/>
    <w:rsid w:val="005F136A"/>
    <w:rsid w:val="005F1B9E"/>
    <w:rsid w:val="005F3072"/>
    <w:rsid w:val="005F3F17"/>
    <w:rsid w:val="005F417B"/>
    <w:rsid w:val="005F44A5"/>
    <w:rsid w:val="005F6EEE"/>
    <w:rsid w:val="005F6F5C"/>
    <w:rsid w:val="00600B49"/>
    <w:rsid w:val="00600CD3"/>
    <w:rsid w:val="00600DE0"/>
    <w:rsid w:val="00600E0D"/>
    <w:rsid w:val="006015E4"/>
    <w:rsid w:val="00602861"/>
    <w:rsid w:val="006042C3"/>
    <w:rsid w:val="00604F55"/>
    <w:rsid w:val="006055EF"/>
    <w:rsid w:val="00605B81"/>
    <w:rsid w:val="0060772E"/>
    <w:rsid w:val="00612418"/>
    <w:rsid w:val="00612EFD"/>
    <w:rsid w:val="00613D81"/>
    <w:rsid w:val="00614E41"/>
    <w:rsid w:val="00615436"/>
    <w:rsid w:val="00615FDB"/>
    <w:rsid w:val="00616584"/>
    <w:rsid w:val="0062283A"/>
    <w:rsid w:val="00622887"/>
    <w:rsid w:val="00622D2D"/>
    <w:rsid w:val="00623A27"/>
    <w:rsid w:val="00623A82"/>
    <w:rsid w:val="00623F26"/>
    <w:rsid w:val="00624131"/>
    <w:rsid w:val="00624B69"/>
    <w:rsid w:val="006251FD"/>
    <w:rsid w:val="00626F84"/>
    <w:rsid w:val="00627CA7"/>
    <w:rsid w:val="00630CC0"/>
    <w:rsid w:val="00632E41"/>
    <w:rsid w:val="00633A34"/>
    <w:rsid w:val="00634BDB"/>
    <w:rsid w:val="006351BF"/>
    <w:rsid w:val="006359DC"/>
    <w:rsid w:val="00636FCF"/>
    <w:rsid w:val="0063784F"/>
    <w:rsid w:val="006379F3"/>
    <w:rsid w:val="00642142"/>
    <w:rsid w:val="006428BD"/>
    <w:rsid w:val="00642EC8"/>
    <w:rsid w:val="00643AA2"/>
    <w:rsid w:val="0064532A"/>
    <w:rsid w:val="00646E30"/>
    <w:rsid w:val="00646F26"/>
    <w:rsid w:val="0064764E"/>
    <w:rsid w:val="00647658"/>
    <w:rsid w:val="00650830"/>
    <w:rsid w:val="006510E8"/>
    <w:rsid w:val="00651E31"/>
    <w:rsid w:val="00652650"/>
    <w:rsid w:val="0065318E"/>
    <w:rsid w:val="006546E9"/>
    <w:rsid w:val="00655C0E"/>
    <w:rsid w:val="006566F2"/>
    <w:rsid w:val="006567B9"/>
    <w:rsid w:val="006570ED"/>
    <w:rsid w:val="00660553"/>
    <w:rsid w:val="0066069B"/>
    <w:rsid w:val="00661886"/>
    <w:rsid w:val="00661BBE"/>
    <w:rsid w:val="00664C76"/>
    <w:rsid w:val="00667BD1"/>
    <w:rsid w:val="00667F25"/>
    <w:rsid w:val="006718DB"/>
    <w:rsid w:val="006721E2"/>
    <w:rsid w:val="006722A6"/>
    <w:rsid w:val="006722AE"/>
    <w:rsid w:val="00672543"/>
    <w:rsid w:val="006743C3"/>
    <w:rsid w:val="00674C80"/>
    <w:rsid w:val="00676399"/>
    <w:rsid w:val="00676668"/>
    <w:rsid w:val="00677142"/>
    <w:rsid w:val="00677AE8"/>
    <w:rsid w:val="00677EBF"/>
    <w:rsid w:val="006807AE"/>
    <w:rsid w:val="006822FA"/>
    <w:rsid w:val="006839BB"/>
    <w:rsid w:val="00684027"/>
    <w:rsid w:val="0068511A"/>
    <w:rsid w:val="00685B3C"/>
    <w:rsid w:val="00686308"/>
    <w:rsid w:val="006873B6"/>
    <w:rsid w:val="00687724"/>
    <w:rsid w:val="0069042B"/>
    <w:rsid w:val="00690789"/>
    <w:rsid w:val="006915A1"/>
    <w:rsid w:val="00692161"/>
    <w:rsid w:val="006924C0"/>
    <w:rsid w:val="00693BAC"/>
    <w:rsid w:val="00694C5B"/>
    <w:rsid w:val="00695198"/>
    <w:rsid w:val="006962D9"/>
    <w:rsid w:val="00696DFC"/>
    <w:rsid w:val="006A0ADF"/>
    <w:rsid w:val="006A0B72"/>
    <w:rsid w:val="006A0CE4"/>
    <w:rsid w:val="006A1B7B"/>
    <w:rsid w:val="006A2F61"/>
    <w:rsid w:val="006A3B2B"/>
    <w:rsid w:val="006A3DE9"/>
    <w:rsid w:val="006A4DC6"/>
    <w:rsid w:val="006A51D1"/>
    <w:rsid w:val="006A64BB"/>
    <w:rsid w:val="006A68FD"/>
    <w:rsid w:val="006B177B"/>
    <w:rsid w:val="006B25C2"/>
    <w:rsid w:val="006B275C"/>
    <w:rsid w:val="006B3072"/>
    <w:rsid w:val="006B4722"/>
    <w:rsid w:val="006B623A"/>
    <w:rsid w:val="006B6402"/>
    <w:rsid w:val="006B6C5B"/>
    <w:rsid w:val="006B710A"/>
    <w:rsid w:val="006B7E80"/>
    <w:rsid w:val="006C03EA"/>
    <w:rsid w:val="006C0C1B"/>
    <w:rsid w:val="006C1346"/>
    <w:rsid w:val="006C2FDC"/>
    <w:rsid w:val="006C5352"/>
    <w:rsid w:val="006C639D"/>
    <w:rsid w:val="006D1A79"/>
    <w:rsid w:val="006D2313"/>
    <w:rsid w:val="006D25CD"/>
    <w:rsid w:val="006D31EF"/>
    <w:rsid w:val="006D3479"/>
    <w:rsid w:val="006D3FE9"/>
    <w:rsid w:val="006D5CAD"/>
    <w:rsid w:val="006D6329"/>
    <w:rsid w:val="006E0146"/>
    <w:rsid w:val="006E0416"/>
    <w:rsid w:val="006E107C"/>
    <w:rsid w:val="006E2219"/>
    <w:rsid w:val="006E425B"/>
    <w:rsid w:val="006E5E2C"/>
    <w:rsid w:val="006E6A48"/>
    <w:rsid w:val="006F0603"/>
    <w:rsid w:val="006F205C"/>
    <w:rsid w:val="006F2353"/>
    <w:rsid w:val="006F3894"/>
    <w:rsid w:val="006F3FE9"/>
    <w:rsid w:val="006F4C30"/>
    <w:rsid w:val="006F52A1"/>
    <w:rsid w:val="006F596B"/>
    <w:rsid w:val="006F5BAF"/>
    <w:rsid w:val="007004EC"/>
    <w:rsid w:val="007008FA"/>
    <w:rsid w:val="0070322A"/>
    <w:rsid w:val="00704BDC"/>
    <w:rsid w:val="00704E7C"/>
    <w:rsid w:val="00705258"/>
    <w:rsid w:val="00705C64"/>
    <w:rsid w:val="007062B7"/>
    <w:rsid w:val="00706B5C"/>
    <w:rsid w:val="007077AB"/>
    <w:rsid w:val="0070794D"/>
    <w:rsid w:val="0071016B"/>
    <w:rsid w:val="0071033F"/>
    <w:rsid w:val="007118C1"/>
    <w:rsid w:val="00711B6F"/>
    <w:rsid w:val="007123CF"/>
    <w:rsid w:val="007139C2"/>
    <w:rsid w:val="00713EEA"/>
    <w:rsid w:val="0071408C"/>
    <w:rsid w:val="00714908"/>
    <w:rsid w:val="00715F04"/>
    <w:rsid w:val="007172EC"/>
    <w:rsid w:val="00717EE2"/>
    <w:rsid w:val="00717F25"/>
    <w:rsid w:val="00720C95"/>
    <w:rsid w:val="0072231F"/>
    <w:rsid w:val="007228CA"/>
    <w:rsid w:val="00723AE3"/>
    <w:rsid w:val="00723E83"/>
    <w:rsid w:val="00723FDD"/>
    <w:rsid w:val="00724E51"/>
    <w:rsid w:val="00724F3C"/>
    <w:rsid w:val="007272CE"/>
    <w:rsid w:val="007303F4"/>
    <w:rsid w:val="00731610"/>
    <w:rsid w:val="00731C50"/>
    <w:rsid w:val="00731F50"/>
    <w:rsid w:val="007336FE"/>
    <w:rsid w:val="00734303"/>
    <w:rsid w:val="00735A63"/>
    <w:rsid w:val="00735B5B"/>
    <w:rsid w:val="0073684E"/>
    <w:rsid w:val="00737E6B"/>
    <w:rsid w:val="007425E4"/>
    <w:rsid w:val="00743410"/>
    <w:rsid w:val="00743849"/>
    <w:rsid w:val="00744832"/>
    <w:rsid w:val="007469EC"/>
    <w:rsid w:val="00747032"/>
    <w:rsid w:val="007516DD"/>
    <w:rsid w:val="007528B7"/>
    <w:rsid w:val="00752B85"/>
    <w:rsid w:val="00753173"/>
    <w:rsid w:val="007546A2"/>
    <w:rsid w:val="007549D7"/>
    <w:rsid w:val="00755652"/>
    <w:rsid w:val="007573A1"/>
    <w:rsid w:val="007575F8"/>
    <w:rsid w:val="00757798"/>
    <w:rsid w:val="00757ECA"/>
    <w:rsid w:val="0076128C"/>
    <w:rsid w:val="0076158C"/>
    <w:rsid w:val="007624C0"/>
    <w:rsid w:val="00762D80"/>
    <w:rsid w:val="007632EC"/>
    <w:rsid w:val="00764BDF"/>
    <w:rsid w:val="00765BC5"/>
    <w:rsid w:val="0076650E"/>
    <w:rsid w:val="007665E1"/>
    <w:rsid w:val="00766638"/>
    <w:rsid w:val="00766B90"/>
    <w:rsid w:val="00766E28"/>
    <w:rsid w:val="00770E6F"/>
    <w:rsid w:val="007710DD"/>
    <w:rsid w:val="007714A6"/>
    <w:rsid w:val="0077182D"/>
    <w:rsid w:val="00772F3F"/>
    <w:rsid w:val="0077756A"/>
    <w:rsid w:val="00777624"/>
    <w:rsid w:val="00777A7F"/>
    <w:rsid w:val="00781A8B"/>
    <w:rsid w:val="007821C8"/>
    <w:rsid w:val="00784352"/>
    <w:rsid w:val="00784BE3"/>
    <w:rsid w:val="00784EB9"/>
    <w:rsid w:val="007853DA"/>
    <w:rsid w:val="00785660"/>
    <w:rsid w:val="00786BE7"/>
    <w:rsid w:val="00790B99"/>
    <w:rsid w:val="007910B0"/>
    <w:rsid w:val="0079112F"/>
    <w:rsid w:val="00793954"/>
    <w:rsid w:val="00793E86"/>
    <w:rsid w:val="00796EAF"/>
    <w:rsid w:val="0079708A"/>
    <w:rsid w:val="00797EE0"/>
    <w:rsid w:val="007A14F1"/>
    <w:rsid w:val="007A26DA"/>
    <w:rsid w:val="007A2DDC"/>
    <w:rsid w:val="007A2F68"/>
    <w:rsid w:val="007A308B"/>
    <w:rsid w:val="007A3F2C"/>
    <w:rsid w:val="007A56C2"/>
    <w:rsid w:val="007A5FA6"/>
    <w:rsid w:val="007A6383"/>
    <w:rsid w:val="007A63C1"/>
    <w:rsid w:val="007A6568"/>
    <w:rsid w:val="007A6963"/>
    <w:rsid w:val="007B069B"/>
    <w:rsid w:val="007B1F1F"/>
    <w:rsid w:val="007B341C"/>
    <w:rsid w:val="007B3595"/>
    <w:rsid w:val="007B375B"/>
    <w:rsid w:val="007B3F24"/>
    <w:rsid w:val="007B4697"/>
    <w:rsid w:val="007B4B6F"/>
    <w:rsid w:val="007B4D5B"/>
    <w:rsid w:val="007B6079"/>
    <w:rsid w:val="007C029B"/>
    <w:rsid w:val="007C132B"/>
    <w:rsid w:val="007C4466"/>
    <w:rsid w:val="007C4524"/>
    <w:rsid w:val="007C503C"/>
    <w:rsid w:val="007C65DA"/>
    <w:rsid w:val="007D1404"/>
    <w:rsid w:val="007D3CCD"/>
    <w:rsid w:val="007D4654"/>
    <w:rsid w:val="007D47DE"/>
    <w:rsid w:val="007D4E8C"/>
    <w:rsid w:val="007D5BCD"/>
    <w:rsid w:val="007D5BE6"/>
    <w:rsid w:val="007D5CCF"/>
    <w:rsid w:val="007D7AFB"/>
    <w:rsid w:val="007E0EC8"/>
    <w:rsid w:val="007E1553"/>
    <w:rsid w:val="007E18E1"/>
    <w:rsid w:val="007E2894"/>
    <w:rsid w:val="007E3DBC"/>
    <w:rsid w:val="007E44B9"/>
    <w:rsid w:val="007E49F0"/>
    <w:rsid w:val="007E5CE4"/>
    <w:rsid w:val="007E5E30"/>
    <w:rsid w:val="007E624E"/>
    <w:rsid w:val="007F051A"/>
    <w:rsid w:val="007F0FC6"/>
    <w:rsid w:val="007F3EF6"/>
    <w:rsid w:val="007F4B2E"/>
    <w:rsid w:val="007F5D82"/>
    <w:rsid w:val="007F71E2"/>
    <w:rsid w:val="008000BF"/>
    <w:rsid w:val="00800441"/>
    <w:rsid w:val="00801FAE"/>
    <w:rsid w:val="00803D7E"/>
    <w:rsid w:val="008040D6"/>
    <w:rsid w:val="008048D2"/>
    <w:rsid w:val="00806158"/>
    <w:rsid w:val="00806392"/>
    <w:rsid w:val="008063C5"/>
    <w:rsid w:val="0080780C"/>
    <w:rsid w:val="00807FE9"/>
    <w:rsid w:val="00811BC6"/>
    <w:rsid w:val="008125BA"/>
    <w:rsid w:val="0081266F"/>
    <w:rsid w:val="0081397E"/>
    <w:rsid w:val="0081574B"/>
    <w:rsid w:val="008168FA"/>
    <w:rsid w:val="00816D72"/>
    <w:rsid w:val="00820725"/>
    <w:rsid w:val="00820C1E"/>
    <w:rsid w:val="00820EA7"/>
    <w:rsid w:val="00821189"/>
    <w:rsid w:val="00822840"/>
    <w:rsid w:val="008235A9"/>
    <w:rsid w:val="008239F3"/>
    <w:rsid w:val="008245E7"/>
    <w:rsid w:val="0082666F"/>
    <w:rsid w:val="00826CE5"/>
    <w:rsid w:val="00827D80"/>
    <w:rsid w:val="00830FD8"/>
    <w:rsid w:val="0083494F"/>
    <w:rsid w:val="00835A02"/>
    <w:rsid w:val="00843ED7"/>
    <w:rsid w:val="00846625"/>
    <w:rsid w:val="008469F4"/>
    <w:rsid w:val="00846A35"/>
    <w:rsid w:val="008470F4"/>
    <w:rsid w:val="00850118"/>
    <w:rsid w:val="008506CC"/>
    <w:rsid w:val="00851673"/>
    <w:rsid w:val="008542DE"/>
    <w:rsid w:val="00857EEC"/>
    <w:rsid w:val="00860224"/>
    <w:rsid w:val="0086026D"/>
    <w:rsid w:val="00860C11"/>
    <w:rsid w:val="00860CBD"/>
    <w:rsid w:val="00861D28"/>
    <w:rsid w:val="00861FB0"/>
    <w:rsid w:val="0086429E"/>
    <w:rsid w:val="00864538"/>
    <w:rsid w:val="0086509F"/>
    <w:rsid w:val="008657F0"/>
    <w:rsid w:val="008674EC"/>
    <w:rsid w:val="008719E0"/>
    <w:rsid w:val="00872412"/>
    <w:rsid w:val="008733A1"/>
    <w:rsid w:val="00874CCA"/>
    <w:rsid w:val="00875A25"/>
    <w:rsid w:val="00876B74"/>
    <w:rsid w:val="0087778B"/>
    <w:rsid w:val="008800E3"/>
    <w:rsid w:val="008836B7"/>
    <w:rsid w:val="00883A51"/>
    <w:rsid w:val="00883F8B"/>
    <w:rsid w:val="00884BEE"/>
    <w:rsid w:val="00885C51"/>
    <w:rsid w:val="00886457"/>
    <w:rsid w:val="00887B15"/>
    <w:rsid w:val="00890D4B"/>
    <w:rsid w:val="00890FB6"/>
    <w:rsid w:val="00891399"/>
    <w:rsid w:val="0089148F"/>
    <w:rsid w:val="008921D1"/>
    <w:rsid w:val="00892C8A"/>
    <w:rsid w:val="00893052"/>
    <w:rsid w:val="00893495"/>
    <w:rsid w:val="00895861"/>
    <w:rsid w:val="00895DC2"/>
    <w:rsid w:val="008966A1"/>
    <w:rsid w:val="00896A5C"/>
    <w:rsid w:val="008A0D75"/>
    <w:rsid w:val="008A1988"/>
    <w:rsid w:val="008A2FC7"/>
    <w:rsid w:val="008A3689"/>
    <w:rsid w:val="008A3EF3"/>
    <w:rsid w:val="008A3F7C"/>
    <w:rsid w:val="008A437D"/>
    <w:rsid w:val="008A4AAF"/>
    <w:rsid w:val="008A5AF4"/>
    <w:rsid w:val="008A5E61"/>
    <w:rsid w:val="008A6A67"/>
    <w:rsid w:val="008B0A78"/>
    <w:rsid w:val="008B3539"/>
    <w:rsid w:val="008B3CB0"/>
    <w:rsid w:val="008B4C43"/>
    <w:rsid w:val="008B602B"/>
    <w:rsid w:val="008B6185"/>
    <w:rsid w:val="008B74EF"/>
    <w:rsid w:val="008C1488"/>
    <w:rsid w:val="008C22DE"/>
    <w:rsid w:val="008C2C22"/>
    <w:rsid w:val="008C2C89"/>
    <w:rsid w:val="008C2D52"/>
    <w:rsid w:val="008C31B2"/>
    <w:rsid w:val="008C31E4"/>
    <w:rsid w:val="008C35E9"/>
    <w:rsid w:val="008C37E5"/>
    <w:rsid w:val="008C4E00"/>
    <w:rsid w:val="008C7437"/>
    <w:rsid w:val="008D1091"/>
    <w:rsid w:val="008D14A2"/>
    <w:rsid w:val="008D2363"/>
    <w:rsid w:val="008D505E"/>
    <w:rsid w:val="008D50CF"/>
    <w:rsid w:val="008D53B5"/>
    <w:rsid w:val="008D6BAB"/>
    <w:rsid w:val="008D793D"/>
    <w:rsid w:val="008D7EAF"/>
    <w:rsid w:val="008E01B4"/>
    <w:rsid w:val="008E2341"/>
    <w:rsid w:val="008E2369"/>
    <w:rsid w:val="008E2542"/>
    <w:rsid w:val="008E285E"/>
    <w:rsid w:val="008E37E2"/>
    <w:rsid w:val="008E49A1"/>
    <w:rsid w:val="008E49D1"/>
    <w:rsid w:val="008E69CC"/>
    <w:rsid w:val="008E7CFF"/>
    <w:rsid w:val="008F286A"/>
    <w:rsid w:val="008F2D1A"/>
    <w:rsid w:val="008F472E"/>
    <w:rsid w:val="008F6FCC"/>
    <w:rsid w:val="008F7CA9"/>
    <w:rsid w:val="009005E0"/>
    <w:rsid w:val="00900AB9"/>
    <w:rsid w:val="00901CD5"/>
    <w:rsid w:val="0090290C"/>
    <w:rsid w:val="00903924"/>
    <w:rsid w:val="00905223"/>
    <w:rsid w:val="009055F6"/>
    <w:rsid w:val="009068D2"/>
    <w:rsid w:val="00907E93"/>
    <w:rsid w:val="00911B36"/>
    <w:rsid w:val="00911E5B"/>
    <w:rsid w:val="0091376E"/>
    <w:rsid w:val="0091458B"/>
    <w:rsid w:val="00915588"/>
    <w:rsid w:val="0091593A"/>
    <w:rsid w:val="009161F7"/>
    <w:rsid w:val="00917669"/>
    <w:rsid w:val="00917ED3"/>
    <w:rsid w:val="00920D7F"/>
    <w:rsid w:val="00921A92"/>
    <w:rsid w:val="00921CDA"/>
    <w:rsid w:val="009227B4"/>
    <w:rsid w:val="00923A51"/>
    <w:rsid w:val="00923A8A"/>
    <w:rsid w:val="009249BF"/>
    <w:rsid w:val="0092583F"/>
    <w:rsid w:val="009261C6"/>
    <w:rsid w:val="009265D2"/>
    <w:rsid w:val="00930579"/>
    <w:rsid w:val="00930A38"/>
    <w:rsid w:val="00931D51"/>
    <w:rsid w:val="00931ED4"/>
    <w:rsid w:val="00932C2F"/>
    <w:rsid w:val="0093455F"/>
    <w:rsid w:val="0093484C"/>
    <w:rsid w:val="00935BB5"/>
    <w:rsid w:val="00936C6C"/>
    <w:rsid w:val="0094115E"/>
    <w:rsid w:val="00941BC7"/>
    <w:rsid w:val="0094390B"/>
    <w:rsid w:val="00943A15"/>
    <w:rsid w:val="00945E41"/>
    <w:rsid w:val="00946D85"/>
    <w:rsid w:val="009479F9"/>
    <w:rsid w:val="009504CD"/>
    <w:rsid w:val="00950C18"/>
    <w:rsid w:val="00951F37"/>
    <w:rsid w:val="00953807"/>
    <w:rsid w:val="00954C4B"/>
    <w:rsid w:val="009556DF"/>
    <w:rsid w:val="00956FB3"/>
    <w:rsid w:val="00960AFC"/>
    <w:rsid w:val="00961BEF"/>
    <w:rsid w:val="009625EA"/>
    <w:rsid w:val="0096415D"/>
    <w:rsid w:val="00966916"/>
    <w:rsid w:val="00966BEE"/>
    <w:rsid w:val="00967B11"/>
    <w:rsid w:val="0097075B"/>
    <w:rsid w:val="00972788"/>
    <w:rsid w:val="00973C4A"/>
    <w:rsid w:val="00973E47"/>
    <w:rsid w:val="009750BF"/>
    <w:rsid w:val="00975785"/>
    <w:rsid w:val="00976315"/>
    <w:rsid w:val="009764C9"/>
    <w:rsid w:val="00977902"/>
    <w:rsid w:val="009805F6"/>
    <w:rsid w:val="00981A63"/>
    <w:rsid w:val="00981D6E"/>
    <w:rsid w:val="00984157"/>
    <w:rsid w:val="009847AD"/>
    <w:rsid w:val="00984CCB"/>
    <w:rsid w:val="0098572F"/>
    <w:rsid w:val="00985809"/>
    <w:rsid w:val="00985CEA"/>
    <w:rsid w:val="00986157"/>
    <w:rsid w:val="009863AE"/>
    <w:rsid w:val="0099077F"/>
    <w:rsid w:val="00992C36"/>
    <w:rsid w:val="00993EE7"/>
    <w:rsid w:val="00993EFF"/>
    <w:rsid w:val="009941BA"/>
    <w:rsid w:val="009945D0"/>
    <w:rsid w:val="009961B8"/>
    <w:rsid w:val="0099621C"/>
    <w:rsid w:val="009A0016"/>
    <w:rsid w:val="009A085A"/>
    <w:rsid w:val="009A092A"/>
    <w:rsid w:val="009A12D5"/>
    <w:rsid w:val="009A17A1"/>
    <w:rsid w:val="009A2E69"/>
    <w:rsid w:val="009A53C1"/>
    <w:rsid w:val="009A7CC1"/>
    <w:rsid w:val="009B07EF"/>
    <w:rsid w:val="009B08C5"/>
    <w:rsid w:val="009B1D88"/>
    <w:rsid w:val="009B2725"/>
    <w:rsid w:val="009B28BB"/>
    <w:rsid w:val="009B2A8F"/>
    <w:rsid w:val="009B2C86"/>
    <w:rsid w:val="009B6A3D"/>
    <w:rsid w:val="009B6D95"/>
    <w:rsid w:val="009B6EAB"/>
    <w:rsid w:val="009B7CF3"/>
    <w:rsid w:val="009C0C6E"/>
    <w:rsid w:val="009C0CAA"/>
    <w:rsid w:val="009C1245"/>
    <w:rsid w:val="009C26AF"/>
    <w:rsid w:val="009C3476"/>
    <w:rsid w:val="009C476F"/>
    <w:rsid w:val="009C4FCE"/>
    <w:rsid w:val="009C5DCB"/>
    <w:rsid w:val="009C6324"/>
    <w:rsid w:val="009C6A33"/>
    <w:rsid w:val="009C6B30"/>
    <w:rsid w:val="009C77B2"/>
    <w:rsid w:val="009D0B03"/>
    <w:rsid w:val="009D169C"/>
    <w:rsid w:val="009D3383"/>
    <w:rsid w:val="009D33A1"/>
    <w:rsid w:val="009D40C7"/>
    <w:rsid w:val="009D46D0"/>
    <w:rsid w:val="009D5874"/>
    <w:rsid w:val="009D5BDA"/>
    <w:rsid w:val="009D6A0B"/>
    <w:rsid w:val="009D6F26"/>
    <w:rsid w:val="009E003A"/>
    <w:rsid w:val="009E0587"/>
    <w:rsid w:val="009E0A83"/>
    <w:rsid w:val="009E0B0B"/>
    <w:rsid w:val="009E134A"/>
    <w:rsid w:val="009E1E2E"/>
    <w:rsid w:val="009E386E"/>
    <w:rsid w:val="009E398B"/>
    <w:rsid w:val="009E3A79"/>
    <w:rsid w:val="009E5C5C"/>
    <w:rsid w:val="009E6ABA"/>
    <w:rsid w:val="009E7AE1"/>
    <w:rsid w:val="009E7B30"/>
    <w:rsid w:val="009F0E5E"/>
    <w:rsid w:val="009F1611"/>
    <w:rsid w:val="009F20D9"/>
    <w:rsid w:val="009F235F"/>
    <w:rsid w:val="009F2A7C"/>
    <w:rsid w:val="009F2C20"/>
    <w:rsid w:val="009F2CF8"/>
    <w:rsid w:val="009F378C"/>
    <w:rsid w:val="009F5DB9"/>
    <w:rsid w:val="009F6078"/>
    <w:rsid w:val="00A007A0"/>
    <w:rsid w:val="00A01D1D"/>
    <w:rsid w:val="00A02109"/>
    <w:rsid w:val="00A03EC1"/>
    <w:rsid w:val="00A0524C"/>
    <w:rsid w:val="00A05E87"/>
    <w:rsid w:val="00A06633"/>
    <w:rsid w:val="00A07ED7"/>
    <w:rsid w:val="00A10F29"/>
    <w:rsid w:val="00A1168F"/>
    <w:rsid w:val="00A12854"/>
    <w:rsid w:val="00A14D6C"/>
    <w:rsid w:val="00A16FFE"/>
    <w:rsid w:val="00A17109"/>
    <w:rsid w:val="00A20245"/>
    <w:rsid w:val="00A21514"/>
    <w:rsid w:val="00A21B30"/>
    <w:rsid w:val="00A2218D"/>
    <w:rsid w:val="00A23C43"/>
    <w:rsid w:val="00A23EA0"/>
    <w:rsid w:val="00A25656"/>
    <w:rsid w:val="00A26204"/>
    <w:rsid w:val="00A307DF"/>
    <w:rsid w:val="00A32709"/>
    <w:rsid w:val="00A32723"/>
    <w:rsid w:val="00A32A18"/>
    <w:rsid w:val="00A33239"/>
    <w:rsid w:val="00A34FD8"/>
    <w:rsid w:val="00A35A7C"/>
    <w:rsid w:val="00A36A44"/>
    <w:rsid w:val="00A36E37"/>
    <w:rsid w:val="00A376CD"/>
    <w:rsid w:val="00A37840"/>
    <w:rsid w:val="00A403D1"/>
    <w:rsid w:val="00A4103E"/>
    <w:rsid w:val="00A4109B"/>
    <w:rsid w:val="00A414D9"/>
    <w:rsid w:val="00A4480C"/>
    <w:rsid w:val="00A44B21"/>
    <w:rsid w:val="00A44E09"/>
    <w:rsid w:val="00A471A7"/>
    <w:rsid w:val="00A475CD"/>
    <w:rsid w:val="00A47EC0"/>
    <w:rsid w:val="00A50B43"/>
    <w:rsid w:val="00A513EA"/>
    <w:rsid w:val="00A52458"/>
    <w:rsid w:val="00A5476E"/>
    <w:rsid w:val="00A55507"/>
    <w:rsid w:val="00A566F8"/>
    <w:rsid w:val="00A56790"/>
    <w:rsid w:val="00A576FC"/>
    <w:rsid w:val="00A57BB9"/>
    <w:rsid w:val="00A60448"/>
    <w:rsid w:val="00A617EB"/>
    <w:rsid w:val="00A62AD2"/>
    <w:rsid w:val="00A631A1"/>
    <w:rsid w:val="00A633E2"/>
    <w:rsid w:val="00A63F61"/>
    <w:rsid w:val="00A65229"/>
    <w:rsid w:val="00A65D19"/>
    <w:rsid w:val="00A660AE"/>
    <w:rsid w:val="00A6749E"/>
    <w:rsid w:val="00A67C2A"/>
    <w:rsid w:val="00A71572"/>
    <w:rsid w:val="00A717AC"/>
    <w:rsid w:val="00A71F0E"/>
    <w:rsid w:val="00A728E7"/>
    <w:rsid w:val="00A7299B"/>
    <w:rsid w:val="00A739FE"/>
    <w:rsid w:val="00A73CB6"/>
    <w:rsid w:val="00A7464F"/>
    <w:rsid w:val="00A75682"/>
    <w:rsid w:val="00A7603F"/>
    <w:rsid w:val="00A76C54"/>
    <w:rsid w:val="00A7705C"/>
    <w:rsid w:val="00A80CDA"/>
    <w:rsid w:val="00A8127D"/>
    <w:rsid w:val="00A843F3"/>
    <w:rsid w:val="00A852AA"/>
    <w:rsid w:val="00A858A1"/>
    <w:rsid w:val="00A85B16"/>
    <w:rsid w:val="00A86841"/>
    <w:rsid w:val="00A86A3F"/>
    <w:rsid w:val="00A86E28"/>
    <w:rsid w:val="00A9008E"/>
    <w:rsid w:val="00A91AD8"/>
    <w:rsid w:val="00A93129"/>
    <w:rsid w:val="00A94118"/>
    <w:rsid w:val="00A941E0"/>
    <w:rsid w:val="00A94D23"/>
    <w:rsid w:val="00A950DA"/>
    <w:rsid w:val="00A95140"/>
    <w:rsid w:val="00A9642E"/>
    <w:rsid w:val="00AA0CD0"/>
    <w:rsid w:val="00AA5A1C"/>
    <w:rsid w:val="00AA5D44"/>
    <w:rsid w:val="00AA6732"/>
    <w:rsid w:val="00AA696F"/>
    <w:rsid w:val="00AB1AFB"/>
    <w:rsid w:val="00AB25A1"/>
    <w:rsid w:val="00AB41B2"/>
    <w:rsid w:val="00AB4CAB"/>
    <w:rsid w:val="00AB505B"/>
    <w:rsid w:val="00AB721B"/>
    <w:rsid w:val="00AC193C"/>
    <w:rsid w:val="00AC3C0D"/>
    <w:rsid w:val="00AC408B"/>
    <w:rsid w:val="00AC4D7E"/>
    <w:rsid w:val="00AC51CE"/>
    <w:rsid w:val="00AC54A1"/>
    <w:rsid w:val="00AC70FC"/>
    <w:rsid w:val="00AC74F0"/>
    <w:rsid w:val="00AD0041"/>
    <w:rsid w:val="00AD07BF"/>
    <w:rsid w:val="00AD1056"/>
    <w:rsid w:val="00AD3993"/>
    <w:rsid w:val="00AD3A8A"/>
    <w:rsid w:val="00AD498C"/>
    <w:rsid w:val="00AD4EBC"/>
    <w:rsid w:val="00AD6C89"/>
    <w:rsid w:val="00AD7084"/>
    <w:rsid w:val="00AE05F5"/>
    <w:rsid w:val="00AE156C"/>
    <w:rsid w:val="00AE289C"/>
    <w:rsid w:val="00AE37F6"/>
    <w:rsid w:val="00AF2A47"/>
    <w:rsid w:val="00AF30F4"/>
    <w:rsid w:val="00AF311C"/>
    <w:rsid w:val="00AF36CC"/>
    <w:rsid w:val="00AF4B4F"/>
    <w:rsid w:val="00AF6484"/>
    <w:rsid w:val="00AF65A6"/>
    <w:rsid w:val="00B0160D"/>
    <w:rsid w:val="00B04140"/>
    <w:rsid w:val="00B05A22"/>
    <w:rsid w:val="00B05AA8"/>
    <w:rsid w:val="00B06791"/>
    <w:rsid w:val="00B06BE0"/>
    <w:rsid w:val="00B1062A"/>
    <w:rsid w:val="00B11411"/>
    <w:rsid w:val="00B116FD"/>
    <w:rsid w:val="00B15EEB"/>
    <w:rsid w:val="00B160B1"/>
    <w:rsid w:val="00B16CA9"/>
    <w:rsid w:val="00B208BE"/>
    <w:rsid w:val="00B21D6E"/>
    <w:rsid w:val="00B24633"/>
    <w:rsid w:val="00B24DA4"/>
    <w:rsid w:val="00B2516F"/>
    <w:rsid w:val="00B25D8A"/>
    <w:rsid w:val="00B26FE8"/>
    <w:rsid w:val="00B27DED"/>
    <w:rsid w:val="00B302C8"/>
    <w:rsid w:val="00B30DF6"/>
    <w:rsid w:val="00B312DB"/>
    <w:rsid w:val="00B32034"/>
    <w:rsid w:val="00B33B59"/>
    <w:rsid w:val="00B358D6"/>
    <w:rsid w:val="00B35973"/>
    <w:rsid w:val="00B360C6"/>
    <w:rsid w:val="00B36F9F"/>
    <w:rsid w:val="00B421F1"/>
    <w:rsid w:val="00B42316"/>
    <w:rsid w:val="00B42BC2"/>
    <w:rsid w:val="00B447B8"/>
    <w:rsid w:val="00B466AB"/>
    <w:rsid w:val="00B4709E"/>
    <w:rsid w:val="00B470BE"/>
    <w:rsid w:val="00B472D8"/>
    <w:rsid w:val="00B50D82"/>
    <w:rsid w:val="00B528D7"/>
    <w:rsid w:val="00B52F92"/>
    <w:rsid w:val="00B537A3"/>
    <w:rsid w:val="00B53D34"/>
    <w:rsid w:val="00B540A7"/>
    <w:rsid w:val="00B542AD"/>
    <w:rsid w:val="00B54570"/>
    <w:rsid w:val="00B5480F"/>
    <w:rsid w:val="00B55356"/>
    <w:rsid w:val="00B56A9A"/>
    <w:rsid w:val="00B56AE8"/>
    <w:rsid w:val="00B6142B"/>
    <w:rsid w:val="00B61900"/>
    <w:rsid w:val="00B645EE"/>
    <w:rsid w:val="00B661E2"/>
    <w:rsid w:val="00B70DF2"/>
    <w:rsid w:val="00B7120B"/>
    <w:rsid w:val="00B7188E"/>
    <w:rsid w:val="00B732EE"/>
    <w:rsid w:val="00B750EA"/>
    <w:rsid w:val="00B758E5"/>
    <w:rsid w:val="00B763FC"/>
    <w:rsid w:val="00B768A5"/>
    <w:rsid w:val="00B76C21"/>
    <w:rsid w:val="00B77567"/>
    <w:rsid w:val="00B77A4C"/>
    <w:rsid w:val="00B8025D"/>
    <w:rsid w:val="00B8039F"/>
    <w:rsid w:val="00B816F2"/>
    <w:rsid w:val="00B829F0"/>
    <w:rsid w:val="00B84955"/>
    <w:rsid w:val="00B85625"/>
    <w:rsid w:val="00B87D40"/>
    <w:rsid w:val="00B909FD"/>
    <w:rsid w:val="00B9279B"/>
    <w:rsid w:val="00B92DEF"/>
    <w:rsid w:val="00B9312F"/>
    <w:rsid w:val="00B93262"/>
    <w:rsid w:val="00B93AE3"/>
    <w:rsid w:val="00B93E4E"/>
    <w:rsid w:val="00B94B09"/>
    <w:rsid w:val="00B94F29"/>
    <w:rsid w:val="00B9501A"/>
    <w:rsid w:val="00B9670F"/>
    <w:rsid w:val="00B96FD6"/>
    <w:rsid w:val="00B97E9F"/>
    <w:rsid w:val="00BA0929"/>
    <w:rsid w:val="00BA2776"/>
    <w:rsid w:val="00BA3BF3"/>
    <w:rsid w:val="00BA5BEB"/>
    <w:rsid w:val="00BA627B"/>
    <w:rsid w:val="00BA69DC"/>
    <w:rsid w:val="00BA776E"/>
    <w:rsid w:val="00BB09EE"/>
    <w:rsid w:val="00BB112F"/>
    <w:rsid w:val="00BB1334"/>
    <w:rsid w:val="00BB2288"/>
    <w:rsid w:val="00BB4CBD"/>
    <w:rsid w:val="00BB50EC"/>
    <w:rsid w:val="00BB5A47"/>
    <w:rsid w:val="00BB5C6D"/>
    <w:rsid w:val="00BB672D"/>
    <w:rsid w:val="00BB6893"/>
    <w:rsid w:val="00BB7BC9"/>
    <w:rsid w:val="00BB7E41"/>
    <w:rsid w:val="00BB7E5B"/>
    <w:rsid w:val="00BC017B"/>
    <w:rsid w:val="00BC0284"/>
    <w:rsid w:val="00BC07EB"/>
    <w:rsid w:val="00BC123A"/>
    <w:rsid w:val="00BC4A54"/>
    <w:rsid w:val="00BC5CD3"/>
    <w:rsid w:val="00BC7AF3"/>
    <w:rsid w:val="00BD06D3"/>
    <w:rsid w:val="00BD0968"/>
    <w:rsid w:val="00BD157E"/>
    <w:rsid w:val="00BD1D35"/>
    <w:rsid w:val="00BD2E1B"/>
    <w:rsid w:val="00BD6311"/>
    <w:rsid w:val="00BE0569"/>
    <w:rsid w:val="00BE228A"/>
    <w:rsid w:val="00BE314B"/>
    <w:rsid w:val="00BE37B1"/>
    <w:rsid w:val="00BE4381"/>
    <w:rsid w:val="00BE4CAC"/>
    <w:rsid w:val="00BE5B6F"/>
    <w:rsid w:val="00BE5E98"/>
    <w:rsid w:val="00BE692C"/>
    <w:rsid w:val="00BE6BE4"/>
    <w:rsid w:val="00BF02AD"/>
    <w:rsid w:val="00BF13B1"/>
    <w:rsid w:val="00BF146A"/>
    <w:rsid w:val="00BF1555"/>
    <w:rsid w:val="00BF1864"/>
    <w:rsid w:val="00BF1A00"/>
    <w:rsid w:val="00BF3F61"/>
    <w:rsid w:val="00BF5D76"/>
    <w:rsid w:val="00C00409"/>
    <w:rsid w:val="00C00429"/>
    <w:rsid w:val="00C00558"/>
    <w:rsid w:val="00C00FF6"/>
    <w:rsid w:val="00C024C6"/>
    <w:rsid w:val="00C03774"/>
    <w:rsid w:val="00C03B97"/>
    <w:rsid w:val="00C041DE"/>
    <w:rsid w:val="00C04B49"/>
    <w:rsid w:val="00C0515C"/>
    <w:rsid w:val="00C0612A"/>
    <w:rsid w:val="00C0620E"/>
    <w:rsid w:val="00C106E8"/>
    <w:rsid w:val="00C11845"/>
    <w:rsid w:val="00C12067"/>
    <w:rsid w:val="00C12E6E"/>
    <w:rsid w:val="00C13DEA"/>
    <w:rsid w:val="00C1562C"/>
    <w:rsid w:val="00C15A49"/>
    <w:rsid w:val="00C16334"/>
    <w:rsid w:val="00C16C9F"/>
    <w:rsid w:val="00C20A48"/>
    <w:rsid w:val="00C21474"/>
    <w:rsid w:val="00C22693"/>
    <w:rsid w:val="00C22DE1"/>
    <w:rsid w:val="00C23A61"/>
    <w:rsid w:val="00C2434C"/>
    <w:rsid w:val="00C24D68"/>
    <w:rsid w:val="00C2562B"/>
    <w:rsid w:val="00C257F0"/>
    <w:rsid w:val="00C2642C"/>
    <w:rsid w:val="00C27D07"/>
    <w:rsid w:val="00C313A6"/>
    <w:rsid w:val="00C31A32"/>
    <w:rsid w:val="00C329A0"/>
    <w:rsid w:val="00C33B6F"/>
    <w:rsid w:val="00C3552A"/>
    <w:rsid w:val="00C4174A"/>
    <w:rsid w:val="00C41A82"/>
    <w:rsid w:val="00C41E73"/>
    <w:rsid w:val="00C42881"/>
    <w:rsid w:val="00C42F07"/>
    <w:rsid w:val="00C43285"/>
    <w:rsid w:val="00C44543"/>
    <w:rsid w:val="00C476CB"/>
    <w:rsid w:val="00C47C0B"/>
    <w:rsid w:val="00C50B94"/>
    <w:rsid w:val="00C51403"/>
    <w:rsid w:val="00C51936"/>
    <w:rsid w:val="00C51F45"/>
    <w:rsid w:val="00C52A19"/>
    <w:rsid w:val="00C52ED8"/>
    <w:rsid w:val="00C55F85"/>
    <w:rsid w:val="00C55FD3"/>
    <w:rsid w:val="00C56ABC"/>
    <w:rsid w:val="00C607C0"/>
    <w:rsid w:val="00C651E3"/>
    <w:rsid w:val="00C66AE2"/>
    <w:rsid w:val="00C679FC"/>
    <w:rsid w:val="00C70A60"/>
    <w:rsid w:val="00C711C9"/>
    <w:rsid w:val="00C719DD"/>
    <w:rsid w:val="00C71DAF"/>
    <w:rsid w:val="00C729A9"/>
    <w:rsid w:val="00C75115"/>
    <w:rsid w:val="00C75825"/>
    <w:rsid w:val="00C75B2C"/>
    <w:rsid w:val="00C75DFD"/>
    <w:rsid w:val="00C77745"/>
    <w:rsid w:val="00C8010C"/>
    <w:rsid w:val="00C80499"/>
    <w:rsid w:val="00C82131"/>
    <w:rsid w:val="00C82711"/>
    <w:rsid w:val="00C82A9E"/>
    <w:rsid w:val="00C83644"/>
    <w:rsid w:val="00C863E7"/>
    <w:rsid w:val="00C86B84"/>
    <w:rsid w:val="00C86E32"/>
    <w:rsid w:val="00C87F08"/>
    <w:rsid w:val="00C905D2"/>
    <w:rsid w:val="00C92868"/>
    <w:rsid w:val="00C92A4A"/>
    <w:rsid w:val="00C93CD3"/>
    <w:rsid w:val="00C940A3"/>
    <w:rsid w:val="00C949B5"/>
    <w:rsid w:val="00C95833"/>
    <w:rsid w:val="00C95E73"/>
    <w:rsid w:val="00C96159"/>
    <w:rsid w:val="00C961F0"/>
    <w:rsid w:val="00C96CFE"/>
    <w:rsid w:val="00CA01CD"/>
    <w:rsid w:val="00CA037F"/>
    <w:rsid w:val="00CA1369"/>
    <w:rsid w:val="00CA1599"/>
    <w:rsid w:val="00CA2150"/>
    <w:rsid w:val="00CA237F"/>
    <w:rsid w:val="00CA3236"/>
    <w:rsid w:val="00CA457C"/>
    <w:rsid w:val="00CA627F"/>
    <w:rsid w:val="00CA6FFF"/>
    <w:rsid w:val="00CA7064"/>
    <w:rsid w:val="00CA70E3"/>
    <w:rsid w:val="00CA70F0"/>
    <w:rsid w:val="00CB00FB"/>
    <w:rsid w:val="00CB07F0"/>
    <w:rsid w:val="00CB362E"/>
    <w:rsid w:val="00CB49D5"/>
    <w:rsid w:val="00CB5152"/>
    <w:rsid w:val="00CB5AE5"/>
    <w:rsid w:val="00CB676A"/>
    <w:rsid w:val="00CC0B1D"/>
    <w:rsid w:val="00CC3E5D"/>
    <w:rsid w:val="00CC3FF5"/>
    <w:rsid w:val="00CC411C"/>
    <w:rsid w:val="00CC43AC"/>
    <w:rsid w:val="00CC4D47"/>
    <w:rsid w:val="00CC5320"/>
    <w:rsid w:val="00CC613A"/>
    <w:rsid w:val="00CD10AD"/>
    <w:rsid w:val="00CD1284"/>
    <w:rsid w:val="00CD1620"/>
    <w:rsid w:val="00CD22A0"/>
    <w:rsid w:val="00CD517F"/>
    <w:rsid w:val="00CD53F0"/>
    <w:rsid w:val="00CD5C08"/>
    <w:rsid w:val="00CD6601"/>
    <w:rsid w:val="00CE08D9"/>
    <w:rsid w:val="00CE250B"/>
    <w:rsid w:val="00CE3E00"/>
    <w:rsid w:val="00CE4346"/>
    <w:rsid w:val="00CE4663"/>
    <w:rsid w:val="00CE66DA"/>
    <w:rsid w:val="00CE6958"/>
    <w:rsid w:val="00CE6C49"/>
    <w:rsid w:val="00CE6E74"/>
    <w:rsid w:val="00CF045B"/>
    <w:rsid w:val="00CF0BA5"/>
    <w:rsid w:val="00CF1E66"/>
    <w:rsid w:val="00CF28C0"/>
    <w:rsid w:val="00CF2CA7"/>
    <w:rsid w:val="00CF2DC5"/>
    <w:rsid w:val="00CF3B62"/>
    <w:rsid w:val="00CF3C51"/>
    <w:rsid w:val="00CF3C56"/>
    <w:rsid w:val="00CF3DCE"/>
    <w:rsid w:val="00CF4010"/>
    <w:rsid w:val="00CF6807"/>
    <w:rsid w:val="00CF7840"/>
    <w:rsid w:val="00D02106"/>
    <w:rsid w:val="00D029DA"/>
    <w:rsid w:val="00D04950"/>
    <w:rsid w:val="00D04F27"/>
    <w:rsid w:val="00D10830"/>
    <w:rsid w:val="00D11C6C"/>
    <w:rsid w:val="00D11FC4"/>
    <w:rsid w:val="00D13543"/>
    <w:rsid w:val="00D13660"/>
    <w:rsid w:val="00D15346"/>
    <w:rsid w:val="00D15411"/>
    <w:rsid w:val="00D178D8"/>
    <w:rsid w:val="00D17ECC"/>
    <w:rsid w:val="00D20132"/>
    <w:rsid w:val="00D20282"/>
    <w:rsid w:val="00D23878"/>
    <w:rsid w:val="00D23DB0"/>
    <w:rsid w:val="00D2425D"/>
    <w:rsid w:val="00D24628"/>
    <w:rsid w:val="00D25FB2"/>
    <w:rsid w:val="00D26BED"/>
    <w:rsid w:val="00D27292"/>
    <w:rsid w:val="00D276E8"/>
    <w:rsid w:val="00D3005D"/>
    <w:rsid w:val="00D30A2E"/>
    <w:rsid w:val="00D312E9"/>
    <w:rsid w:val="00D31458"/>
    <w:rsid w:val="00D3167A"/>
    <w:rsid w:val="00D326EF"/>
    <w:rsid w:val="00D345C5"/>
    <w:rsid w:val="00D3479A"/>
    <w:rsid w:val="00D35C1C"/>
    <w:rsid w:val="00D364E7"/>
    <w:rsid w:val="00D36D8F"/>
    <w:rsid w:val="00D37714"/>
    <w:rsid w:val="00D37BB7"/>
    <w:rsid w:val="00D400C2"/>
    <w:rsid w:val="00D41499"/>
    <w:rsid w:val="00D43F06"/>
    <w:rsid w:val="00D45916"/>
    <w:rsid w:val="00D45ED5"/>
    <w:rsid w:val="00D465BD"/>
    <w:rsid w:val="00D479CA"/>
    <w:rsid w:val="00D506C0"/>
    <w:rsid w:val="00D52054"/>
    <w:rsid w:val="00D5443F"/>
    <w:rsid w:val="00D54B89"/>
    <w:rsid w:val="00D54BD9"/>
    <w:rsid w:val="00D54D55"/>
    <w:rsid w:val="00D560D6"/>
    <w:rsid w:val="00D56C79"/>
    <w:rsid w:val="00D56F72"/>
    <w:rsid w:val="00D57693"/>
    <w:rsid w:val="00D57876"/>
    <w:rsid w:val="00D6222E"/>
    <w:rsid w:val="00D63015"/>
    <w:rsid w:val="00D64948"/>
    <w:rsid w:val="00D652E9"/>
    <w:rsid w:val="00D667C7"/>
    <w:rsid w:val="00D70290"/>
    <w:rsid w:val="00D71B5F"/>
    <w:rsid w:val="00D71D27"/>
    <w:rsid w:val="00D73CC9"/>
    <w:rsid w:val="00D73F0E"/>
    <w:rsid w:val="00D7480E"/>
    <w:rsid w:val="00D76C41"/>
    <w:rsid w:val="00D76E46"/>
    <w:rsid w:val="00D776E0"/>
    <w:rsid w:val="00D802D0"/>
    <w:rsid w:val="00D80337"/>
    <w:rsid w:val="00D807DB"/>
    <w:rsid w:val="00D81429"/>
    <w:rsid w:val="00D8221D"/>
    <w:rsid w:val="00D82F8E"/>
    <w:rsid w:val="00D83220"/>
    <w:rsid w:val="00D84E19"/>
    <w:rsid w:val="00D86C84"/>
    <w:rsid w:val="00D87B26"/>
    <w:rsid w:val="00D9045F"/>
    <w:rsid w:val="00D91013"/>
    <w:rsid w:val="00D91CFE"/>
    <w:rsid w:val="00D92FD9"/>
    <w:rsid w:val="00D93798"/>
    <w:rsid w:val="00D95E8F"/>
    <w:rsid w:val="00DA10FF"/>
    <w:rsid w:val="00DA1B12"/>
    <w:rsid w:val="00DA21D8"/>
    <w:rsid w:val="00DA2F39"/>
    <w:rsid w:val="00DA2FA0"/>
    <w:rsid w:val="00DA394C"/>
    <w:rsid w:val="00DA3EC0"/>
    <w:rsid w:val="00DA41F1"/>
    <w:rsid w:val="00DA59F3"/>
    <w:rsid w:val="00DA5C42"/>
    <w:rsid w:val="00DA5DFE"/>
    <w:rsid w:val="00DA6C16"/>
    <w:rsid w:val="00DA728B"/>
    <w:rsid w:val="00DA7ECE"/>
    <w:rsid w:val="00DA7F1E"/>
    <w:rsid w:val="00DB0D1A"/>
    <w:rsid w:val="00DB0FC0"/>
    <w:rsid w:val="00DB3316"/>
    <w:rsid w:val="00DB40EF"/>
    <w:rsid w:val="00DB56C8"/>
    <w:rsid w:val="00DB5D5D"/>
    <w:rsid w:val="00DC061D"/>
    <w:rsid w:val="00DC199C"/>
    <w:rsid w:val="00DC2A31"/>
    <w:rsid w:val="00DC3281"/>
    <w:rsid w:val="00DC4256"/>
    <w:rsid w:val="00DC4E5A"/>
    <w:rsid w:val="00DC521F"/>
    <w:rsid w:val="00DC74F4"/>
    <w:rsid w:val="00DC7DD9"/>
    <w:rsid w:val="00DD0C29"/>
    <w:rsid w:val="00DD1E83"/>
    <w:rsid w:val="00DD244E"/>
    <w:rsid w:val="00DD3451"/>
    <w:rsid w:val="00DD449E"/>
    <w:rsid w:val="00DD613C"/>
    <w:rsid w:val="00DD70E6"/>
    <w:rsid w:val="00DE0293"/>
    <w:rsid w:val="00DE2F05"/>
    <w:rsid w:val="00DE3472"/>
    <w:rsid w:val="00DE36C7"/>
    <w:rsid w:val="00DE4C47"/>
    <w:rsid w:val="00DE4D04"/>
    <w:rsid w:val="00DE4DC4"/>
    <w:rsid w:val="00DE68F0"/>
    <w:rsid w:val="00DE6E59"/>
    <w:rsid w:val="00DE7704"/>
    <w:rsid w:val="00DE7BCA"/>
    <w:rsid w:val="00DF0643"/>
    <w:rsid w:val="00DF0A8B"/>
    <w:rsid w:val="00DF1851"/>
    <w:rsid w:val="00DF1E57"/>
    <w:rsid w:val="00DF2560"/>
    <w:rsid w:val="00DF2B44"/>
    <w:rsid w:val="00DF384E"/>
    <w:rsid w:val="00DF38EB"/>
    <w:rsid w:val="00DF4572"/>
    <w:rsid w:val="00DF5470"/>
    <w:rsid w:val="00DF6D93"/>
    <w:rsid w:val="00DF736E"/>
    <w:rsid w:val="00DF77AB"/>
    <w:rsid w:val="00DF7A17"/>
    <w:rsid w:val="00E017A1"/>
    <w:rsid w:val="00E036FE"/>
    <w:rsid w:val="00E04A73"/>
    <w:rsid w:val="00E05F43"/>
    <w:rsid w:val="00E071C9"/>
    <w:rsid w:val="00E149CC"/>
    <w:rsid w:val="00E14E85"/>
    <w:rsid w:val="00E16A73"/>
    <w:rsid w:val="00E16C56"/>
    <w:rsid w:val="00E16E35"/>
    <w:rsid w:val="00E20BAD"/>
    <w:rsid w:val="00E213AB"/>
    <w:rsid w:val="00E227FA"/>
    <w:rsid w:val="00E2308A"/>
    <w:rsid w:val="00E24968"/>
    <w:rsid w:val="00E25679"/>
    <w:rsid w:val="00E25F37"/>
    <w:rsid w:val="00E26537"/>
    <w:rsid w:val="00E33CF6"/>
    <w:rsid w:val="00E34F19"/>
    <w:rsid w:val="00E35070"/>
    <w:rsid w:val="00E371E9"/>
    <w:rsid w:val="00E4031D"/>
    <w:rsid w:val="00E40E7D"/>
    <w:rsid w:val="00E42422"/>
    <w:rsid w:val="00E429B6"/>
    <w:rsid w:val="00E43A30"/>
    <w:rsid w:val="00E43F18"/>
    <w:rsid w:val="00E44BEE"/>
    <w:rsid w:val="00E522CF"/>
    <w:rsid w:val="00E533AF"/>
    <w:rsid w:val="00E53478"/>
    <w:rsid w:val="00E53DC9"/>
    <w:rsid w:val="00E54375"/>
    <w:rsid w:val="00E55E0C"/>
    <w:rsid w:val="00E6007B"/>
    <w:rsid w:val="00E602B6"/>
    <w:rsid w:val="00E61122"/>
    <w:rsid w:val="00E6137C"/>
    <w:rsid w:val="00E614ED"/>
    <w:rsid w:val="00E626E6"/>
    <w:rsid w:val="00E63340"/>
    <w:rsid w:val="00E645C7"/>
    <w:rsid w:val="00E64C45"/>
    <w:rsid w:val="00E65795"/>
    <w:rsid w:val="00E66341"/>
    <w:rsid w:val="00E666F4"/>
    <w:rsid w:val="00E73274"/>
    <w:rsid w:val="00E73740"/>
    <w:rsid w:val="00E743BC"/>
    <w:rsid w:val="00E74BAB"/>
    <w:rsid w:val="00E74DB6"/>
    <w:rsid w:val="00E75419"/>
    <w:rsid w:val="00E8044A"/>
    <w:rsid w:val="00E80E47"/>
    <w:rsid w:val="00E81818"/>
    <w:rsid w:val="00E81B75"/>
    <w:rsid w:val="00E824D7"/>
    <w:rsid w:val="00E82572"/>
    <w:rsid w:val="00E8259F"/>
    <w:rsid w:val="00E82E1A"/>
    <w:rsid w:val="00E83FFA"/>
    <w:rsid w:val="00E853B6"/>
    <w:rsid w:val="00E86667"/>
    <w:rsid w:val="00E86DE9"/>
    <w:rsid w:val="00E87874"/>
    <w:rsid w:val="00E87B6F"/>
    <w:rsid w:val="00E87D3F"/>
    <w:rsid w:val="00E91EC7"/>
    <w:rsid w:val="00E92037"/>
    <w:rsid w:val="00E93F90"/>
    <w:rsid w:val="00E95783"/>
    <w:rsid w:val="00E96598"/>
    <w:rsid w:val="00E96CAB"/>
    <w:rsid w:val="00EA00F5"/>
    <w:rsid w:val="00EA08FC"/>
    <w:rsid w:val="00EA0AA1"/>
    <w:rsid w:val="00EA2779"/>
    <w:rsid w:val="00EA2CB9"/>
    <w:rsid w:val="00EA4552"/>
    <w:rsid w:val="00EA535D"/>
    <w:rsid w:val="00EA5E60"/>
    <w:rsid w:val="00EA5F35"/>
    <w:rsid w:val="00EA7044"/>
    <w:rsid w:val="00EA740D"/>
    <w:rsid w:val="00EB0BFA"/>
    <w:rsid w:val="00EB1D34"/>
    <w:rsid w:val="00EB33D7"/>
    <w:rsid w:val="00EB54A7"/>
    <w:rsid w:val="00EB5861"/>
    <w:rsid w:val="00EC4243"/>
    <w:rsid w:val="00EC601F"/>
    <w:rsid w:val="00EC657B"/>
    <w:rsid w:val="00ED0626"/>
    <w:rsid w:val="00ED06AB"/>
    <w:rsid w:val="00ED0D16"/>
    <w:rsid w:val="00ED3DD0"/>
    <w:rsid w:val="00ED43AC"/>
    <w:rsid w:val="00ED4473"/>
    <w:rsid w:val="00ED4668"/>
    <w:rsid w:val="00ED5034"/>
    <w:rsid w:val="00ED76C9"/>
    <w:rsid w:val="00ED7871"/>
    <w:rsid w:val="00ED78A8"/>
    <w:rsid w:val="00EE02C9"/>
    <w:rsid w:val="00EE3B9F"/>
    <w:rsid w:val="00EE3D3C"/>
    <w:rsid w:val="00EE3F1B"/>
    <w:rsid w:val="00EE52C7"/>
    <w:rsid w:val="00EE5320"/>
    <w:rsid w:val="00EE53AE"/>
    <w:rsid w:val="00EE643F"/>
    <w:rsid w:val="00EE708E"/>
    <w:rsid w:val="00EE7BE2"/>
    <w:rsid w:val="00EE7D23"/>
    <w:rsid w:val="00EE7FD9"/>
    <w:rsid w:val="00EF0B8C"/>
    <w:rsid w:val="00EF4C0C"/>
    <w:rsid w:val="00EF75B3"/>
    <w:rsid w:val="00EF78F9"/>
    <w:rsid w:val="00EF795F"/>
    <w:rsid w:val="00EF7EE0"/>
    <w:rsid w:val="00F00F22"/>
    <w:rsid w:val="00F019BC"/>
    <w:rsid w:val="00F025CF"/>
    <w:rsid w:val="00F04B38"/>
    <w:rsid w:val="00F06AC0"/>
    <w:rsid w:val="00F072DE"/>
    <w:rsid w:val="00F073FB"/>
    <w:rsid w:val="00F10B6A"/>
    <w:rsid w:val="00F10EB0"/>
    <w:rsid w:val="00F1162D"/>
    <w:rsid w:val="00F12580"/>
    <w:rsid w:val="00F13021"/>
    <w:rsid w:val="00F137CF"/>
    <w:rsid w:val="00F142F5"/>
    <w:rsid w:val="00F1444A"/>
    <w:rsid w:val="00F16597"/>
    <w:rsid w:val="00F17AE3"/>
    <w:rsid w:val="00F210C5"/>
    <w:rsid w:val="00F21637"/>
    <w:rsid w:val="00F219B4"/>
    <w:rsid w:val="00F22034"/>
    <w:rsid w:val="00F223DD"/>
    <w:rsid w:val="00F22FFB"/>
    <w:rsid w:val="00F24FD8"/>
    <w:rsid w:val="00F25387"/>
    <w:rsid w:val="00F256DC"/>
    <w:rsid w:val="00F2660B"/>
    <w:rsid w:val="00F272E4"/>
    <w:rsid w:val="00F27309"/>
    <w:rsid w:val="00F273B2"/>
    <w:rsid w:val="00F277E7"/>
    <w:rsid w:val="00F313A0"/>
    <w:rsid w:val="00F31B6D"/>
    <w:rsid w:val="00F328DB"/>
    <w:rsid w:val="00F32AB0"/>
    <w:rsid w:val="00F33CDA"/>
    <w:rsid w:val="00F342D6"/>
    <w:rsid w:val="00F34487"/>
    <w:rsid w:val="00F357E3"/>
    <w:rsid w:val="00F36930"/>
    <w:rsid w:val="00F3699E"/>
    <w:rsid w:val="00F400AE"/>
    <w:rsid w:val="00F402E2"/>
    <w:rsid w:val="00F415BE"/>
    <w:rsid w:val="00F42365"/>
    <w:rsid w:val="00F43799"/>
    <w:rsid w:val="00F45737"/>
    <w:rsid w:val="00F45CE7"/>
    <w:rsid w:val="00F45CEA"/>
    <w:rsid w:val="00F51C18"/>
    <w:rsid w:val="00F52C77"/>
    <w:rsid w:val="00F54F90"/>
    <w:rsid w:val="00F56190"/>
    <w:rsid w:val="00F566DE"/>
    <w:rsid w:val="00F5683A"/>
    <w:rsid w:val="00F56E73"/>
    <w:rsid w:val="00F60083"/>
    <w:rsid w:val="00F61973"/>
    <w:rsid w:val="00F61C1A"/>
    <w:rsid w:val="00F61CF3"/>
    <w:rsid w:val="00F628F8"/>
    <w:rsid w:val="00F631F1"/>
    <w:rsid w:val="00F655B1"/>
    <w:rsid w:val="00F66BEC"/>
    <w:rsid w:val="00F72848"/>
    <w:rsid w:val="00F728C6"/>
    <w:rsid w:val="00F754BA"/>
    <w:rsid w:val="00F756B2"/>
    <w:rsid w:val="00F758B4"/>
    <w:rsid w:val="00F7632E"/>
    <w:rsid w:val="00F765FD"/>
    <w:rsid w:val="00F7771A"/>
    <w:rsid w:val="00F779A0"/>
    <w:rsid w:val="00F77B8F"/>
    <w:rsid w:val="00F77FC8"/>
    <w:rsid w:val="00F807AF"/>
    <w:rsid w:val="00F80B3A"/>
    <w:rsid w:val="00F8137E"/>
    <w:rsid w:val="00F8303F"/>
    <w:rsid w:val="00F842FB"/>
    <w:rsid w:val="00F84AFD"/>
    <w:rsid w:val="00F84D02"/>
    <w:rsid w:val="00F84E39"/>
    <w:rsid w:val="00F85EAD"/>
    <w:rsid w:val="00F86597"/>
    <w:rsid w:val="00F86D86"/>
    <w:rsid w:val="00F86F8C"/>
    <w:rsid w:val="00F8757B"/>
    <w:rsid w:val="00F87B76"/>
    <w:rsid w:val="00F87E51"/>
    <w:rsid w:val="00F90294"/>
    <w:rsid w:val="00F915FC"/>
    <w:rsid w:val="00F91A8A"/>
    <w:rsid w:val="00F91FDE"/>
    <w:rsid w:val="00F928D4"/>
    <w:rsid w:val="00F93311"/>
    <w:rsid w:val="00F93CDA"/>
    <w:rsid w:val="00F93E00"/>
    <w:rsid w:val="00F95923"/>
    <w:rsid w:val="00F95A3A"/>
    <w:rsid w:val="00F95DCA"/>
    <w:rsid w:val="00F95ED5"/>
    <w:rsid w:val="00F9661F"/>
    <w:rsid w:val="00F97B6E"/>
    <w:rsid w:val="00FA0AC8"/>
    <w:rsid w:val="00FA285F"/>
    <w:rsid w:val="00FA311A"/>
    <w:rsid w:val="00FA34D3"/>
    <w:rsid w:val="00FA4CAA"/>
    <w:rsid w:val="00FA4CB1"/>
    <w:rsid w:val="00FA58CC"/>
    <w:rsid w:val="00FA6056"/>
    <w:rsid w:val="00FA6A71"/>
    <w:rsid w:val="00FB06E1"/>
    <w:rsid w:val="00FB4783"/>
    <w:rsid w:val="00FB5A48"/>
    <w:rsid w:val="00FB7FEC"/>
    <w:rsid w:val="00FC12B9"/>
    <w:rsid w:val="00FC1477"/>
    <w:rsid w:val="00FC22DE"/>
    <w:rsid w:val="00FC363D"/>
    <w:rsid w:val="00FC4D44"/>
    <w:rsid w:val="00FC4DCD"/>
    <w:rsid w:val="00FC4E45"/>
    <w:rsid w:val="00FC4E78"/>
    <w:rsid w:val="00FC5BF8"/>
    <w:rsid w:val="00FD02B4"/>
    <w:rsid w:val="00FD0C6F"/>
    <w:rsid w:val="00FD13C5"/>
    <w:rsid w:val="00FD18D4"/>
    <w:rsid w:val="00FD1CF3"/>
    <w:rsid w:val="00FD31E8"/>
    <w:rsid w:val="00FD361D"/>
    <w:rsid w:val="00FD61AA"/>
    <w:rsid w:val="00FD6297"/>
    <w:rsid w:val="00FD7229"/>
    <w:rsid w:val="00FD7A97"/>
    <w:rsid w:val="00FD7EB8"/>
    <w:rsid w:val="00FE0502"/>
    <w:rsid w:val="00FE1D0C"/>
    <w:rsid w:val="00FE21F4"/>
    <w:rsid w:val="00FE2442"/>
    <w:rsid w:val="00FE34EE"/>
    <w:rsid w:val="00FE5CFC"/>
    <w:rsid w:val="00FE6F6A"/>
    <w:rsid w:val="00FE7517"/>
    <w:rsid w:val="00FF059A"/>
    <w:rsid w:val="00FF1447"/>
    <w:rsid w:val="00FF14BA"/>
    <w:rsid w:val="00FF228C"/>
    <w:rsid w:val="00FF5514"/>
    <w:rsid w:val="00FF5537"/>
    <w:rsid w:val="00FF69BF"/>
    <w:rsid w:val="00FF7956"/>
    <w:rsid w:val="00FF7CE0"/>
    <w:rsid w:val="0233B0F2"/>
    <w:rsid w:val="05AFDA88"/>
    <w:rsid w:val="0BD38ADE"/>
    <w:rsid w:val="1018CDF4"/>
    <w:rsid w:val="14673629"/>
    <w:rsid w:val="22808139"/>
    <w:rsid w:val="507257E3"/>
    <w:rsid w:val="5134705F"/>
    <w:rsid w:val="5C8CB344"/>
    <w:rsid w:val="62F68E0A"/>
    <w:rsid w:val="71F5C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CB018F2B-7726-413F-AEEF-F464016094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/>
    <w:lsdException w:name="Emphasis" w:uiPriority="20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semiHidden="1"/>
    <w:lsdException w:name="Intense Quote" w:uiPriority="3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/>
    <w:lsdException w:name="Intense Emphasis" w:uiPriority="21"/>
    <w:lsdException w:name="Subtle Reference" w:uiPriority="31"/>
    <w:lsdException w:name="Intense Reference" w:uiPriority="32" w:semiHidden="1"/>
    <w:lsdException w:name="Book Title" w:uiPriority="33" w:semiHidden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02C9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hAnsiTheme="majorHAnsi" w:eastAsiaTheme="majorEastAsia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hAnsiTheme="majorHAnsi" w:eastAsiaTheme="majorEastAsia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hAnsiTheme="majorHAnsi" w:eastAsiaTheme="majorEastAsia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1F4D2A" w:themeColor="accent1" w:themeShade="7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3254F5"/>
    <w:rPr>
      <w:rFonts w:asciiTheme="majorHAnsi" w:hAnsiTheme="majorHAnsi" w:eastAsiaTheme="majorEastAsia" w:cstheme="majorBidi"/>
      <w:b/>
      <w:color w:val="000000" w:themeColor="text1"/>
      <w:sz w:val="52"/>
      <w:szCs w:val="50"/>
    </w:rPr>
  </w:style>
  <w:style w:type="character" w:styleId="Overskrift2Tegn" w:customStyle="1">
    <w:name w:val="Overskrift 2 Tegn"/>
    <w:basedOn w:val="Standardskriftforavsnitt"/>
    <w:link w:val="Overskrift2"/>
    <w:rsid w:val="00CA70E3"/>
    <w:rPr>
      <w:rFonts w:asciiTheme="majorHAnsi" w:hAnsiTheme="majorHAnsi" w:eastAsiaTheme="majorEastAsia" w:cstheme="majorBidi"/>
      <w:b/>
      <w:color w:val="000000" w:themeColor="text1"/>
      <w:sz w:val="36"/>
      <w:szCs w:val="3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713EEA"/>
    <w:rPr>
      <w:rFonts w:asciiTheme="majorHAnsi" w:hAnsiTheme="majorHAnsi" w:eastAsiaTheme="majorEastAsia" w:cstheme="majorBidi"/>
      <w:b/>
      <w:color w:val="000000" w:themeColor="text1"/>
      <w:sz w:val="28"/>
      <w:szCs w:val="20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ED4668"/>
    <w:rPr>
      <w:rFonts w:asciiTheme="majorHAnsi" w:hAnsiTheme="majorHAnsi" w:eastAsiaTheme="majorEastAsia" w:cstheme="majorBidi"/>
      <w:i/>
      <w:iCs/>
      <w:color w:val="2E733F" w:themeColor="accent1" w:themeShade="BF"/>
      <w:szCs w:val="20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4D577D"/>
    <w:rPr>
      <w:rFonts w:asciiTheme="majorHAnsi" w:hAnsiTheme="majorHAnsi" w:eastAsiaTheme="majorEastAsia" w:cstheme="majorBidi"/>
      <w:color w:val="2E733F" w:themeColor="accent1" w:themeShade="BF"/>
      <w:szCs w:val="2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4D577D"/>
    <w:rPr>
      <w:rFonts w:asciiTheme="majorHAnsi" w:hAnsiTheme="majorHAnsi" w:eastAsiaTheme="majorEastAsia" w:cstheme="majorBidi"/>
      <w:color w:val="1F4D2A" w:themeColor="accent1" w:themeShade="7F"/>
      <w:szCs w:val="2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ED4668"/>
    <w:rPr>
      <w:rFonts w:asciiTheme="majorHAnsi" w:hAnsiTheme="majorHAnsi" w:eastAsiaTheme="majorEastAsia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59"/>
    <w:rsid w:val="0025469C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styleId="InnlandetFylkeskommune" w:customStyle="1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color="D9D1C8" w:sz="4" w:space="0"/>
        <w:bottom w:val="single" w:color="D9D1C8" w:sz="4" w:space="0"/>
        <w:right w:val="single" w:color="D9D1C8" w:sz="4" w:space="0"/>
        <w:insideH w:val="single" w:color="D9D1C8" w:sz="4" w:space="0"/>
        <w:insideV w:val="single" w:color="D9D1C8" w:sz="4" w:space="0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hAnsi="Roboto Medium" w:eastAsiaTheme="majorEastAsia" w:cstheme="majorBidi"/>
      <w:kern w:val="28"/>
      <w:sz w:val="56"/>
      <w:szCs w:val="80"/>
    </w:rPr>
  </w:style>
  <w:style w:type="character" w:styleId="TittelTegn" w:customStyle="1">
    <w:name w:val="Tittel Tegn"/>
    <w:basedOn w:val="Standardskriftforavsnitt"/>
    <w:link w:val="Tittel"/>
    <w:uiPriority w:val="10"/>
    <w:rsid w:val="00E53DC9"/>
    <w:rPr>
      <w:rFonts w:ascii="Roboto Medium" w:hAnsi="Roboto Medium" w:eastAsiaTheme="majorEastAsia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0B2793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styleId="INNH1Tegn" w:customStyle="1">
    <w:name w:val="INNH 1 Tegn"/>
    <w:basedOn w:val="Standardskriftforavsnitt"/>
    <w:link w:val="INNH1"/>
    <w:uiPriority w:val="39"/>
    <w:rsid w:val="000B2793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styleId="Ingress" w:customStyle="1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styleId="Undertittelmengdtekst" w:customStyle="1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styleId="Overskrift1Grnn" w:customStyle="1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styleId="Overskrift2Grnn" w:customStyle="1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hAnsi="Times New Roman" w:eastAsia="Times New Roman" w:cs="Times New Roman"/>
      <w:color w:val="000000"/>
      <w:sz w:val="24"/>
      <w:lang w:eastAsia="nb-NO"/>
    </w:rPr>
  </w:style>
  <w:style w:type="paragraph" w:styleId="footnotedescription" w:customStyle="1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hAnsi="Calibri" w:eastAsia="Calibri" w:cs="Calibri"/>
      <w:color w:val="000000"/>
      <w:sz w:val="16"/>
      <w:lang w:eastAsia="nb-NO"/>
    </w:rPr>
  </w:style>
  <w:style w:type="character" w:styleId="footnotedescriptionChar" w:customStyle="1">
    <w:name w:val="footnote description Char"/>
    <w:link w:val="footnotedescription"/>
    <w:rsid w:val="00E87B6F"/>
    <w:rPr>
      <w:rFonts w:ascii="Calibri" w:hAnsi="Calibri" w:eastAsia="Calibri" w:cs="Calibri"/>
      <w:color w:val="000000"/>
      <w:sz w:val="16"/>
      <w:lang w:eastAsia="nb-NO"/>
    </w:rPr>
  </w:style>
  <w:style w:type="character" w:styleId="footnotemark" w:customStyle="1">
    <w:name w:val="footnote mark"/>
    <w:hidden/>
    <w:rsid w:val="00E87B6F"/>
    <w:rPr>
      <w:rFonts w:ascii="Calibri" w:hAnsi="Calibri" w:eastAsia="Calibri" w:cs="Calibri"/>
      <w:color w:val="000000"/>
      <w:sz w:val="14"/>
      <w:vertAlign w:val="superscript"/>
    </w:rPr>
  </w:style>
  <w:style w:type="table" w:styleId="TableGrid" w:customStyle="1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styleId="Overskrift2mednummer" w:customStyle="1">
    <w:name w:val="Overskrift 2 med nummer"/>
    <w:basedOn w:val="INNH1"/>
    <w:link w:val="Overskrift2mednummerTegn"/>
    <w:rsid w:val="00C21474"/>
    <w:rPr>
      <w:bCs/>
    </w:rPr>
  </w:style>
  <w:style w:type="character" w:styleId="Overskrift2mednummerTegn" w:customStyle="1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styleId="Ingenliste1" w:customStyle="1">
    <w:name w:val="Ingen liste1"/>
    <w:next w:val="Ingenliste"/>
    <w:uiPriority w:val="99"/>
    <w:semiHidden/>
    <w:unhideWhenUsed/>
    <w:rsid w:val="00323413"/>
  </w:style>
  <w:style w:type="table" w:styleId="Tabellrutenett1" w:customStyle="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InnlandetFylkeskommune1" w:customStyle="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color="D9D1C8" w:sz="4" w:space="0"/>
        <w:bottom w:val="single" w:color="D9D1C8" w:sz="4" w:space="0"/>
        <w:right w:val="single" w:color="D9D1C8" w:sz="4" w:space="0"/>
        <w:insideH w:val="single" w:color="D9D1C8" w:sz="4" w:space="0"/>
        <w:insideV w:val="single" w:color="D9D1C8" w:sz="4" w:space="0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styleId="TableGrid1" w:customStyle="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styleId="Default" w:customStyle="1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styleId="dokumenttekst" w:customStyle="1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hAnsi="Times New Roman" w:eastAsia="Times New Roman" w:cs="Times New Roman"/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semiHidden/>
    <w:rsid w:val="00D10830"/>
    <w:rPr>
      <w:rFonts w:ascii="Times New Roman" w:hAnsi="Times New Roman" w:eastAsia="Times New Roman" w:cs="Times New Roman"/>
      <w:sz w:val="16"/>
      <w:szCs w:val="16"/>
    </w:rPr>
  </w:style>
  <w:style w:type="table" w:styleId="TableGrid2" w:customStyle="1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hAnsi="Times New Roman" w:eastAsia="Times New Roman" w:cs="Times New Roman"/>
      <w:sz w:val="20"/>
    </w:rPr>
  </w:style>
  <w:style w:type="character" w:styleId="FotnotetekstTegn" w:customStyle="1">
    <w:name w:val="Fotnotetekst Tegn"/>
    <w:basedOn w:val="Standardskriftforavsnitt"/>
    <w:link w:val="Fotnotetekst"/>
    <w:semiHidden/>
    <w:rsid w:val="00A513EA"/>
    <w:rPr>
      <w:rFonts w:ascii="Times New Roman" w:hAnsi="Times New Roman" w:eastAsia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paragraph" w:styleId="Revisjon">
    <w:name w:val="Revision"/>
    <w:hidden/>
    <w:uiPriority w:val="99"/>
    <w:semiHidden/>
    <w:rsid w:val="00E96CAB"/>
    <w:pPr>
      <w:spacing w:before="0" w:line="240" w:lineRule="auto"/>
      <w:ind w:left="0" w:right="0"/>
    </w:pPr>
    <w:rPr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E1200"/>
    <w:rPr>
      <w:color w:val="954F72" w:themeColor="followedHyperlink"/>
      <w:u w:val="single"/>
    </w:rPr>
  </w:style>
  <w:style w:type="paragraph" w:styleId="Contractstyle" w:customStyle="1">
    <w:name w:val="Contractstyle"/>
    <w:rsid w:val="00D17ECC"/>
    <w:pPr>
      <w:keepLines/>
      <w:tabs>
        <w:tab w:val="left" w:pos="720"/>
      </w:tabs>
      <w:spacing w:before="60" w:after="60" w:line="240" w:lineRule="auto"/>
      <w:ind w:left="720" w:right="0"/>
    </w:pPr>
    <w:rPr>
      <w:rFonts w:ascii="Times New Roman" w:hAnsi="Times New Roman" w:eastAsia="Times New Roman" w:cs="Times New Roman"/>
      <w:szCs w:val="20"/>
      <w:lang w:eastAsia="nb-NO"/>
    </w:rPr>
  </w:style>
  <w:style w:type="table" w:styleId="Tabellrutenett2" w:customStyle="1">
    <w:name w:val="Tabellrutenett2"/>
    <w:basedOn w:val="Vanligtabell"/>
    <w:next w:val="Tabellrutenett"/>
    <w:uiPriority w:val="59"/>
    <w:rsid w:val="00A52458"/>
    <w:pPr>
      <w:spacing w:before="0" w:line="240" w:lineRule="auto"/>
      <w:ind w:left="0" w:right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3" w:customStyle="1">
    <w:name w:val="Tabellrutenett3"/>
    <w:basedOn w:val="Vanligtabell"/>
    <w:next w:val="Tabellrutenett"/>
    <w:uiPriority w:val="59"/>
    <w:rsid w:val="00AF36CC"/>
    <w:pPr>
      <w:spacing w:before="0" w:line="240" w:lineRule="auto"/>
      <w:ind w:left="0" w:right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Standardskriftforavsnitt"/>
    <w:rsid w:val="00050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header" Target="header4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image" Target="media/image1.emf" Id="rId14" /><Relationship Type="http://schemas.openxmlformats.org/officeDocument/2006/relationships/theme" Target="theme/theme1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>Driftskontrat xxxx Kontraktsnavn 2021 – 20XX </tittel>
  <doktyp>Styrende dokument, veg
Rev: 002
Dato: xx.xx.202x
</doktyp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0F9B369B-CCEA-4D8F-9E4F-1534FE2AD680}">
  <ds:schemaRefs/>
</ds:datastoreItem>
</file>

<file path=customXml/itemProps2.xml><?xml version="1.0" encoding="utf-8"?>
<ds:datastoreItem xmlns:ds="http://schemas.openxmlformats.org/officeDocument/2006/customXml" ds:itemID="{47B39597-2EE2-44E9-8BE0-3CA0F7C145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0BE34B-3313-4C09-B031-E94E3EA28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B55714-DD8C-47ED-A48C-82C1CB422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06F2A6-36CD-4D04-B0C6-84AE644C05B3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Innlandet_fylkeskommune_dokumentmal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Rehder Ann-Kristin</dc:creator>
  <keywords/>
  <dc:description/>
  <lastModifiedBy>Jakobsen, Christian</lastModifiedBy>
  <revision>530</revision>
  <lastPrinted>2021-11-17T18:44:00.0000000Z</lastPrinted>
  <dcterms:created xsi:type="dcterms:W3CDTF">2021-06-07T20:30:00.0000000Z</dcterms:created>
  <dcterms:modified xsi:type="dcterms:W3CDTF">2026-09-10T11:33:31.8736847Z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