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B35C0-84AF-486F-A212-59DF52D711E7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