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DF837" w14:textId="65DC694E" w:rsidR="007915CF" w:rsidRDefault="00052D4C" w:rsidP="00F26FDF">
      <w:pPr>
        <w:pStyle w:val="Tittel"/>
      </w:pPr>
      <w:r>
        <w:t>S</w:t>
      </w:r>
      <w:r w:rsidR="007915CF" w:rsidRPr="008D797D">
        <w:t>varskjema referanser/ CV</w:t>
      </w:r>
    </w:p>
    <w:p w14:paraId="22D6D112" w14:textId="77777777" w:rsidR="00E861D0" w:rsidRPr="0031367F" w:rsidRDefault="00E861D0" w:rsidP="00E861D0">
      <w:pPr>
        <w:rPr>
          <w:rFonts w:ascii="Calibri" w:hAnsi="Calibri" w:cs="Calibri"/>
          <w:b/>
          <w:bCs/>
          <w:color w:val="003087" w:themeColor="text2"/>
          <w:sz w:val="28"/>
          <w:szCs w:val="28"/>
        </w:rPr>
      </w:pPr>
      <w:r w:rsidRPr="0031367F">
        <w:rPr>
          <w:rFonts w:ascii="Calibri" w:hAnsi="Calibri" w:cs="Calibri"/>
          <w:b/>
          <w:bCs/>
          <w:color w:val="003087" w:themeColor="text2"/>
          <w:sz w:val="28"/>
          <w:szCs w:val="28"/>
        </w:rPr>
        <w:t xml:space="preserve">2023/17036 Rådgivning og flyttetjenester til helseforetakene i Helse </w:t>
      </w:r>
      <w:proofErr w:type="spellStart"/>
      <w:r w:rsidRPr="0031367F">
        <w:rPr>
          <w:rFonts w:ascii="Calibri" w:hAnsi="Calibri" w:cs="Calibri"/>
          <w:b/>
          <w:bCs/>
          <w:color w:val="003087" w:themeColor="text2"/>
          <w:sz w:val="28"/>
          <w:szCs w:val="28"/>
        </w:rPr>
        <w:t>sør-øst</w:t>
      </w:r>
      <w:proofErr w:type="spellEnd"/>
    </w:p>
    <w:p w14:paraId="567858A8" w14:textId="7EF1C862" w:rsidR="007915CF" w:rsidRDefault="00F26FDF" w:rsidP="00F26FDF">
      <w:pPr>
        <w:pStyle w:val="Overskrift1"/>
      </w:pPr>
      <w:r w:rsidRPr="000D4828">
        <w:t>CV</w:t>
      </w:r>
      <w:r>
        <w:rPr>
          <w:rStyle w:val="Fotnotereferanse"/>
        </w:rPr>
        <w:footnoteReference w:id="1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435B573F" w14:textId="77777777" w:rsidTr="000B3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073BC2D" w14:textId="77777777" w:rsidR="00F26FDF" w:rsidRPr="00F26FDF" w:rsidRDefault="00F26FDF" w:rsidP="00DA2E09">
            <w:pPr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Personalia</w:t>
            </w:r>
          </w:p>
        </w:tc>
        <w:tc>
          <w:tcPr>
            <w:tcW w:w="4508" w:type="dxa"/>
          </w:tcPr>
          <w:p w14:paraId="336EF936" w14:textId="5F22EF6A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Sett inn under</w:t>
            </w:r>
          </w:p>
        </w:tc>
      </w:tr>
      <w:tr w:rsidR="007915CF" w:rsidRPr="000D4828" w14:paraId="7F26F8D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22EEDEF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</w:t>
            </w:r>
          </w:p>
        </w:tc>
        <w:tc>
          <w:tcPr>
            <w:tcW w:w="4508" w:type="dxa"/>
          </w:tcPr>
          <w:p w14:paraId="7D6AA41D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B3E8DE7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5268B76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Fødselsdato</w:t>
            </w:r>
          </w:p>
        </w:tc>
        <w:tc>
          <w:tcPr>
            <w:tcW w:w="4508" w:type="dxa"/>
          </w:tcPr>
          <w:p w14:paraId="02C0D88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6C5E24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9D6A3DF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Kontorsted</w:t>
            </w:r>
          </w:p>
        </w:tc>
        <w:tc>
          <w:tcPr>
            <w:tcW w:w="4508" w:type="dxa"/>
          </w:tcPr>
          <w:p w14:paraId="6A59816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6F56321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08758F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Nasjonalitet</w:t>
            </w:r>
          </w:p>
        </w:tc>
        <w:tc>
          <w:tcPr>
            <w:tcW w:w="4508" w:type="dxa"/>
          </w:tcPr>
          <w:p w14:paraId="136C25DE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0A03914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EE8CCA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Språk</w:t>
            </w:r>
          </w:p>
        </w:tc>
        <w:tc>
          <w:tcPr>
            <w:tcW w:w="4508" w:type="dxa"/>
          </w:tcPr>
          <w:p w14:paraId="43FF9FBF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9A49038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BA942C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</w:t>
            </w:r>
          </w:p>
        </w:tc>
        <w:tc>
          <w:tcPr>
            <w:tcW w:w="4508" w:type="dxa"/>
          </w:tcPr>
          <w:p w14:paraId="59D3490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D22836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93D7A8D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Nøkkelkompetanse og ferdigheter</w:t>
            </w:r>
          </w:p>
        </w:tc>
        <w:tc>
          <w:tcPr>
            <w:tcW w:w="4508" w:type="dxa"/>
          </w:tcPr>
          <w:p w14:paraId="269354A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3031FB4" w14:textId="39E42CA2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3C8DE18B" w14:textId="77777777" w:rsidTr="004641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188BFD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Utdanning/kurs</w:t>
            </w:r>
          </w:p>
        </w:tc>
        <w:tc>
          <w:tcPr>
            <w:tcW w:w="4508" w:type="dxa"/>
          </w:tcPr>
          <w:p w14:paraId="3018A565" w14:textId="18897592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7DEAFEC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A1260C6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Høyeste oppnådde grad</w:t>
            </w:r>
          </w:p>
        </w:tc>
        <w:tc>
          <w:tcPr>
            <w:tcW w:w="4508" w:type="dxa"/>
          </w:tcPr>
          <w:p w14:paraId="1E174627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16081A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B3E57B1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skole</w:t>
            </w:r>
          </w:p>
        </w:tc>
        <w:tc>
          <w:tcPr>
            <w:tcW w:w="4508" w:type="dxa"/>
          </w:tcPr>
          <w:p w14:paraId="61B6EAF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48D1B63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5BF7C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År</w:t>
            </w:r>
          </w:p>
        </w:tc>
        <w:tc>
          <w:tcPr>
            <w:tcW w:w="4508" w:type="dxa"/>
          </w:tcPr>
          <w:p w14:paraId="193C978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638FC0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460718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År for avsluttende eksamen</w:t>
            </w:r>
          </w:p>
        </w:tc>
        <w:tc>
          <w:tcPr>
            <w:tcW w:w="4508" w:type="dxa"/>
          </w:tcPr>
          <w:p w14:paraId="32F0AD66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6A6CAF7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32A119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Fagretning</w:t>
            </w:r>
          </w:p>
        </w:tc>
        <w:tc>
          <w:tcPr>
            <w:tcW w:w="4508" w:type="dxa"/>
          </w:tcPr>
          <w:p w14:paraId="5FF2387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43031E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694C66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Tittel/kompetanse som utdanningen gav</w:t>
            </w:r>
          </w:p>
        </w:tc>
        <w:tc>
          <w:tcPr>
            <w:tcW w:w="4508" w:type="dxa"/>
          </w:tcPr>
          <w:p w14:paraId="748BD9D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F164E5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7F7DC1D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Tilleggsutdannelse/sertifisering</w:t>
            </w:r>
          </w:p>
        </w:tc>
        <w:tc>
          <w:tcPr>
            <w:tcW w:w="4508" w:type="dxa"/>
          </w:tcPr>
          <w:p w14:paraId="3AC412E9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889039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5C7FCF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Tilleggsutdannelse</w:t>
            </w:r>
          </w:p>
        </w:tc>
        <w:tc>
          <w:tcPr>
            <w:tcW w:w="4508" w:type="dxa"/>
          </w:tcPr>
          <w:p w14:paraId="4440E47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6507F20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B5C9733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Sertifiseringer</w:t>
            </w:r>
          </w:p>
        </w:tc>
        <w:tc>
          <w:tcPr>
            <w:tcW w:w="4508" w:type="dxa"/>
          </w:tcPr>
          <w:p w14:paraId="7A2127FC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7963D82" w14:textId="19C26F62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59AFD4AF" w14:textId="77777777" w:rsidTr="004C18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DFA54A9" w14:textId="77777777" w:rsidR="00F26FDF" w:rsidRPr="00F26FDF" w:rsidRDefault="00F26FDF" w:rsidP="00DA2E09">
            <w:pPr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Arbeidserfaring</w:t>
            </w:r>
          </w:p>
        </w:tc>
        <w:tc>
          <w:tcPr>
            <w:tcW w:w="4508" w:type="dxa"/>
          </w:tcPr>
          <w:p w14:paraId="7CDD87CE" w14:textId="3F97C7FD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Sett inn under</w:t>
            </w:r>
          </w:p>
        </w:tc>
      </w:tr>
      <w:tr w:rsidR="007915CF" w:rsidRPr="000D4828" w14:paraId="144A27C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97F1850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Antall år med bransjeerfaring</w:t>
            </w:r>
          </w:p>
        </w:tc>
        <w:tc>
          <w:tcPr>
            <w:tcW w:w="4508" w:type="dxa"/>
          </w:tcPr>
          <w:p w14:paraId="2BD48DA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60D9D1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BE5431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Antall år som rådgiver innen faget</w:t>
            </w:r>
          </w:p>
        </w:tc>
        <w:tc>
          <w:tcPr>
            <w:tcW w:w="4508" w:type="dxa"/>
          </w:tcPr>
          <w:p w14:paraId="254C2AAB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E28AE2F" w14:textId="0A114ED6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0440C39D" w14:textId="77777777" w:rsidTr="005701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7EC10D0" w14:textId="77777777" w:rsidR="00F26FDF" w:rsidRPr="00F26FDF" w:rsidRDefault="00F26FDF" w:rsidP="00DA2E09">
            <w:pPr>
              <w:rPr>
                <w:b w:val="0"/>
              </w:rPr>
            </w:pPr>
            <w:r w:rsidRPr="00F26FDF">
              <w:rPr>
                <w:rFonts w:cstheme="minorHAnsi"/>
              </w:rPr>
              <w:t>Tidligere arbeidsgivere</w:t>
            </w:r>
          </w:p>
        </w:tc>
        <w:tc>
          <w:tcPr>
            <w:tcW w:w="4508" w:type="dxa"/>
          </w:tcPr>
          <w:p w14:paraId="3B995438" w14:textId="30173CD3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26FDF">
              <w:t>Sett inn under</w:t>
            </w:r>
          </w:p>
        </w:tc>
      </w:tr>
      <w:tr w:rsidR="007915CF" w:rsidRPr="000D4828" w14:paraId="40FDAECE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39D0B4B" w14:textId="677CA93D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1</w:t>
            </w:r>
          </w:p>
        </w:tc>
        <w:tc>
          <w:tcPr>
            <w:tcW w:w="4508" w:type="dxa"/>
          </w:tcPr>
          <w:p w14:paraId="7AC70AFE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C1081D4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F27EA7A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195B3BC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8D25469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05181A1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51E6A846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2B0754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52BFD8E" w14:textId="34756BFE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4508" w:type="dxa"/>
          </w:tcPr>
          <w:p w14:paraId="43AB037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3DB6F6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690BDA1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49C774DF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5FDD98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44C599E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5016CE86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CDBBDF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6C0B2F9" w14:textId="17BCB928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3</w:t>
            </w:r>
          </w:p>
        </w:tc>
        <w:tc>
          <w:tcPr>
            <w:tcW w:w="4508" w:type="dxa"/>
          </w:tcPr>
          <w:p w14:paraId="399ED199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34BEB75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512747C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200B79CA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B4C7A2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294E6BB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65647E41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9AFF4B7" w14:textId="02D678CF" w:rsidR="007915CF" w:rsidRDefault="007915CF" w:rsidP="00DA2E09">
      <w:r>
        <w:br w:type="page"/>
      </w:r>
    </w:p>
    <w:p w14:paraId="1E19CEDE" w14:textId="3BFBA538" w:rsidR="00F26FDF" w:rsidRPr="000D4828" w:rsidRDefault="00F26FDF" w:rsidP="00F26FDF">
      <w:pPr>
        <w:pStyle w:val="Overskrift1"/>
      </w:pPr>
      <w:r w:rsidRPr="000D4828">
        <w:lastRenderedPageBreak/>
        <w:t>Referanseprosjekter – Kun de tre mest relevante prosjektene</w:t>
      </w:r>
      <w:r>
        <w:rPr>
          <w:rStyle w:val="Fotnotereferanse"/>
        </w:rPr>
        <w:footnoteReference w:id="2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4185C290" w14:textId="77777777" w:rsidTr="00D767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19D1E8F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1</w:t>
            </w:r>
          </w:p>
        </w:tc>
        <w:tc>
          <w:tcPr>
            <w:tcW w:w="4508" w:type="dxa"/>
          </w:tcPr>
          <w:p w14:paraId="16687CBB" w14:textId="73BA9742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443B36F2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385E3BB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027E5979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3C3391E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B7C067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5A5CFBC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252AFD2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1721761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30F7956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6567B7BC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D3EF3F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732173E3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4B3DE1E5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700934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4C1E8E17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E368FAA" w14:textId="3E325057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1D9E6892" w14:textId="77777777" w:rsidTr="006C5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84BEEF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2</w:t>
            </w:r>
          </w:p>
        </w:tc>
        <w:tc>
          <w:tcPr>
            <w:tcW w:w="4508" w:type="dxa"/>
          </w:tcPr>
          <w:p w14:paraId="200FEA5B" w14:textId="17FD8D6E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462609A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11E75C4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6898BA0A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46BE9EAE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C4DBE83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0D9275D2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5860D54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9DA453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659D2351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0F680A5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5E40D58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68E0B40B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3DCEE701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561D7F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35A609B3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25895A8" w14:textId="4B7248D7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7AA16007" w14:textId="77777777" w:rsidTr="008135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6E15673" w14:textId="77777777" w:rsidR="00F26FDF" w:rsidRPr="000D4828" w:rsidRDefault="00F26FDF" w:rsidP="000D4828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3</w:t>
            </w:r>
          </w:p>
        </w:tc>
        <w:tc>
          <w:tcPr>
            <w:tcW w:w="4508" w:type="dxa"/>
          </w:tcPr>
          <w:p w14:paraId="4580D613" w14:textId="2594BD9A" w:rsidR="00F26FDF" w:rsidRPr="00F26FDF" w:rsidRDefault="00F26FDF" w:rsidP="000D4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508BE1F7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BEDF78A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133E1A83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1B74DFB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1689A6C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44F8E4F8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2D25C06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DB7B00B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3AE98F28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7093AED9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C54201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625EF96D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74495DE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CA7BC6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79F2D7AF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70B9807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872BB" w14:textId="77777777" w:rsidR="005F4B24" w:rsidRDefault="005F4B24" w:rsidP="008A6B54">
      <w:pPr>
        <w:spacing w:after="0" w:line="240" w:lineRule="auto"/>
      </w:pPr>
      <w:r>
        <w:separator/>
      </w:r>
    </w:p>
  </w:endnote>
  <w:endnote w:type="continuationSeparator" w:id="0">
    <w:p w14:paraId="30FA5CC8" w14:textId="77777777" w:rsidR="005F4B24" w:rsidRDefault="005F4B24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062E3341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6D4F8F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360086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586CB283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570F910" w14:textId="66078349" w:rsidR="0001190D" w:rsidRPr="00BD5AA6" w:rsidRDefault="007915CF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 xml:space="preserve">Svarskjema referanse/CV, versjon 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4A0FBA5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91EA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18855D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0F6872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1269E0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2B8F8E6A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65306C1" w14:textId="6E5BF3F6" w:rsidR="004F084A" w:rsidRPr="00BD5AA6" w:rsidRDefault="007915CF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>Svarskjema referanse/CV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7A370389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D5744DC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A0922" w14:textId="77777777" w:rsidR="005F4B24" w:rsidRDefault="005F4B24" w:rsidP="008A6B54">
      <w:pPr>
        <w:spacing w:after="0" w:line="240" w:lineRule="auto"/>
      </w:pPr>
      <w:r>
        <w:separator/>
      </w:r>
    </w:p>
  </w:footnote>
  <w:footnote w:type="continuationSeparator" w:id="0">
    <w:p w14:paraId="5E020CE2" w14:textId="77777777" w:rsidR="005F4B24" w:rsidRDefault="005F4B24" w:rsidP="008A6B54">
      <w:pPr>
        <w:spacing w:after="0" w:line="240" w:lineRule="auto"/>
      </w:pPr>
      <w:r>
        <w:continuationSeparator/>
      </w:r>
    </w:p>
  </w:footnote>
  <w:footnote w:id="1">
    <w:p w14:paraId="1CA1540F" w14:textId="77777777" w:rsidR="00F26FDF" w:rsidRDefault="00F26FDF" w:rsidP="00F26FDF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7915CF">
        <w:t>Tilbyder skal kun fylle ut hvite felter og kan ikke endre denne CV-malen</w:t>
      </w:r>
    </w:p>
  </w:footnote>
  <w:footnote w:id="2">
    <w:p w14:paraId="3FFE2D29" w14:textId="77777777" w:rsidR="00F26FDF" w:rsidRDefault="00F26FDF" w:rsidP="00F26FDF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7915CF">
        <w:t>Tilbyder skal kun fylle ut hvite felter og kan ikke endre denne CV-malen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6B37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AE9FAD6" wp14:editId="7D48E9E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5EC1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1438250" wp14:editId="45EB271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A0C7A"/>
    <w:multiLevelType w:val="hybridMultilevel"/>
    <w:tmpl w:val="8B4E9160"/>
    <w:lvl w:ilvl="0" w:tplc="9A261F2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83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5CF"/>
    <w:rsid w:val="0001190D"/>
    <w:rsid w:val="000169B0"/>
    <w:rsid w:val="00052D4C"/>
    <w:rsid w:val="00061D42"/>
    <w:rsid w:val="00066FAD"/>
    <w:rsid w:val="000E3D69"/>
    <w:rsid w:val="000F11A5"/>
    <w:rsid w:val="001457DD"/>
    <w:rsid w:val="001666AA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379E9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4B24"/>
    <w:rsid w:val="005F5862"/>
    <w:rsid w:val="00600993"/>
    <w:rsid w:val="006837C3"/>
    <w:rsid w:val="006F312A"/>
    <w:rsid w:val="006F7D9D"/>
    <w:rsid w:val="0076237F"/>
    <w:rsid w:val="00771457"/>
    <w:rsid w:val="007915CF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1158C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861D0"/>
    <w:rsid w:val="00EA45CB"/>
    <w:rsid w:val="00EB13E8"/>
    <w:rsid w:val="00EB5F17"/>
    <w:rsid w:val="00ED29B3"/>
    <w:rsid w:val="00F139BA"/>
    <w:rsid w:val="00F141F6"/>
    <w:rsid w:val="00F22DA7"/>
    <w:rsid w:val="00F26FDF"/>
    <w:rsid w:val="00F300FC"/>
    <w:rsid w:val="00F3117C"/>
    <w:rsid w:val="00F3344C"/>
    <w:rsid w:val="00F604BA"/>
    <w:rsid w:val="00F6667E"/>
    <w:rsid w:val="00FA1CD0"/>
    <w:rsid w:val="00FA7023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A5ACC0"/>
  <w15:chartTrackingRefBased/>
  <w15:docId w15:val="{70946BA7-83C2-41B6-84BF-E6D9215B6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7915CF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915C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915CF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915CF"/>
    <w:rPr>
      <w:sz w:val="16"/>
      <w:szCs w:val="16"/>
    </w:rPr>
  </w:style>
  <w:style w:type="paragraph" w:styleId="Listeavsnitt">
    <w:name w:val="List Paragraph"/>
    <w:basedOn w:val="Normal"/>
    <w:uiPriority w:val="34"/>
    <w:qFormat/>
    <w:rsid w:val="00F26FDF"/>
    <w:pPr>
      <w:ind w:left="720"/>
      <w:contextualSpacing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915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15C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41af27387fdde7824bc5a8cdea6b14b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C1C7C9-DB2E-4D89-9003-C16F437A3731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60A009-E546-4B67-96D2-AA64B073F98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F50D8363-0F1B-4BC9-87CF-1BC690D30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16</TotalTime>
  <Pages>2</Pages>
  <Words>270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Dorota Wajgiel-Hedkvist</cp:lastModifiedBy>
  <cp:revision>5</cp:revision>
  <dcterms:created xsi:type="dcterms:W3CDTF">2023-07-07T13:07:00Z</dcterms:created>
  <dcterms:modified xsi:type="dcterms:W3CDTF">2026-08-31T17:18:00Z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79400</vt:r8>
  </property>
  <property fmtid="{D5CDD505-2E9C-101B-9397-08002B2CF9AE}" pid="3" name="xd_ProgID">
    <vt:lpwstr/>
  </property>
  <property fmtid="{D5CDD505-2E9C-101B-9397-08002B2CF9AE}" pid="4" name="ContentTypeId">
    <vt:lpwstr>0x010100907BE72071C68E48A3F4EBA0812A3074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</Properties>
</file>