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85872" w14:paraId="58E4F371" w14:textId="4C2B952B">
      <w:pPr>
        <w:pStyle w:val="Tittel"/>
      </w:pPr>
      <w:r w:rsidR="7996D492">
        <w:rPr/>
        <w:t xml:space="preserve">Bilag B.6 </w:t>
      </w:r>
      <w:r w:rsidR="00A85872">
        <w:rPr/>
        <w:t xml:space="preserve">Forpliktelseserklæring </w:t>
      </w:r>
    </w:p>
    <w:p w:rsidRPr="00351789" w:rsidR="00A85872" w:rsidP="008C6F9F" w:rsidRDefault="00A85872" w14:paraId="625C0CE4" w14:textId="6929B681">
      <w:pPr>
        <w:pStyle w:val="Overskrift1"/>
        <w:rPr>
          <w:color w:val="0070C0"/>
        </w:rPr>
      </w:pPr>
      <w:proofErr w:type="spellStart"/>
      <w:r w:rsidRPr="005374CE">
        <w:t>Saksnr</w:t>
      </w:r>
      <w:proofErr w:type="spellEnd"/>
      <w:r w:rsidR="00CC40F0">
        <w:t xml:space="preserve"> 2025/58710 Utskiftning av 6 heiser ved Førde sentralsjukehus, Helse Førde HF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6CAA5B6B">
      <w:r>
        <w:br/>
      </w:r>
      <w:r w:rsidRPr="00CC40F0">
        <w:t xml:space="preserve">Forpliktelseserklæringen er gitt til </w:t>
      </w:r>
      <w:r w:rsidRPr="00CC40F0" w:rsidR="00CC40F0">
        <w:t xml:space="preserve">Helse Førde </w:t>
      </w:r>
      <w:r w:rsidRPr="00CC40F0">
        <w:t xml:space="preserve">i anledning </w:t>
      </w:r>
      <w:r w:rsidRPr="00CC40F0" w:rsidR="00CC40F0">
        <w:t xml:space="preserve">utskiftning av 6 heiser ved Førde sentralsjukehus. 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CC40F0" w14:paraId="4DA431AC" w14:textId="2F77E81A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Pr="0037175C" w:rsidR="000929EC">
        <w:rPr>
          <w:rFonts w:ascii="Calibri" w:hAnsi="Calibri"/>
          <w:szCs w:val="20"/>
        </w:rPr>
        <w:t xml:space="preserve"> § 16-3</w:t>
      </w:r>
    </w:p>
    <w:p w:rsidRPr="0037175C" w:rsidR="000929EC" w:rsidP="000929EC" w:rsidRDefault="000929EC" w14:paraId="6F49AE38" w14:textId="473F9C95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:rsidRPr="0037175C" w:rsidR="000929EC" w:rsidP="000929EC" w:rsidRDefault="000929EC" w14:paraId="54895B6C" w14:textId="77777777">
      <w:pPr>
        <w:ind w:left="708"/>
        <w:rPr>
          <w:rFonts w:ascii="Calibri" w:hAnsi="Calibri"/>
          <w:szCs w:val="20"/>
        </w:rPr>
      </w:pPr>
    </w:p>
    <w:p w:rsidRPr="0037175C" w:rsidR="000929EC" w:rsidP="000929EC" w:rsidRDefault="00CC40F0" w14:paraId="78AD9E70" w14:textId="3E5637A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shd w:val="clear" w:color="auto" w:fill="auto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="00A85872" w:rsidP="00A85872" w:rsidRDefault="00A85872" w14:paraId="07E0DB28" w14:textId="77777777"/>
    <w:p w:rsidRPr="00347148" w:rsidR="00347148" w:rsidP="00347148" w:rsidRDefault="00347148" w14:paraId="33095D6C" w14:textId="77777777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:rsidRPr="0037175C" w:rsidR="00347148" w:rsidP="00A85872" w:rsidRDefault="00347148" w14:paraId="4763870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432CBCE8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432CBCE8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432CBCE8" w:rsidRDefault="432CBCE8" w14:paraId="2ACEEC7E" w14:textId="33C1BCD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09EBABE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425BF90A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  <w:r w:rsidR="00CC40F0">
      <w:rPr>
        <w:sz w:val="18"/>
        <w:szCs w:val="18"/>
      </w:rPr>
      <w:t>2025/58710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37164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2E86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C40F0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3A9E27EF"/>
    <w:rsid w:val="432CBCE8"/>
    <w:rsid w:val="7996D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glossaryDocument" Target="glossary/document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137164"/>
    <w:rsid w:val="003F613D"/>
    <w:rsid w:val="00594A76"/>
    <w:rsid w:val="005D0AAA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6C81124D2A5648AB64A7E6E079CD1B" ma:contentTypeVersion="3" ma:contentTypeDescription="Create a new document." ma:contentTypeScope="" ma:versionID="ce9095b2be882280cea9d507f1d2597f">
  <xsd:schema xmlns:xsd="http://www.w3.org/2001/XMLSchema" xmlns:xs="http://www.w3.org/2001/XMLSchema" xmlns:p="http://schemas.microsoft.com/office/2006/metadata/properties" xmlns:ns2="5649e155-056d-4c52-840d-e0ae108b0e93" targetNamespace="http://schemas.microsoft.com/office/2006/metadata/properties" ma:root="true" ma:fieldsID="72ecb94a199786f2e690105c578ff967" ns2:_="">
    <xsd:import namespace="5649e155-056d-4c52-840d-e0ae108b0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e155-056d-4c52-840d-e0ae108b0e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937B69-90EC-4ADF-A655-2961A5886A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Christin Eiken</cp:lastModifiedBy>
  <cp:revision>3</cp:revision>
  <dcterms:created xsi:type="dcterms:W3CDTF">2026-06-23T12:05:00Z</dcterms:created>
  <dcterms:modified xsi:type="dcterms:W3CDTF">2026-06-23T12:08:31Z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0x010100466C81124D2A5648AB64A7E6E079CD1B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