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B0A55E5" w:rsidR="00BD026A" w:rsidRDefault="006F442C" w:rsidP="00137312">
      <w:pPr>
        <w:pStyle w:val="Tittel"/>
      </w:pPr>
      <w:r>
        <w:t xml:space="preserve">Bilag 7 </w:t>
      </w:r>
      <w:r w:rsidR="00BD026A">
        <w:t>Morselskapsgaranti</w:t>
      </w:r>
    </w:p>
    <w:p w14:paraId="4B1E34A2" w14:textId="77777777" w:rsidR="00BD026A" w:rsidRDefault="00BD026A" w:rsidP="00137312"/>
    <w:p w14:paraId="60D5FE52" w14:textId="6B5F4166" w:rsidR="00BD026A" w:rsidRPr="006F442C"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w:t>
      </w:r>
      <w:r w:rsidRPr="006F442C">
        <w:t xml:space="preserve">de </w:t>
      </w:r>
      <w:r w:rsidR="006F442C" w:rsidRPr="006F442C">
        <w:t xml:space="preserve">Helse </w:t>
      </w:r>
      <w:proofErr w:type="spellStart"/>
      <w:r w:rsidR="006F442C" w:rsidRPr="006F442C">
        <w:t>Færde</w:t>
      </w:r>
      <w:proofErr w:type="spellEnd"/>
      <w:r w:rsidR="006F442C" w:rsidRPr="006F442C">
        <w:t xml:space="preserve"> HF</w:t>
      </w:r>
      <w:r w:rsidRPr="006F442C">
        <w:t xml:space="preserve"> 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15390" w14:textId="77777777" w:rsidR="009D02F4" w:rsidRDefault="009D02F4" w:rsidP="008A6B54">
      <w:pPr>
        <w:spacing w:after="0" w:line="240" w:lineRule="auto"/>
      </w:pPr>
      <w:r>
        <w:separator/>
      </w:r>
    </w:p>
  </w:endnote>
  <w:endnote w:type="continuationSeparator" w:id="0">
    <w:p w14:paraId="5326AAA7" w14:textId="77777777" w:rsidR="009D02F4" w:rsidRDefault="009D02F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A3F0" w14:textId="77777777" w:rsidR="006F442C" w:rsidRDefault="006F44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C117D" w14:textId="77777777" w:rsidR="009D02F4" w:rsidRDefault="009D02F4" w:rsidP="008A6B54">
      <w:pPr>
        <w:spacing w:after="0" w:line="240" w:lineRule="auto"/>
      </w:pPr>
      <w:r>
        <w:separator/>
      </w:r>
    </w:p>
  </w:footnote>
  <w:footnote w:type="continuationSeparator" w:id="0">
    <w:p w14:paraId="2FEB8BF7" w14:textId="77777777" w:rsidR="009D02F4" w:rsidRDefault="009D02F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97851" w14:textId="77777777" w:rsidR="006F442C" w:rsidRDefault="006F44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903C" w14:textId="77777777" w:rsidR="006F442C" w:rsidRDefault="006F44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FC31D" w14:textId="21A8F2E3" w:rsidR="006F442C" w:rsidRDefault="006F442C">
    <w:pPr>
      <w:pStyle w:val="Topptekst"/>
    </w:pPr>
    <w:proofErr w:type="spellStart"/>
    <w:r>
      <w:t>Saksnr</w:t>
    </w:r>
    <w:proofErr w:type="spellEnd"/>
    <w:r>
      <w:t>. 2025/58710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54DF3"/>
    <w:rsid w:val="002C03B4"/>
    <w:rsid w:val="002C5C80"/>
    <w:rsid w:val="002D33F1"/>
    <w:rsid w:val="002F21B1"/>
    <w:rsid w:val="00311005"/>
    <w:rsid w:val="003C61E6"/>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6F442C"/>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D02F4"/>
    <w:rsid w:val="009F259A"/>
    <w:rsid w:val="009F7F53"/>
    <w:rsid w:val="00A13B9A"/>
    <w:rsid w:val="00A659C6"/>
    <w:rsid w:val="00AA1652"/>
    <w:rsid w:val="00AE3BC9"/>
    <w:rsid w:val="00B254A8"/>
    <w:rsid w:val="00B30A4F"/>
    <w:rsid w:val="00B656CC"/>
    <w:rsid w:val="00BC7511"/>
    <w:rsid w:val="00BD026A"/>
    <w:rsid w:val="00BD5AA6"/>
    <w:rsid w:val="00BF5587"/>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66C81124D2A5648AB64A7E6E079CD1B" ma:contentTypeVersion="3" ma:contentTypeDescription="Opprett et nytt dokument." ma:contentTypeScope="" ma:versionID="cda2c5974fcf7509673f5994b2aa1cb7">
  <xsd:schema xmlns:xsd="http://www.w3.org/2001/XMLSchema" xmlns:xs="http://www.w3.org/2001/XMLSchema" xmlns:p="http://schemas.microsoft.com/office/2006/metadata/properties" xmlns:ns2="5649e155-056d-4c52-840d-e0ae108b0e93" targetNamespace="http://schemas.microsoft.com/office/2006/metadata/properties" ma:root="true" ma:fieldsID="41023456ae91972751a7251b21878034" ns2:_="">
    <xsd:import namespace="5649e155-056d-4c52-840d-e0ae108b0e9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49e155-056d-4c52-840d-e0ae108b0e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FB33564C-461A-4B44-94B2-041CBA607D82}"/>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251</Words>
  <Characters>1335</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Hilde Christin Eiken</cp:lastModifiedBy>
  <cp:revision>4</cp:revision>
  <dcterms:created xsi:type="dcterms:W3CDTF">2026-07-02T12:40:00Z</dcterms:created>
  <dcterms:modified xsi:type="dcterms:W3CDTF">2026-07-02T12:41:00Z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0x010100466C81124D2A5648AB64A7E6E079CD1B</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